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8" w:type="dxa"/>
        <w:tblLayout w:type="fixed"/>
        <w:tblCellMar>
          <w:left w:w="0" w:type="dxa"/>
          <w:right w:w="0" w:type="dxa"/>
        </w:tblCellMar>
        <w:tblLook w:val="0000" w:firstRow="0" w:lastRow="0" w:firstColumn="0" w:lastColumn="0" w:noHBand="0" w:noVBand="0"/>
      </w:tblPr>
      <w:tblGrid>
        <w:gridCol w:w="2041"/>
        <w:gridCol w:w="5387"/>
      </w:tblGrid>
      <w:tr w:rsidR="00820CD5" w14:paraId="769E46A7" w14:textId="77777777" w:rsidTr="120FC675">
        <w:trPr>
          <w:cantSplit/>
          <w:trHeight w:hRule="exact" w:val="852"/>
        </w:trPr>
        <w:tc>
          <w:tcPr>
            <w:tcW w:w="2041" w:type="dxa"/>
            <w:tcBorders>
              <w:bottom w:val="nil"/>
            </w:tcBorders>
          </w:tcPr>
          <w:p w14:paraId="7853C731" w14:textId="77777777" w:rsidR="00820CD5" w:rsidRDefault="002C4F0B">
            <w:pPr>
              <w:pStyle w:val="ErasmusKopjes"/>
              <w:framePr w:wrap="around" w:x="2439" w:y="2596"/>
            </w:pPr>
            <w:bookmarkStart w:id="0" w:name="Projectcode"/>
            <w:r>
              <w:t>Projectcode</w:t>
            </w:r>
            <w:bookmarkEnd w:id="0"/>
          </w:p>
        </w:tc>
        <w:tc>
          <w:tcPr>
            <w:tcW w:w="5387" w:type="dxa"/>
            <w:tcBorders>
              <w:bottom w:val="nil"/>
            </w:tcBorders>
          </w:tcPr>
          <w:p w14:paraId="5529CFF4" w14:textId="77777777" w:rsidR="00820CD5" w:rsidRDefault="007A1DAD">
            <w:pPr>
              <w:pStyle w:val="Erasmusinvulkopjes"/>
              <w:framePr w:wrap="around" w:x="2439" w:y="2596"/>
            </w:pPr>
            <w:r>
              <w:t>Aanbesteding MICIS 3.0</w:t>
            </w:r>
          </w:p>
        </w:tc>
      </w:tr>
      <w:tr w:rsidR="00820CD5" w14:paraId="672A6659" w14:textId="77777777" w:rsidTr="120FC675">
        <w:trPr>
          <w:cantSplit/>
          <w:trHeight w:hRule="exact" w:val="240"/>
        </w:trPr>
        <w:tc>
          <w:tcPr>
            <w:tcW w:w="2041" w:type="dxa"/>
            <w:tcBorders>
              <w:bottom w:val="nil"/>
            </w:tcBorders>
          </w:tcPr>
          <w:p w14:paraId="0A37501D" w14:textId="77777777" w:rsidR="00820CD5" w:rsidRDefault="00820CD5">
            <w:pPr>
              <w:pStyle w:val="ErasmusKopjes"/>
              <w:framePr w:wrap="around" w:x="2439" w:y="2596"/>
            </w:pPr>
          </w:p>
        </w:tc>
        <w:tc>
          <w:tcPr>
            <w:tcW w:w="5387" w:type="dxa"/>
            <w:tcBorders>
              <w:bottom w:val="nil"/>
            </w:tcBorders>
          </w:tcPr>
          <w:p w14:paraId="5DAB6C7B" w14:textId="77777777" w:rsidR="00820CD5" w:rsidRDefault="00820CD5">
            <w:pPr>
              <w:pStyle w:val="Erasmusinvulkopjes"/>
              <w:framePr w:wrap="around" w:x="2439" w:y="2596"/>
            </w:pPr>
          </w:p>
        </w:tc>
      </w:tr>
      <w:tr w:rsidR="00820CD5" w14:paraId="46131053" w14:textId="77777777" w:rsidTr="120FC675">
        <w:trPr>
          <w:cantSplit/>
          <w:trHeight w:hRule="exact" w:val="852"/>
        </w:trPr>
        <w:tc>
          <w:tcPr>
            <w:tcW w:w="2041" w:type="dxa"/>
            <w:tcBorders>
              <w:bottom w:val="nil"/>
            </w:tcBorders>
          </w:tcPr>
          <w:p w14:paraId="691E7A30" w14:textId="77777777" w:rsidR="00820CD5" w:rsidRDefault="002C4F0B">
            <w:pPr>
              <w:pStyle w:val="ErasmusKopjes"/>
              <w:framePr w:wrap="around" w:x="2439" w:y="2596"/>
            </w:pPr>
            <w:bookmarkStart w:id="1" w:name="Versie"/>
            <w:r>
              <w:t>Versie</w:t>
            </w:r>
            <w:bookmarkEnd w:id="1"/>
          </w:p>
        </w:tc>
        <w:tc>
          <w:tcPr>
            <w:tcW w:w="5387" w:type="dxa"/>
            <w:tcBorders>
              <w:bottom w:val="nil"/>
            </w:tcBorders>
          </w:tcPr>
          <w:p w14:paraId="3206E5FB" w14:textId="56ADE63F" w:rsidR="00820CD5" w:rsidRDefault="004C5AAA" w:rsidP="004C5AAA">
            <w:pPr>
              <w:pStyle w:val="Erasmusinvulkopjes"/>
              <w:framePr w:wrap="around" w:x="2439" w:y="2596"/>
            </w:pPr>
            <w:r>
              <w:t>1.0</w:t>
            </w:r>
            <w:r w:rsidR="001C1F73">
              <w:t>/</w:t>
            </w:r>
            <w:r w:rsidR="007A1DAD">
              <w:t>202</w:t>
            </w:r>
            <w:r>
              <w:t>3</w:t>
            </w:r>
          </w:p>
        </w:tc>
      </w:tr>
      <w:tr w:rsidR="00820CD5" w14:paraId="02EB378F" w14:textId="77777777" w:rsidTr="120FC675">
        <w:trPr>
          <w:cantSplit/>
          <w:trHeight w:hRule="exact" w:val="240"/>
        </w:trPr>
        <w:tc>
          <w:tcPr>
            <w:tcW w:w="2041" w:type="dxa"/>
            <w:tcBorders>
              <w:bottom w:val="nil"/>
            </w:tcBorders>
          </w:tcPr>
          <w:p w14:paraId="6A05A809" w14:textId="77777777" w:rsidR="00820CD5" w:rsidRDefault="00820CD5">
            <w:pPr>
              <w:pStyle w:val="ErasmusKopjes"/>
              <w:framePr w:wrap="around" w:x="2439" w:y="2596"/>
            </w:pPr>
          </w:p>
        </w:tc>
        <w:tc>
          <w:tcPr>
            <w:tcW w:w="5387" w:type="dxa"/>
            <w:tcBorders>
              <w:bottom w:val="nil"/>
            </w:tcBorders>
          </w:tcPr>
          <w:p w14:paraId="5A39BBE3" w14:textId="77777777" w:rsidR="00820CD5" w:rsidRDefault="00820CD5">
            <w:pPr>
              <w:pStyle w:val="Erasmusinvulkopjes"/>
              <w:framePr w:wrap="around" w:x="2439" w:y="2596"/>
            </w:pPr>
          </w:p>
        </w:tc>
      </w:tr>
      <w:tr w:rsidR="00820CD5" w14:paraId="01AE3F28" w14:textId="77777777" w:rsidTr="120FC675">
        <w:trPr>
          <w:cantSplit/>
          <w:trHeight w:hRule="exact" w:val="852"/>
        </w:trPr>
        <w:tc>
          <w:tcPr>
            <w:tcW w:w="2041" w:type="dxa"/>
            <w:tcBorders>
              <w:bottom w:val="nil"/>
            </w:tcBorders>
          </w:tcPr>
          <w:p w14:paraId="746F1487" w14:textId="77777777" w:rsidR="00820CD5" w:rsidRDefault="002C4F0B">
            <w:pPr>
              <w:pStyle w:val="ErasmusKopjes"/>
              <w:framePr w:wrap="around" w:x="2439" w:y="2596"/>
            </w:pPr>
            <w:bookmarkStart w:id="2" w:name="Datum"/>
            <w:r>
              <w:t>Datum</w:t>
            </w:r>
            <w:bookmarkEnd w:id="2"/>
          </w:p>
        </w:tc>
        <w:tc>
          <w:tcPr>
            <w:tcW w:w="5387" w:type="dxa"/>
            <w:tcBorders>
              <w:bottom w:val="nil"/>
            </w:tcBorders>
          </w:tcPr>
          <w:p w14:paraId="1B07F677" w14:textId="2D9BF944" w:rsidR="00820CD5" w:rsidRDefault="00EC720E">
            <w:pPr>
              <w:pStyle w:val="Erasmusinvulkopjes"/>
              <w:framePr w:wrap="around" w:x="2439" w:y="2596"/>
              <w:rPr>
                <w:rStyle w:val="ErasmusDatumStijl"/>
              </w:rPr>
            </w:pPr>
            <w:r>
              <w:rPr>
                <w:rStyle w:val="ErasmusDatumStijl"/>
              </w:rPr>
              <w:t>1</w:t>
            </w:r>
            <w:r w:rsidR="00EC2F28">
              <w:rPr>
                <w:rStyle w:val="ErasmusDatumStijl"/>
              </w:rPr>
              <w:t>2</w:t>
            </w:r>
            <w:r w:rsidR="0067709D" w:rsidRPr="6B457EAC">
              <w:rPr>
                <w:rStyle w:val="ErasmusDatumStijl"/>
              </w:rPr>
              <w:t xml:space="preserve"> </w:t>
            </w:r>
            <w:r w:rsidR="0067709D" w:rsidRPr="6B457EAC">
              <w:rPr>
                <w:rStyle w:val="ErasmusDatumStijl"/>
              </w:rPr>
              <w:fldChar w:fldCharType="begin"/>
            </w:r>
            <w:r w:rsidR="0067709D" w:rsidRPr="6B457EAC">
              <w:rPr>
                <w:rStyle w:val="ErasmusDatumStijl"/>
              </w:rPr>
              <w:instrText xml:space="preserve"> date \@ MMMM </w:instrText>
            </w:r>
            <w:r w:rsidR="0067709D" w:rsidRPr="6B457EAC">
              <w:rPr>
                <w:rStyle w:val="ErasmusDatumStijl"/>
              </w:rPr>
              <w:fldChar w:fldCharType="separate"/>
            </w:r>
            <w:r w:rsidR="002F7C94">
              <w:rPr>
                <w:rStyle w:val="ErasmusDatumStijl"/>
                <w:noProof/>
              </w:rPr>
              <w:t>januari</w:t>
            </w:r>
            <w:r w:rsidR="0067709D" w:rsidRPr="6B457EAC">
              <w:rPr>
                <w:rStyle w:val="ErasmusDatumStijl"/>
              </w:rPr>
              <w:fldChar w:fldCharType="end"/>
            </w:r>
            <w:r w:rsidR="002C4F0B" w:rsidRPr="6B457EAC">
              <w:rPr>
                <w:rStyle w:val="ErasmusDatumStijl"/>
              </w:rPr>
              <w:t xml:space="preserve"> </w:t>
            </w:r>
            <w:r w:rsidR="0067709D" w:rsidRPr="6B457EAC">
              <w:rPr>
                <w:rStyle w:val="ErasmusDatumStijl"/>
              </w:rPr>
              <w:fldChar w:fldCharType="begin"/>
            </w:r>
            <w:r w:rsidR="0067709D" w:rsidRPr="6B457EAC">
              <w:rPr>
                <w:rStyle w:val="ErasmusDatumStijl"/>
              </w:rPr>
              <w:instrText xml:space="preserve"> date \@yyyy </w:instrText>
            </w:r>
            <w:r w:rsidR="0067709D" w:rsidRPr="6B457EAC">
              <w:rPr>
                <w:rStyle w:val="ErasmusDatumStijl"/>
              </w:rPr>
              <w:fldChar w:fldCharType="separate"/>
            </w:r>
            <w:r w:rsidR="002F7C94">
              <w:rPr>
                <w:rStyle w:val="ErasmusDatumStijl"/>
                <w:noProof/>
              </w:rPr>
              <w:t>2023</w:t>
            </w:r>
            <w:r w:rsidR="0067709D" w:rsidRPr="6B457EAC">
              <w:rPr>
                <w:rStyle w:val="ErasmusDatumStijl"/>
              </w:rPr>
              <w:fldChar w:fldCharType="end"/>
            </w:r>
          </w:p>
        </w:tc>
      </w:tr>
      <w:tr w:rsidR="00820CD5" w14:paraId="41C8F396" w14:textId="77777777" w:rsidTr="120FC675">
        <w:trPr>
          <w:cantSplit/>
          <w:trHeight w:hRule="exact" w:val="240"/>
        </w:trPr>
        <w:tc>
          <w:tcPr>
            <w:tcW w:w="2041" w:type="dxa"/>
            <w:tcBorders>
              <w:bottom w:val="nil"/>
            </w:tcBorders>
          </w:tcPr>
          <w:p w14:paraId="72A3D3EC" w14:textId="77777777" w:rsidR="00820CD5" w:rsidRDefault="00820CD5">
            <w:pPr>
              <w:pStyle w:val="ErasmusKopjes"/>
              <w:framePr w:wrap="around" w:x="2439" w:y="2596"/>
            </w:pPr>
          </w:p>
        </w:tc>
        <w:tc>
          <w:tcPr>
            <w:tcW w:w="5387" w:type="dxa"/>
            <w:tcBorders>
              <w:bottom w:val="nil"/>
            </w:tcBorders>
          </w:tcPr>
          <w:p w14:paraId="0D0B940D" w14:textId="77777777" w:rsidR="00820CD5" w:rsidRDefault="00820CD5">
            <w:pPr>
              <w:pStyle w:val="Erasmusinvulkopjes"/>
              <w:framePr w:wrap="around" w:x="2439" w:y="2596"/>
            </w:pPr>
          </w:p>
        </w:tc>
      </w:tr>
      <w:tr w:rsidR="00820CD5" w14:paraId="1118D0C3" w14:textId="77777777" w:rsidTr="120FC675">
        <w:trPr>
          <w:cantSplit/>
          <w:trHeight w:hRule="exact" w:val="852"/>
        </w:trPr>
        <w:tc>
          <w:tcPr>
            <w:tcW w:w="2041" w:type="dxa"/>
            <w:tcBorders>
              <w:bottom w:val="nil"/>
            </w:tcBorders>
          </w:tcPr>
          <w:p w14:paraId="242263BE" w14:textId="77777777" w:rsidR="00820CD5" w:rsidRDefault="002C4F0B">
            <w:pPr>
              <w:pStyle w:val="ErasmusKopjes"/>
              <w:framePr w:wrap="around" w:x="2439" w:y="2596"/>
            </w:pPr>
            <w:bookmarkStart w:id="3" w:name="Contactgegeven1"/>
            <w:r>
              <w:t>Opsteller</w:t>
            </w:r>
            <w:bookmarkEnd w:id="3"/>
            <w:r w:rsidR="007A1DAD">
              <w:t>(s)</w:t>
            </w:r>
          </w:p>
        </w:tc>
        <w:tc>
          <w:tcPr>
            <w:tcW w:w="5387" w:type="dxa"/>
            <w:tcBorders>
              <w:bottom w:val="nil"/>
            </w:tcBorders>
          </w:tcPr>
          <w:p w14:paraId="7244D487" w14:textId="77777777" w:rsidR="007A1DAD" w:rsidRDefault="007A1DAD" w:rsidP="007A1DAD">
            <w:pPr>
              <w:pStyle w:val="Erasmusinvulkopjes"/>
              <w:framePr w:wrap="around" w:x="2439" w:y="2596"/>
            </w:pPr>
            <w:r>
              <w:t>C.M. Ouwens</w:t>
            </w:r>
          </w:p>
          <w:p w14:paraId="09467DE7" w14:textId="77777777" w:rsidR="007A1DAD" w:rsidRDefault="007A1DAD" w:rsidP="007A1DAD">
            <w:pPr>
              <w:pStyle w:val="Erasmusinvulkopjes"/>
              <w:framePr w:wrap="around" w:x="2439" w:y="2596"/>
            </w:pPr>
            <w:r>
              <w:t>L. Groenendaal</w:t>
            </w:r>
          </w:p>
          <w:p w14:paraId="5125735C" w14:textId="77777777" w:rsidR="00820CD5" w:rsidRDefault="007A1DAD" w:rsidP="007A1DAD">
            <w:pPr>
              <w:pStyle w:val="Erasmusinvulkopjes"/>
              <w:framePr w:wrap="around" w:x="2439" w:y="2596"/>
            </w:pPr>
            <w:r>
              <w:t>(Medische Technologie)</w:t>
            </w:r>
          </w:p>
        </w:tc>
      </w:tr>
      <w:tr w:rsidR="00820CD5" w14:paraId="711E4DA6" w14:textId="77777777" w:rsidTr="120FC675">
        <w:trPr>
          <w:cantSplit/>
          <w:trHeight w:hRule="exact" w:val="852"/>
        </w:trPr>
        <w:tc>
          <w:tcPr>
            <w:tcW w:w="2041" w:type="dxa"/>
            <w:tcBorders>
              <w:bottom w:val="nil"/>
            </w:tcBorders>
          </w:tcPr>
          <w:p w14:paraId="33463B19" w14:textId="77777777" w:rsidR="00820CD5" w:rsidRDefault="002C4F0B">
            <w:pPr>
              <w:pStyle w:val="ErasmusKopjes"/>
              <w:framePr w:wrap="around" w:x="2439" w:y="2596"/>
            </w:pPr>
            <w:bookmarkStart w:id="4" w:name="Contactgegeven2"/>
            <w:r>
              <w:t>Beheerder</w:t>
            </w:r>
            <w:bookmarkEnd w:id="4"/>
          </w:p>
        </w:tc>
        <w:tc>
          <w:tcPr>
            <w:tcW w:w="5387" w:type="dxa"/>
            <w:tcBorders>
              <w:bottom w:val="nil"/>
            </w:tcBorders>
          </w:tcPr>
          <w:p w14:paraId="3A3FEF17" w14:textId="77777777" w:rsidR="00820CD5" w:rsidRDefault="007A1DAD" w:rsidP="007A1DAD">
            <w:pPr>
              <w:pStyle w:val="Erasmusinvulkopjes"/>
              <w:framePr w:wrap="around" w:x="2439" w:y="2596"/>
            </w:pPr>
            <w:r>
              <w:t>MICIS Beheer (Medische Technologie)</w:t>
            </w:r>
          </w:p>
        </w:tc>
      </w:tr>
      <w:tr w:rsidR="00820CD5" w14:paraId="583B4373" w14:textId="77777777" w:rsidTr="120FC675">
        <w:trPr>
          <w:cantSplit/>
          <w:trHeight w:hRule="exact" w:val="852"/>
        </w:trPr>
        <w:tc>
          <w:tcPr>
            <w:tcW w:w="2041" w:type="dxa"/>
            <w:tcBorders>
              <w:bottom w:val="nil"/>
            </w:tcBorders>
          </w:tcPr>
          <w:p w14:paraId="301FB1C7" w14:textId="77777777" w:rsidR="00820CD5" w:rsidRDefault="002C4F0B">
            <w:pPr>
              <w:pStyle w:val="ErasmusKopjes"/>
              <w:framePr w:wrap="around" w:x="2439" w:y="2596"/>
            </w:pPr>
            <w:bookmarkStart w:id="5" w:name="Contactgegeven3"/>
            <w:r>
              <w:t>Opdrachtgever</w:t>
            </w:r>
            <w:bookmarkEnd w:id="5"/>
          </w:p>
        </w:tc>
        <w:tc>
          <w:tcPr>
            <w:tcW w:w="5387" w:type="dxa"/>
            <w:tcBorders>
              <w:bottom w:val="nil"/>
            </w:tcBorders>
          </w:tcPr>
          <w:p w14:paraId="7004F8AF" w14:textId="77777777" w:rsidR="00820CD5" w:rsidRDefault="007A1DAD">
            <w:pPr>
              <w:pStyle w:val="Erasmusinvulkopjes"/>
              <w:framePr w:wrap="around" w:x="2439" w:y="2596"/>
            </w:pPr>
            <w:r>
              <w:t>Henny Hoekman</w:t>
            </w:r>
          </w:p>
        </w:tc>
      </w:tr>
      <w:tr w:rsidR="00820CD5" w14:paraId="0DFAE634" w14:textId="77777777" w:rsidTr="120FC675">
        <w:trPr>
          <w:cantSplit/>
          <w:trHeight w:hRule="exact" w:val="852"/>
        </w:trPr>
        <w:tc>
          <w:tcPr>
            <w:tcW w:w="2041" w:type="dxa"/>
          </w:tcPr>
          <w:p w14:paraId="29D6B04F" w14:textId="77777777" w:rsidR="00820CD5" w:rsidRDefault="002C4F0B">
            <w:pPr>
              <w:pStyle w:val="ErasmusKopjes"/>
              <w:framePr w:wrap="around" w:x="2439" w:y="2596"/>
            </w:pPr>
            <w:bookmarkStart w:id="6" w:name="Kopjes"/>
            <w:bookmarkStart w:id="7" w:name="Vrij1"/>
            <w:bookmarkEnd w:id="6"/>
            <w:r>
              <w:t xml:space="preserve"> </w:t>
            </w:r>
            <w:bookmarkEnd w:id="7"/>
          </w:p>
        </w:tc>
        <w:tc>
          <w:tcPr>
            <w:tcW w:w="5387" w:type="dxa"/>
          </w:tcPr>
          <w:p w14:paraId="0A6959E7" w14:textId="77777777" w:rsidR="00820CD5" w:rsidRDefault="002C4F0B">
            <w:pPr>
              <w:pStyle w:val="Erasmusinvulkopjes"/>
              <w:framePr w:wrap="around" w:x="2439" w:y="2596"/>
            </w:pPr>
            <w:bookmarkStart w:id="8" w:name="iVrij1"/>
            <w:r>
              <w:t xml:space="preserve"> </w:t>
            </w:r>
            <w:bookmarkEnd w:id="8"/>
          </w:p>
        </w:tc>
      </w:tr>
      <w:tr w:rsidR="00820CD5" w14:paraId="27B8F768" w14:textId="77777777" w:rsidTr="120FC675">
        <w:trPr>
          <w:cantSplit/>
          <w:trHeight w:hRule="exact" w:val="852"/>
        </w:trPr>
        <w:tc>
          <w:tcPr>
            <w:tcW w:w="2041" w:type="dxa"/>
          </w:tcPr>
          <w:p w14:paraId="100C5B58" w14:textId="77777777" w:rsidR="00820CD5" w:rsidRDefault="002C4F0B">
            <w:pPr>
              <w:pStyle w:val="ErasmusKopjes"/>
              <w:framePr w:wrap="around" w:x="2439" w:y="2596"/>
            </w:pPr>
            <w:bookmarkStart w:id="9" w:name="Vrij2"/>
            <w:r>
              <w:t xml:space="preserve"> </w:t>
            </w:r>
            <w:bookmarkEnd w:id="9"/>
          </w:p>
        </w:tc>
        <w:tc>
          <w:tcPr>
            <w:tcW w:w="5387" w:type="dxa"/>
          </w:tcPr>
          <w:p w14:paraId="12F40E89" w14:textId="77777777" w:rsidR="00820CD5" w:rsidRDefault="002C4F0B">
            <w:pPr>
              <w:pStyle w:val="Erasmusinvulkopjes"/>
              <w:framePr w:wrap="around" w:x="2439" w:y="2596"/>
            </w:pPr>
            <w:bookmarkStart w:id="10" w:name="iVrij2"/>
            <w:r>
              <w:t xml:space="preserve"> </w:t>
            </w:r>
            <w:bookmarkEnd w:id="10"/>
          </w:p>
        </w:tc>
      </w:tr>
    </w:tbl>
    <w:p w14:paraId="0E27B00A" w14:textId="77777777" w:rsidR="00820CD5" w:rsidRDefault="00820CD5"/>
    <w:p w14:paraId="44CDAF21" w14:textId="77777777" w:rsidR="00820CD5" w:rsidRPr="00634916" w:rsidRDefault="007A1DAD" w:rsidP="00634916">
      <w:pPr>
        <w:pStyle w:val="Titel"/>
        <w:framePr w:wrap="around"/>
        <w:jc w:val="center"/>
      </w:pPr>
      <w:r>
        <w:rPr>
          <w:rStyle w:val="ErasmusTitelStijl"/>
        </w:rPr>
        <w:t>Integraties MICIS 3.0</w:t>
      </w:r>
    </w:p>
    <w:p w14:paraId="60061E4C" w14:textId="77777777" w:rsidR="00820CD5" w:rsidRDefault="00820CD5">
      <w:pPr>
        <w:pStyle w:val="Inhoudsopgave"/>
        <w:spacing w:line="280" w:lineRule="exact"/>
      </w:pPr>
      <w:r>
        <w:br w:type="page"/>
      </w:r>
    </w:p>
    <w:p w14:paraId="661448AE" w14:textId="77777777" w:rsidR="00820CD5" w:rsidRDefault="002C4F0B">
      <w:pPr>
        <w:pStyle w:val="Inhoudsopgave"/>
      </w:pPr>
      <w:bookmarkStart w:id="11" w:name="Inhoudsopgave"/>
      <w:r>
        <w:lastRenderedPageBreak/>
        <w:t>Inhoudsopgave</w:t>
      </w:r>
      <w:bookmarkEnd w:id="11"/>
    </w:p>
    <w:p w14:paraId="2BE9E301" w14:textId="77777777" w:rsidR="00693489" w:rsidRDefault="00693489">
      <w:pPr>
        <w:pStyle w:val="Inhoudsopgave"/>
      </w:pPr>
    </w:p>
    <w:p w14:paraId="1AE17DBC" w14:textId="77777777" w:rsidR="001D1813" w:rsidRDefault="001D1813">
      <w:pPr>
        <w:pStyle w:val="Inhoudsopgave"/>
      </w:pPr>
    </w:p>
    <w:sdt>
      <w:sdtPr>
        <w:id w:val="511491414"/>
        <w:docPartObj>
          <w:docPartGallery w:val="Table of Contents"/>
          <w:docPartUnique/>
        </w:docPartObj>
      </w:sdtPr>
      <w:sdtEndPr>
        <w:rPr>
          <w:bCs/>
          <w:noProof w:val="0"/>
        </w:rPr>
      </w:sdtEndPr>
      <w:sdtContent>
        <w:p w14:paraId="55D92CB7" w14:textId="1A0C5873" w:rsidR="00A50F89" w:rsidRDefault="002F3C06">
          <w:pPr>
            <w:pStyle w:val="Inhopg1"/>
            <w:rPr>
              <w:rFonts w:asciiTheme="minorHAnsi" w:eastAsiaTheme="minorEastAsia" w:hAnsiTheme="minorHAnsi" w:cstheme="minorBidi"/>
              <w:b w:val="0"/>
              <w:sz w:val="24"/>
              <w:szCs w:val="24"/>
              <w:lang w:eastAsia="nl-NL"/>
            </w:rPr>
          </w:pPr>
          <w:r>
            <w:rPr>
              <w:rFonts w:asciiTheme="majorHAnsi" w:eastAsiaTheme="majorEastAsia" w:hAnsiTheme="majorHAnsi" w:cstheme="majorBidi"/>
              <w:b w:val="0"/>
              <w:color w:val="2F5496" w:themeColor="accent1" w:themeShade="BF"/>
              <w:sz w:val="32"/>
              <w:szCs w:val="32"/>
              <w:lang w:eastAsia="nl-NL"/>
            </w:rPr>
            <w:fldChar w:fldCharType="begin"/>
          </w:r>
          <w:r>
            <w:instrText xml:space="preserve"> TOC \o "1-3" \h \z \u </w:instrText>
          </w:r>
          <w:r>
            <w:rPr>
              <w:rFonts w:asciiTheme="majorHAnsi" w:eastAsiaTheme="majorEastAsia" w:hAnsiTheme="majorHAnsi" w:cstheme="majorBidi"/>
              <w:b w:val="0"/>
              <w:color w:val="2F5496" w:themeColor="accent1" w:themeShade="BF"/>
              <w:sz w:val="32"/>
              <w:szCs w:val="32"/>
              <w:lang w:eastAsia="nl-NL"/>
            </w:rPr>
            <w:fldChar w:fldCharType="separate"/>
          </w:r>
          <w:hyperlink w:anchor="_Toc124436873" w:history="1">
            <w:r w:rsidR="00A50F89" w:rsidRPr="00D22DA7">
              <w:rPr>
                <w:rStyle w:val="Hyperlink"/>
              </w:rPr>
              <w:t>1</w:t>
            </w:r>
            <w:r w:rsidR="00A50F89">
              <w:rPr>
                <w:rFonts w:asciiTheme="minorHAnsi" w:eastAsiaTheme="minorEastAsia" w:hAnsiTheme="minorHAnsi" w:cstheme="minorBidi"/>
                <w:b w:val="0"/>
                <w:sz w:val="24"/>
                <w:szCs w:val="24"/>
                <w:lang w:eastAsia="nl-NL"/>
              </w:rPr>
              <w:tab/>
            </w:r>
            <w:r w:rsidR="00A50F89" w:rsidRPr="00D22DA7">
              <w:rPr>
                <w:rStyle w:val="Hyperlink"/>
              </w:rPr>
              <w:t>Inleiding</w:t>
            </w:r>
            <w:r w:rsidR="00A50F89">
              <w:rPr>
                <w:webHidden/>
              </w:rPr>
              <w:tab/>
            </w:r>
            <w:r w:rsidR="00A50F89">
              <w:rPr>
                <w:webHidden/>
              </w:rPr>
              <w:fldChar w:fldCharType="begin"/>
            </w:r>
            <w:r w:rsidR="00A50F89">
              <w:rPr>
                <w:webHidden/>
              </w:rPr>
              <w:instrText xml:space="preserve"> PAGEREF _Toc124436873 \h </w:instrText>
            </w:r>
            <w:r w:rsidR="00A50F89">
              <w:rPr>
                <w:webHidden/>
              </w:rPr>
            </w:r>
            <w:r w:rsidR="00A50F89">
              <w:rPr>
                <w:webHidden/>
              </w:rPr>
              <w:fldChar w:fldCharType="separate"/>
            </w:r>
            <w:r w:rsidR="00A50F89">
              <w:rPr>
                <w:webHidden/>
              </w:rPr>
              <w:t>3</w:t>
            </w:r>
            <w:r w:rsidR="00A50F89">
              <w:rPr>
                <w:webHidden/>
              </w:rPr>
              <w:fldChar w:fldCharType="end"/>
            </w:r>
          </w:hyperlink>
        </w:p>
        <w:p w14:paraId="07955CFF" w14:textId="64A1DE3C" w:rsidR="00A50F89" w:rsidRDefault="00A50F89">
          <w:pPr>
            <w:pStyle w:val="Inhopg2"/>
            <w:rPr>
              <w:rFonts w:asciiTheme="minorHAnsi" w:eastAsiaTheme="minorEastAsia" w:hAnsiTheme="minorHAnsi" w:cstheme="minorBidi"/>
              <w:sz w:val="24"/>
              <w:szCs w:val="24"/>
              <w:lang w:eastAsia="nl-NL"/>
            </w:rPr>
          </w:pPr>
          <w:hyperlink w:anchor="_Toc124436874" w:history="1">
            <w:r w:rsidRPr="00D22DA7">
              <w:rPr>
                <w:rStyle w:val="Hyperlink"/>
              </w:rPr>
              <w:t>1.1</w:t>
            </w:r>
            <w:r>
              <w:rPr>
                <w:rFonts w:asciiTheme="minorHAnsi" w:eastAsiaTheme="minorEastAsia" w:hAnsiTheme="minorHAnsi" w:cstheme="minorBidi"/>
                <w:sz w:val="24"/>
                <w:szCs w:val="24"/>
                <w:lang w:eastAsia="nl-NL"/>
              </w:rPr>
              <w:tab/>
            </w:r>
            <w:r w:rsidRPr="00D22DA7">
              <w:rPr>
                <w:rStyle w:val="Hyperlink"/>
              </w:rPr>
              <w:t>Doel van dit document</w:t>
            </w:r>
            <w:r>
              <w:rPr>
                <w:webHidden/>
              </w:rPr>
              <w:tab/>
            </w:r>
            <w:r>
              <w:rPr>
                <w:webHidden/>
              </w:rPr>
              <w:fldChar w:fldCharType="begin"/>
            </w:r>
            <w:r>
              <w:rPr>
                <w:webHidden/>
              </w:rPr>
              <w:instrText xml:space="preserve"> PAGEREF _Toc124436874 \h </w:instrText>
            </w:r>
            <w:r>
              <w:rPr>
                <w:webHidden/>
              </w:rPr>
            </w:r>
            <w:r>
              <w:rPr>
                <w:webHidden/>
              </w:rPr>
              <w:fldChar w:fldCharType="separate"/>
            </w:r>
            <w:r>
              <w:rPr>
                <w:webHidden/>
              </w:rPr>
              <w:t>3</w:t>
            </w:r>
            <w:r>
              <w:rPr>
                <w:webHidden/>
              </w:rPr>
              <w:fldChar w:fldCharType="end"/>
            </w:r>
          </w:hyperlink>
        </w:p>
        <w:p w14:paraId="081D676D" w14:textId="0475FF77" w:rsidR="00A50F89" w:rsidRDefault="00A50F89">
          <w:pPr>
            <w:pStyle w:val="Inhopg2"/>
            <w:rPr>
              <w:rFonts w:asciiTheme="minorHAnsi" w:eastAsiaTheme="minorEastAsia" w:hAnsiTheme="minorHAnsi" w:cstheme="minorBidi"/>
              <w:sz w:val="24"/>
              <w:szCs w:val="24"/>
              <w:lang w:eastAsia="nl-NL"/>
            </w:rPr>
          </w:pPr>
          <w:hyperlink w:anchor="_Toc124436875" w:history="1">
            <w:r w:rsidRPr="00D22DA7">
              <w:rPr>
                <w:rStyle w:val="Hyperlink"/>
              </w:rPr>
              <w:t>1.2</w:t>
            </w:r>
            <w:r>
              <w:rPr>
                <w:rFonts w:asciiTheme="minorHAnsi" w:eastAsiaTheme="minorEastAsia" w:hAnsiTheme="minorHAnsi" w:cstheme="minorBidi"/>
                <w:sz w:val="24"/>
                <w:szCs w:val="24"/>
                <w:lang w:eastAsia="nl-NL"/>
              </w:rPr>
              <w:tab/>
            </w:r>
            <w:r w:rsidRPr="00D22DA7">
              <w:rPr>
                <w:rStyle w:val="Hyperlink"/>
              </w:rPr>
              <w:t>Verantwoordelijkheden</w:t>
            </w:r>
            <w:r>
              <w:rPr>
                <w:webHidden/>
              </w:rPr>
              <w:tab/>
            </w:r>
            <w:r>
              <w:rPr>
                <w:webHidden/>
              </w:rPr>
              <w:fldChar w:fldCharType="begin"/>
            </w:r>
            <w:r>
              <w:rPr>
                <w:webHidden/>
              </w:rPr>
              <w:instrText xml:space="preserve"> PAGEREF _Toc124436875 \h </w:instrText>
            </w:r>
            <w:r>
              <w:rPr>
                <w:webHidden/>
              </w:rPr>
            </w:r>
            <w:r>
              <w:rPr>
                <w:webHidden/>
              </w:rPr>
              <w:fldChar w:fldCharType="separate"/>
            </w:r>
            <w:r>
              <w:rPr>
                <w:webHidden/>
              </w:rPr>
              <w:t>3</w:t>
            </w:r>
            <w:r>
              <w:rPr>
                <w:webHidden/>
              </w:rPr>
              <w:fldChar w:fldCharType="end"/>
            </w:r>
          </w:hyperlink>
        </w:p>
        <w:p w14:paraId="6B156A55" w14:textId="55865AE9" w:rsidR="00A50F89" w:rsidRDefault="00A50F89">
          <w:pPr>
            <w:pStyle w:val="Inhopg2"/>
            <w:rPr>
              <w:rFonts w:asciiTheme="minorHAnsi" w:eastAsiaTheme="minorEastAsia" w:hAnsiTheme="minorHAnsi" w:cstheme="minorBidi"/>
              <w:sz w:val="24"/>
              <w:szCs w:val="24"/>
              <w:lang w:eastAsia="nl-NL"/>
            </w:rPr>
          </w:pPr>
          <w:hyperlink w:anchor="_Toc124436876" w:history="1">
            <w:r w:rsidRPr="00D22DA7">
              <w:rPr>
                <w:rStyle w:val="Hyperlink"/>
              </w:rPr>
              <w:t>1.3</w:t>
            </w:r>
            <w:r>
              <w:rPr>
                <w:rFonts w:asciiTheme="minorHAnsi" w:eastAsiaTheme="minorEastAsia" w:hAnsiTheme="minorHAnsi" w:cstheme="minorBidi"/>
                <w:sz w:val="24"/>
                <w:szCs w:val="24"/>
                <w:lang w:eastAsia="nl-NL"/>
              </w:rPr>
              <w:tab/>
            </w:r>
            <w:r w:rsidRPr="00D22DA7">
              <w:rPr>
                <w:rStyle w:val="Hyperlink"/>
              </w:rPr>
              <w:t>Horizontale en verticale integraties</w:t>
            </w:r>
            <w:r>
              <w:rPr>
                <w:webHidden/>
              </w:rPr>
              <w:tab/>
            </w:r>
            <w:r>
              <w:rPr>
                <w:webHidden/>
              </w:rPr>
              <w:fldChar w:fldCharType="begin"/>
            </w:r>
            <w:r>
              <w:rPr>
                <w:webHidden/>
              </w:rPr>
              <w:instrText xml:space="preserve"> PAGEREF _Toc124436876 \h </w:instrText>
            </w:r>
            <w:r>
              <w:rPr>
                <w:webHidden/>
              </w:rPr>
            </w:r>
            <w:r>
              <w:rPr>
                <w:webHidden/>
              </w:rPr>
              <w:fldChar w:fldCharType="separate"/>
            </w:r>
            <w:r>
              <w:rPr>
                <w:webHidden/>
              </w:rPr>
              <w:t>4</w:t>
            </w:r>
            <w:r>
              <w:rPr>
                <w:webHidden/>
              </w:rPr>
              <w:fldChar w:fldCharType="end"/>
            </w:r>
          </w:hyperlink>
        </w:p>
        <w:p w14:paraId="2F9D1F63" w14:textId="6E584ECA" w:rsidR="00A50F89" w:rsidRDefault="00A50F89">
          <w:pPr>
            <w:pStyle w:val="Inhopg1"/>
            <w:rPr>
              <w:rFonts w:asciiTheme="minorHAnsi" w:eastAsiaTheme="minorEastAsia" w:hAnsiTheme="minorHAnsi" w:cstheme="minorBidi"/>
              <w:b w:val="0"/>
              <w:sz w:val="24"/>
              <w:szCs w:val="24"/>
              <w:lang w:eastAsia="nl-NL"/>
            </w:rPr>
          </w:pPr>
          <w:hyperlink w:anchor="_Toc124436877" w:history="1">
            <w:r w:rsidRPr="00D22DA7">
              <w:rPr>
                <w:rStyle w:val="Hyperlink"/>
              </w:rPr>
              <w:t>2</w:t>
            </w:r>
            <w:r>
              <w:rPr>
                <w:rFonts w:asciiTheme="minorHAnsi" w:eastAsiaTheme="minorEastAsia" w:hAnsiTheme="minorHAnsi" w:cstheme="minorBidi"/>
                <w:b w:val="0"/>
                <w:sz w:val="24"/>
                <w:szCs w:val="24"/>
                <w:lang w:eastAsia="nl-NL"/>
              </w:rPr>
              <w:tab/>
            </w:r>
            <w:r w:rsidRPr="00D22DA7">
              <w:rPr>
                <w:rStyle w:val="Hyperlink"/>
              </w:rPr>
              <w:t>Overzicht horizontale/ verticale integraties</w:t>
            </w:r>
            <w:r>
              <w:rPr>
                <w:webHidden/>
              </w:rPr>
              <w:tab/>
            </w:r>
            <w:r>
              <w:rPr>
                <w:webHidden/>
              </w:rPr>
              <w:fldChar w:fldCharType="begin"/>
            </w:r>
            <w:r>
              <w:rPr>
                <w:webHidden/>
              </w:rPr>
              <w:instrText xml:space="preserve"> PAGEREF _Toc124436877 \h </w:instrText>
            </w:r>
            <w:r>
              <w:rPr>
                <w:webHidden/>
              </w:rPr>
            </w:r>
            <w:r>
              <w:rPr>
                <w:webHidden/>
              </w:rPr>
              <w:fldChar w:fldCharType="separate"/>
            </w:r>
            <w:r>
              <w:rPr>
                <w:webHidden/>
              </w:rPr>
              <w:t>5</w:t>
            </w:r>
            <w:r>
              <w:rPr>
                <w:webHidden/>
              </w:rPr>
              <w:fldChar w:fldCharType="end"/>
            </w:r>
          </w:hyperlink>
        </w:p>
        <w:p w14:paraId="39C9F102" w14:textId="726F076A" w:rsidR="00A50F89" w:rsidRDefault="00A50F89">
          <w:pPr>
            <w:pStyle w:val="Inhopg2"/>
            <w:rPr>
              <w:rFonts w:asciiTheme="minorHAnsi" w:eastAsiaTheme="minorEastAsia" w:hAnsiTheme="minorHAnsi" w:cstheme="minorBidi"/>
              <w:sz w:val="24"/>
              <w:szCs w:val="24"/>
              <w:lang w:eastAsia="nl-NL"/>
            </w:rPr>
          </w:pPr>
          <w:hyperlink w:anchor="_Toc124436878" w:history="1">
            <w:r w:rsidRPr="00D22DA7">
              <w:rPr>
                <w:rStyle w:val="Hyperlink"/>
              </w:rPr>
              <w:t>2.1</w:t>
            </w:r>
            <w:r>
              <w:rPr>
                <w:rFonts w:asciiTheme="minorHAnsi" w:eastAsiaTheme="minorEastAsia" w:hAnsiTheme="minorHAnsi" w:cstheme="minorBidi"/>
                <w:sz w:val="24"/>
                <w:szCs w:val="24"/>
                <w:lang w:eastAsia="nl-NL"/>
              </w:rPr>
              <w:tab/>
            </w:r>
            <w:r w:rsidRPr="00D22DA7">
              <w:rPr>
                <w:rStyle w:val="Hyperlink"/>
              </w:rPr>
              <w:t>Bestaande integraties</w:t>
            </w:r>
            <w:r>
              <w:rPr>
                <w:webHidden/>
              </w:rPr>
              <w:tab/>
            </w:r>
            <w:r>
              <w:rPr>
                <w:webHidden/>
              </w:rPr>
              <w:fldChar w:fldCharType="begin"/>
            </w:r>
            <w:r>
              <w:rPr>
                <w:webHidden/>
              </w:rPr>
              <w:instrText xml:space="preserve"> PAGEREF _Toc124436878 \h </w:instrText>
            </w:r>
            <w:r>
              <w:rPr>
                <w:webHidden/>
              </w:rPr>
            </w:r>
            <w:r>
              <w:rPr>
                <w:webHidden/>
              </w:rPr>
              <w:fldChar w:fldCharType="separate"/>
            </w:r>
            <w:r>
              <w:rPr>
                <w:webHidden/>
              </w:rPr>
              <w:t>5</w:t>
            </w:r>
            <w:r>
              <w:rPr>
                <w:webHidden/>
              </w:rPr>
              <w:fldChar w:fldCharType="end"/>
            </w:r>
          </w:hyperlink>
        </w:p>
        <w:p w14:paraId="132F9D9D" w14:textId="34CDC031" w:rsidR="00A50F89" w:rsidRDefault="00A50F89">
          <w:pPr>
            <w:pStyle w:val="Inhopg2"/>
            <w:rPr>
              <w:rFonts w:asciiTheme="minorHAnsi" w:eastAsiaTheme="minorEastAsia" w:hAnsiTheme="minorHAnsi" w:cstheme="minorBidi"/>
              <w:sz w:val="24"/>
              <w:szCs w:val="24"/>
              <w:lang w:eastAsia="nl-NL"/>
            </w:rPr>
          </w:pPr>
          <w:hyperlink w:anchor="_Toc124436879" w:history="1">
            <w:r w:rsidRPr="00D22DA7">
              <w:rPr>
                <w:rStyle w:val="Hyperlink"/>
              </w:rPr>
              <w:t>2.2</w:t>
            </w:r>
            <w:r>
              <w:rPr>
                <w:rFonts w:asciiTheme="minorHAnsi" w:eastAsiaTheme="minorEastAsia" w:hAnsiTheme="minorHAnsi" w:cstheme="minorBidi"/>
                <w:sz w:val="24"/>
                <w:szCs w:val="24"/>
                <w:lang w:eastAsia="nl-NL"/>
              </w:rPr>
              <w:tab/>
            </w:r>
            <w:r w:rsidRPr="00D22DA7">
              <w:rPr>
                <w:rStyle w:val="Hyperlink"/>
              </w:rPr>
              <w:t>Gevraagde uitbreiding integraties</w:t>
            </w:r>
            <w:r>
              <w:rPr>
                <w:webHidden/>
              </w:rPr>
              <w:tab/>
            </w:r>
            <w:r>
              <w:rPr>
                <w:webHidden/>
              </w:rPr>
              <w:fldChar w:fldCharType="begin"/>
            </w:r>
            <w:r>
              <w:rPr>
                <w:webHidden/>
              </w:rPr>
              <w:instrText xml:space="preserve"> PAGEREF _Toc124436879 \h </w:instrText>
            </w:r>
            <w:r>
              <w:rPr>
                <w:webHidden/>
              </w:rPr>
            </w:r>
            <w:r>
              <w:rPr>
                <w:webHidden/>
              </w:rPr>
              <w:fldChar w:fldCharType="separate"/>
            </w:r>
            <w:r>
              <w:rPr>
                <w:webHidden/>
              </w:rPr>
              <w:t>6</w:t>
            </w:r>
            <w:r>
              <w:rPr>
                <w:webHidden/>
              </w:rPr>
              <w:fldChar w:fldCharType="end"/>
            </w:r>
          </w:hyperlink>
        </w:p>
        <w:p w14:paraId="24BE593E" w14:textId="0FA8B56C" w:rsidR="00A50F89" w:rsidRDefault="00A50F89">
          <w:pPr>
            <w:pStyle w:val="Inhopg1"/>
            <w:rPr>
              <w:rFonts w:asciiTheme="minorHAnsi" w:eastAsiaTheme="minorEastAsia" w:hAnsiTheme="minorHAnsi" w:cstheme="minorBidi"/>
              <w:b w:val="0"/>
              <w:sz w:val="24"/>
              <w:szCs w:val="24"/>
              <w:lang w:eastAsia="nl-NL"/>
            </w:rPr>
          </w:pPr>
          <w:hyperlink w:anchor="_Toc124436880" w:history="1">
            <w:r w:rsidRPr="00D22DA7">
              <w:rPr>
                <w:rStyle w:val="Hyperlink"/>
              </w:rPr>
              <w:t>3</w:t>
            </w:r>
            <w:r>
              <w:rPr>
                <w:rFonts w:asciiTheme="minorHAnsi" w:eastAsiaTheme="minorEastAsia" w:hAnsiTheme="minorHAnsi" w:cstheme="minorBidi"/>
                <w:b w:val="0"/>
                <w:sz w:val="24"/>
                <w:szCs w:val="24"/>
                <w:lang w:eastAsia="nl-NL"/>
              </w:rPr>
              <w:tab/>
            </w:r>
            <w:r w:rsidRPr="00D22DA7">
              <w:rPr>
                <w:rStyle w:val="Hyperlink"/>
              </w:rPr>
              <w:t>Toelichting Integraties</w:t>
            </w:r>
            <w:r>
              <w:rPr>
                <w:webHidden/>
              </w:rPr>
              <w:tab/>
            </w:r>
            <w:r>
              <w:rPr>
                <w:webHidden/>
              </w:rPr>
              <w:fldChar w:fldCharType="begin"/>
            </w:r>
            <w:r>
              <w:rPr>
                <w:webHidden/>
              </w:rPr>
              <w:instrText xml:space="preserve"> PAGEREF _Toc124436880 \h </w:instrText>
            </w:r>
            <w:r>
              <w:rPr>
                <w:webHidden/>
              </w:rPr>
            </w:r>
            <w:r>
              <w:rPr>
                <w:webHidden/>
              </w:rPr>
              <w:fldChar w:fldCharType="separate"/>
            </w:r>
            <w:r>
              <w:rPr>
                <w:webHidden/>
              </w:rPr>
              <w:t>7</w:t>
            </w:r>
            <w:r>
              <w:rPr>
                <w:webHidden/>
              </w:rPr>
              <w:fldChar w:fldCharType="end"/>
            </w:r>
          </w:hyperlink>
        </w:p>
        <w:p w14:paraId="357264C2" w14:textId="304DE5A2" w:rsidR="00A50F89" w:rsidRDefault="00A50F89">
          <w:pPr>
            <w:pStyle w:val="Inhopg2"/>
            <w:rPr>
              <w:rFonts w:asciiTheme="minorHAnsi" w:eastAsiaTheme="minorEastAsia" w:hAnsiTheme="minorHAnsi" w:cstheme="minorBidi"/>
              <w:sz w:val="24"/>
              <w:szCs w:val="24"/>
              <w:lang w:eastAsia="nl-NL"/>
            </w:rPr>
          </w:pPr>
          <w:hyperlink w:anchor="_Toc124436881" w:history="1">
            <w:r w:rsidRPr="00D22DA7">
              <w:rPr>
                <w:rStyle w:val="Hyperlink"/>
              </w:rPr>
              <w:t>3.1</w:t>
            </w:r>
            <w:r>
              <w:rPr>
                <w:rFonts w:asciiTheme="minorHAnsi" w:eastAsiaTheme="minorEastAsia" w:hAnsiTheme="minorHAnsi" w:cstheme="minorBidi"/>
                <w:sz w:val="24"/>
                <w:szCs w:val="24"/>
                <w:lang w:eastAsia="nl-NL"/>
              </w:rPr>
              <w:tab/>
            </w:r>
            <w:r w:rsidRPr="00D22DA7">
              <w:rPr>
                <w:rStyle w:val="Hyperlink"/>
              </w:rPr>
              <w:t>AD – integratie</w:t>
            </w:r>
            <w:r>
              <w:rPr>
                <w:webHidden/>
              </w:rPr>
              <w:tab/>
            </w:r>
            <w:r>
              <w:rPr>
                <w:webHidden/>
              </w:rPr>
              <w:fldChar w:fldCharType="begin"/>
            </w:r>
            <w:r>
              <w:rPr>
                <w:webHidden/>
              </w:rPr>
              <w:instrText xml:space="preserve"> PAGEREF _Toc124436881 \h </w:instrText>
            </w:r>
            <w:r>
              <w:rPr>
                <w:webHidden/>
              </w:rPr>
            </w:r>
            <w:r>
              <w:rPr>
                <w:webHidden/>
              </w:rPr>
              <w:fldChar w:fldCharType="separate"/>
            </w:r>
            <w:r>
              <w:rPr>
                <w:webHidden/>
              </w:rPr>
              <w:t>7</w:t>
            </w:r>
            <w:r>
              <w:rPr>
                <w:webHidden/>
              </w:rPr>
              <w:fldChar w:fldCharType="end"/>
            </w:r>
          </w:hyperlink>
        </w:p>
        <w:p w14:paraId="00903A07" w14:textId="699B7519" w:rsidR="00A50F89" w:rsidRDefault="00A50F89">
          <w:pPr>
            <w:pStyle w:val="Inhopg2"/>
            <w:rPr>
              <w:rFonts w:asciiTheme="minorHAnsi" w:eastAsiaTheme="minorEastAsia" w:hAnsiTheme="minorHAnsi" w:cstheme="minorBidi"/>
              <w:sz w:val="24"/>
              <w:szCs w:val="24"/>
              <w:lang w:eastAsia="nl-NL"/>
            </w:rPr>
          </w:pPr>
          <w:hyperlink w:anchor="_Toc124436882" w:history="1">
            <w:r w:rsidRPr="00D22DA7">
              <w:rPr>
                <w:rStyle w:val="Hyperlink"/>
              </w:rPr>
              <w:t>3.2</w:t>
            </w:r>
            <w:r>
              <w:rPr>
                <w:rFonts w:asciiTheme="minorHAnsi" w:eastAsiaTheme="minorEastAsia" w:hAnsiTheme="minorHAnsi" w:cstheme="minorBidi"/>
                <w:sz w:val="24"/>
                <w:szCs w:val="24"/>
                <w:lang w:eastAsia="nl-NL"/>
              </w:rPr>
              <w:tab/>
            </w:r>
            <w:r w:rsidRPr="00D22DA7">
              <w:rPr>
                <w:rStyle w:val="Hyperlink"/>
              </w:rPr>
              <w:t>IAM – integratie</w:t>
            </w:r>
            <w:r>
              <w:rPr>
                <w:webHidden/>
              </w:rPr>
              <w:tab/>
            </w:r>
            <w:r>
              <w:rPr>
                <w:webHidden/>
              </w:rPr>
              <w:fldChar w:fldCharType="begin"/>
            </w:r>
            <w:r>
              <w:rPr>
                <w:webHidden/>
              </w:rPr>
              <w:instrText xml:space="preserve"> PAGEREF _Toc124436882 \h </w:instrText>
            </w:r>
            <w:r>
              <w:rPr>
                <w:webHidden/>
              </w:rPr>
            </w:r>
            <w:r>
              <w:rPr>
                <w:webHidden/>
              </w:rPr>
              <w:fldChar w:fldCharType="separate"/>
            </w:r>
            <w:r>
              <w:rPr>
                <w:webHidden/>
              </w:rPr>
              <w:t>8</w:t>
            </w:r>
            <w:r>
              <w:rPr>
                <w:webHidden/>
              </w:rPr>
              <w:fldChar w:fldCharType="end"/>
            </w:r>
          </w:hyperlink>
        </w:p>
        <w:p w14:paraId="380EBFF6" w14:textId="06AB7A63" w:rsidR="00A50F89" w:rsidRDefault="00A50F89">
          <w:pPr>
            <w:pStyle w:val="Inhopg2"/>
            <w:rPr>
              <w:rFonts w:asciiTheme="minorHAnsi" w:eastAsiaTheme="minorEastAsia" w:hAnsiTheme="minorHAnsi" w:cstheme="minorBidi"/>
              <w:sz w:val="24"/>
              <w:szCs w:val="24"/>
              <w:lang w:eastAsia="nl-NL"/>
            </w:rPr>
          </w:pPr>
          <w:hyperlink w:anchor="_Toc124436883" w:history="1">
            <w:r w:rsidRPr="00D22DA7">
              <w:rPr>
                <w:rStyle w:val="Hyperlink"/>
              </w:rPr>
              <w:t>3.3</w:t>
            </w:r>
            <w:r>
              <w:rPr>
                <w:rFonts w:asciiTheme="minorHAnsi" w:eastAsiaTheme="minorEastAsia" w:hAnsiTheme="minorHAnsi" w:cstheme="minorBidi"/>
                <w:sz w:val="24"/>
                <w:szCs w:val="24"/>
                <w:lang w:eastAsia="nl-NL"/>
              </w:rPr>
              <w:tab/>
            </w:r>
            <w:r w:rsidRPr="00D22DA7">
              <w:rPr>
                <w:rStyle w:val="Hyperlink"/>
              </w:rPr>
              <w:t>ADT-integratie</w:t>
            </w:r>
            <w:r>
              <w:rPr>
                <w:webHidden/>
              </w:rPr>
              <w:tab/>
            </w:r>
            <w:r>
              <w:rPr>
                <w:webHidden/>
              </w:rPr>
              <w:fldChar w:fldCharType="begin"/>
            </w:r>
            <w:r>
              <w:rPr>
                <w:webHidden/>
              </w:rPr>
              <w:instrText xml:space="preserve"> PAGEREF _Toc124436883 \h </w:instrText>
            </w:r>
            <w:r>
              <w:rPr>
                <w:webHidden/>
              </w:rPr>
            </w:r>
            <w:r>
              <w:rPr>
                <w:webHidden/>
              </w:rPr>
              <w:fldChar w:fldCharType="separate"/>
            </w:r>
            <w:r>
              <w:rPr>
                <w:webHidden/>
              </w:rPr>
              <w:t>9</w:t>
            </w:r>
            <w:r>
              <w:rPr>
                <w:webHidden/>
              </w:rPr>
              <w:fldChar w:fldCharType="end"/>
            </w:r>
          </w:hyperlink>
        </w:p>
        <w:p w14:paraId="28E71AA9" w14:textId="2A8B4C92" w:rsidR="00A50F89" w:rsidRDefault="00A50F89">
          <w:pPr>
            <w:pStyle w:val="Inhopg2"/>
            <w:rPr>
              <w:rFonts w:asciiTheme="minorHAnsi" w:eastAsiaTheme="minorEastAsia" w:hAnsiTheme="minorHAnsi" w:cstheme="minorBidi"/>
              <w:sz w:val="24"/>
              <w:szCs w:val="24"/>
              <w:lang w:eastAsia="nl-NL"/>
            </w:rPr>
          </w:pPr>
          <w:hyperlink w:anchor="_Toc124436884" w:history="1">
            <w:r w:rsidRPr="00D22DA7">
              <w:rPr>
                <w:rStyle w:val="Hyperlink"/>
              </w:rPr>
              <w:t>3.4</w:t>
            </w:r>
            <w:r>
              <w:rPr>
                <w:rFonts w:asciiTheme="minorHAnsi" w:eastAsiaTheme="minorEastAsia" w:hAnsiTheme="minorHAnsi" w:cstheme="minorBidi"/>
                <w:sz w:val="24"/>
                <w:szCs w:val="24"/>
                <w:lang w:eastAsia="nl-NL"/>
              </w:rPr>
              <w:tab/>
            </w:r>
            <w:r w:rsidRPr="00D22DA7">
              <w:rPr>
                <w:rStyle w:val="Hyperlink"/>
              </w:rPr>
              <w:t>RTLS-integratie</w:t>
            </w:r>
            <w:r>
              <w:rPr>
                <w:webHidden/>
              </w:rPr>
              <w:tab/>
            </w:r>
            <w:r>
              <w:rPr>
                <w:webHidden/>
              </w:rPr>
              <w:fldChar w:fldCharType="begin"/>
            </w:r>
            <w:r>
              <w:rPr>
                <w:webHidden/>
              </w:rPr>
              <w:instrText xml:space="preserve"> PAGEREF _Toc124436884 \h </w:instrText>
            </w:r>
            <w:r>
              <w:rPr>
                <w:webHidden/>
              </w:rPr>
            </w:r>
            <w:r>
              <w:rPr>
                <w:webHidden/>
              </w:rPr>
              <w:fldChar w:fldCharType="separate"/>
            </w:r>
            <w:r>
              <w:rPr>
                <w:webHidden/>
              </w:rPr>
              <w:t>11</w:t>
            </w:r>
            <w:r>
              <w:rPr>
                <w:webHidden/>
              </w:rPr>
              <w:fldChar w:fldCharType="end"/>
            </w:r>
          </w:hyperlink>
        </w:p>
        <w:p w14:paraId="44F67F9D" w14:textId="28D61E51" w:rsidR="00A50F89" w:rsidRDefault="00A50F89">
          <w:pPr>
            <w:pStyle w:val="Inhopg2"/>
            <w:rPr>
              <w:rFonts w:asciiTheme="minorHAnsi" w:eastAsiaTheme="minorEastAsia" w:hAnsiTheme="minorHAnsi" w:cstheme="minorBidi"/>
              <w:sz w:val="24"/>
              <w:szCs w:val="24"/>
              <w:lang w:eastAsia="nl-NL"/>
            </w:rPr>
          </w:pPr>
          <w:hyperlink w:anchor="_Toc124436885" w:history="1">
            <w:r w:rsidRPr="00D22DA7">
              <w:rPr>
                <w:rStyle w:val="Hyperlink"/>
              </w:rPr>
              <w:t>3.5</w:t>
            </w:r>
            <w:r>
              <w:rPr>
                <w:rFonts w:asciiTheme="minorHAnsi" w:eastAsiaTheme="minorEastAsia" w:hAnsiTheme="minorHAnsi" w:cstheme="minorBidi"/>
                <w:sz w:val="24"/>
                <w:szCs w:val="24"/>
                <w:lang w:eastAsia="nl-NL"/>
              </w:rPr>
              <w:tab/>
            </w:r>
            <w:r w:rsidRPr="00D22DA7">
              <w:rPr>
                <w:rStyle w:val="Hyperlink"/>
              </w:rPr>
              <w:t>HL7-Message interface</w:t>
            </w:r>
            <w:r>
              <w:rPr>
                <w:webHidden/>
              </w:rPr>
              <w:tab/>
            </w:r>
            <w:r>
              <w:rPr>
                <w:webHidden/>
              </w:rPr>
              <w:fldChar w:fldCharType="begin"/>
            </w:r>
            <w:r>
              <w:rPr>
                <w:webHidden/>
              </w:rPr>
              <w:instrText xml:space="preserve"> PAGEREF _Toc124436885 \h </w:instrText>
            </w:r>
            <w:r>
              <w:rPr>
                <w:webHidden/>
              </w:rPr>
            </w:r>
            <w:r>
              <w:rPr>
                <w:webHidden/>
              </w:rPr>
              <w:fldChar w:fldCharType="separate"/>
            </w:r>
            <w:r>
              <w:rPr>
                <w:webHidden/>
              </w:rPr>
              <w:t>13</w:t>
            </w:r>
            <w:r>
              <w:rPr>
                <w:webHidden/>
              </w:rPr>
              <w:fldChar w:fldCharType="end"/>
            </w:r>
          </w:hyperlink>
        </w:p>
        <w:p w14:paraId="3F8A890B" w14:textId="5E786930" w:rsidR="00A50F89" w:rsidRDefault="00A50F89">
          <w:pPr>
            <w:pStyle w:val="Inhopg2"/>
            <w:rPr>
              <w:rFonts w:asciiTheme="minorHAnsi" w:eastAsiaTheme="minorEastAsia" w:hAnsiTheme="minorHAnsi" w:cstheme="minorBidi"/>
              <w:sz w:val="24"/>
              <w:szCs w:val="24"/>
              <w:lang w:eastAsia="nl-NL"/>
            </w:rPr>
          </w:pPr>
          <w:hyperlink w:anchor="_Toc124436886" w:history="1">
            <w:r w:rsidRPr="00D22DA7">
              <w:rPr>
                <w:rStyle w:val="Hyperlink"/>
              </w:rPr>
              <w:t>3.6</w:t>
            </w:r>
            <w:r>
              <w:rPr>
                <w:rFonts w:asciiTheme="minorHAnsi" w:eastAsiaTheme="minorEastAsia" w:hAnsiTheme="minorHAnsi" w:cstheme="minorBidi"/>
                <w:sz w:val="24"/>
                <w:szCs w:val="24"/>
                <w:lang w:eastAsia="nl-NL"/>
              </w:rPr>
              <w:tab/>
            </w:r>
            <w:r w:rsidRPr="00D22DA7">
              <w:rPr>
                <w:rStyle w:val="Hyperlink"/>
              </w:rPr>
              <w:t>OAP – integratie</w:t>
            </w:r>
            <w:r>
              <w:rPr>
                <w:webHidden/>
              </w:rPr>
              <w:tab/>
            </w:r>
            <w:r>
              <w:rPr>
                <w:webHidden/>
              </w:rPr>
              <w:fldChar w:fldCharType="begin"/>
            </w:r>
            <w:r>
              <w:rPr>
                <w:webHidden/>
              </w:rPr>
              <w:instrText xml:space="preserve"> PAGEREF _Toc124436886 \h </w:instrText>
            </w:r>
            <w:r>
              <w:rPr>
                <w:webHidden/>
              </w:rPr>
            </w:r>
            <w:r>
              <w:rPr>
                <w:webHidden/>
              </w:rPr>
              <w:fldChar w:fldCharType="separate"/>
            </w:r>
            <w:r>
              <w:rPr>
                <w:webHidden/>
              </w:rPr>
              <w:t>15</w:t>
            </w:r>
            <w:r>
              <w:rPr>
                <w:webHidden/>
              </w:rPr>
              <w:fldChar w:fldCharType="end"/>
            </w:r>
          </w:hyperlink>
        </w:p>
        <w:p w14:paraId="40B85120" w14:textId="2C58FA47" w:rsidR="00A50F89" w:rsidRDefault="00A50F89">
          <w:pPr>
            <w:pStyle w:val="Inhopg2"/>
            <w:rPr>
              <w:rFonts w:asciiTheme="minorHAnsi" w:eastAsiaTheme="minorEastAsia" w:hAnsiTheme="minorHAnsi" w:cstheme="minorBidi"/>
              <w:sz w:val="24"/>
              <w:szCs w:val="24"/>
              <w:lang w:eastAsia="nl-NL"/>
            </w:rPr>
          </w:pPr>
          <w:hyperlink w:anchor="_Toc124436887" w:history="1">
            <w:r w:rsidRPr="00D22DA7">
              <w:rPr>
                <w:rStyle w:val="Hyperlink"/>
                <w:lang w:val="en-US"/>
              </w:rPr>
              <w:t>3.7</w:t>
            </w:r>
            <w:r>
              <w:rPr>
                <w:rFonts w:asciiTheme="minorHAnsi" w:eastAsiaTheme="minorEastAsia" w:hAnsiTheme="minorHAnsi" w:cstheme="minorBidi"/>
                <w:sz w:val="24"/>
                <w:szCs w:val="24"/>
                <w:lang w:eastAsia="nl-NL"/>
              </w:rPr>
              <w:tab/>
            </w:r>
            <w:r w:rsidRPr="00D22DA7">
              <w:rPr>
                <w:rStyle w:val="Hyperlink"/>
                <w:lang w:val="en-US"/>
              </w:rPr>
              <w:t>Buizenpost integratie</w:t>
            </w:r>
            <w:r>
              <w:rPr>
                <w:webHidden/>
              </w:rPr>
              <w:tab/>
            </w:r>
            <w:r>
              <w:rPr>
                <w:webHidden/>
              </w:rPr>
              <w:fldChar w:fldCharType="begin"/>
            </w:r>
            <w:r>
              <w:rPr>
                <w:webHidden/>
              </w:rPr>
              <w:instrText xml:space="preserve"> PAGEREF _Toc124436887 \h </w:instrText>
            </w:r>
            <w:r>
              <w:rPr>
                <w:webHidden/>
              </w:rPr>
            </w:r>
            <w:r>
              <w:rPr>
                <w:webHidden/>
              </w:rPr>
              <w:fldChar w:fldCharType="separate"/>
            </w:r>
            <w:r>
              <w:rPr>
                <w:webHidden/>
              </w:rPr>
              <w:t>16</w:t>
            </w:r>
            <w:r>
              <w:rPr>
                <w:webHidden/>
              </w:rPr>
              <w:fldChar w:fldCharType="end"/>
            </w:r>
          </w:hyperlink>
        </w:p>
        <w:p w14:paraId="7A0D0234" w14:textId="697DF539" w:rsidR="00A50F89" w:rsidRDefault="00A50F89">
          <w:pPr>
            <w:pStyle w:val="Inhopg2"/>
            <w:rPr>
              <w:rFonts w:asciiTheme="minorHAnsi" w:eastAsiaTheme="minorEastAsia" w:hAnsiTheme="minorHAnsi" w:cstheme="minorBidi"/>
              <w:sz w:val="24"/>
              <w:szCs w:val="24"/>
              <w:lang w:eastAsia="nl-NL"/>
            </w:rPr>
          </w:pPr>
          <w:hyperlink w:anchor="_Toc124436888" w:history="1">
            <w:r w:rsidRPr="00D22DA7">
              <w:rPr>
                <w:rStyle w:val="Hyperlink"/>
                <w:lang w:val="en-US"/>
              </w:rPr>
              <w:t>3.8</w:t>
            </w:r>
            <w:r>
              <w:rPr>
                <w:rFonts w:asciiTheme="minorHAnsi" w:eastAsiaTheme="minorEastAsia" w:hAnsiTheme="minorHAnsi" w:cstheme="minorBidi"/>
                <w:sz w:val="24"/>
                <w:szCs w:val="24"/>
                <w:lang w:eastAsia="nl-NL"/>
              </w:rPr>
              <w:tab/>
            </w:r>
            <w:r w:rsidRPr="00D22DA7">
              <w:rPr>
                <w:rStyle w:val="Hyperlink"/>
                <w:lang w:val="en-US"/>
              </w:rPr>
              <w:t>Intercom – integratie</w:t>
            </w:r>
            <w:r>
              <w:rPr>
                <w:webHidden/>
              </w:rPr>
              <w:tab/>
            </w:r>
            <w:r>
              <w:rPr>
                <w:webHidden/>
              </w:rPr>
              <w:fldChar w:fldCharType="begin"/>
            </w:r>
            <w:r>
              <w:rPr>
                <w:webHidden/>
              </w:rPr>
              <w:instrText xml:space="preserve"> PAGEREF _Toc124436888 \h </w:instrText>
            </w:r>
            <w:r>
              <w:rPr>
                <w:webHidden/>
              </w:rPr>
            </w:r>
            <w:r>
              <w:rPr>
                <w:webHidden/>
              </w:rPr>
              <w:fldChar w:fldCharType="separate"/>
            </w:r>
            <w:r>
              <w:rPr>
                <w:webHidden/>
              </w:rPr>
              <w:t>18</w:t>
            </w:r>
            <w:r>
              <w:rPr>
                <w:webHidden/>
              </w:rPr>
              <w:fldChar w:fldCharType="end"/>
            </w:r>
          </w:hyperlink>
        </w:p>
        <w:p w14:paraId="601A6CF7" w14:textId="6963216D" w:rsidR="00A50F89" w:rsidRDefault="00A50F89">
          <w:pPr>
            <w:pStyle w:val="Inhopg2"/>
            <w:rPr>
              <w:rFonts w:asciiTheme="minorHAnsi" w:eastAsiaTheme="minorEastAsia" w:hAnsiTheme="minorHAnsi" w:cstheme="minorBidi"/>
              <w:sz w:val="24"/>
              <w:szCs w:val="24"/>
              <w:lang w:eastAsia="nl-NL"/>
            </w:rPr>
          </w:pPr>
          <w:hyperlink w:anchor="_Toc124436889" w:history="1">
            <w:r w:rsidRPr="00D22DA7">
              <w:rPr>
                <w:rStyle w:val="Hyperlink"/>
                <w:lang w:val="en-US"/>
              </w:rPr>
              <w:t>3.9</w:t>
            </w:r>
            <w:r>
              <w:rPr>
                <w:rFonts w:asciiTheme="minorHAnsi" w:eastAsiaTheme="minorEastAsia" w:hAnsiTheme="minorHAnsi" w:cstheme="minorBidi"/>
                <w:sz w:val="24"/>
                <w:szCs w:val="24"/>
                <w:lang w:eastAsia="nl-NL"/>
              </w:rPr>
              <w:tab/>
            </w:r>
            <w:r w:rsidRPr="00D22DA7">
              <w:rPr>
                <w:rStyle w:val="Hyperlink"/>
                <w:lang w:val="en-US"/>
              </w:rPr>
              <w:t>Brandmeldinstallatie Erasmus MC Centrumlocatie</w:t>
            </w:r>
            <w:r>
              <w:rPr>
                <w:webHidden/>
              </w:rPr>
              <w:tab/>
            </w:r>
            <w:r>
              <w:rPr>
                <w:webHidden/>
              </w:rPr>
              <w:fldChar w:fldCharType="begin"/>
            </w:r>
            <w:r>
              <w:rPr>
                <w:webHidden/>
              </w:rPr>
              <w:instrText xml:space="preserve"> PAGEREF _Toc124436889 \h </w:instrText>
            </w:r>
            <w:r>
              <w:rPr>
                <w:webHidden/>
              </w:rPr>
            </w:r>
            <w:r>
              <w:rPr>
                <w:webHidden/>
              </w:rPr>
              <w:fldChar w:fldCharType="separate"/>
            </w:r>
            <w:r>
              <w:rPr>
                <w:webHidden/>
              </w:rPr>
              <w:t>19</w:t>
            </w:r>
            <w:r>
              <w:rPr>
                <w:webHidden/>
              </w:rPr>
              <w:fldChar w:fldCharType="end"/>
            </w:r>
          </w:hyperlink>
        </w:p>
        <w:p w14:paraId="70D3251B" w14:textId="79A1AFE5" w:rsidR="00A50F89" w:rsidRDefault="00A50F89">
          <w:pPr>
            <w:pStyle w:val="Inhopg2"/>
            <w:rPr>
              <w:rFonts w:asciiTheme="minorHAnsi" w:eastAsiaTheme="minorEastAsia" w:hAnsiTheme="minorHAnsi" w:cstheme="minorBidi"/>
              <w:sz w:val="24"/>
              <w:szCs w:val="24"/>
              <w:lang w:eastAsia="nl-NL"/>
            </w:rPr>
          </w:pPr>
          <w:hyperlink w:anchor="_Toc124436890" w:history="1">
            <w:r w:rsidRPr="00D22DA7">
              <w:rPr>
                <w:rStyle w:val="Hyperlink"/>
              </w:rPr>
              <w:t>3.10</w:t>
            </w:r>
            <w:r>
              <w:rPr>
                <w:rFonts w:asciiTheme="minorHAnsi" w:eastAsiaTheme="minorEastAsia" w:hAnsiTheme="minorHAnsi" w:cstheme="minorBidi"/>
                <w:sz w:val="24"/>
                <w:szCs w:val="24"/>
                <w:lang w:eastAsia="nl-NL"/>
              </w:rPr>
              <w:tab/>
            </w:r>
            <w:r w:rsidRPr="00D22DA7">
              <w:rPr>
                <w:rStyle w:val="Hyperlink"/>
              </w:rPr>
              <w:t>Brandmeldinstallatie Erasmus MC Sophia Locatie</w:t>
            </w:r>
            <w:r>
              <w:rPr>
                <w:webHidden/>
              </w:rPr>
              <w:tab/>
            </w:r>
            <w:r>
              <w:rPr>
                <w:webHidden/>
              </w:rPr>
              <w:fldChar w:fldCharType="begin"/>
            </w:r>
            <w:r>
              <w:rPr>
                <w:webHidden/>
              </w:rPr>
              <w:instrText xml:space="preserve"> PAGEREF _Toc124436890 \h </w:instrText>
            </w:r>
            <w:r>
              <w:rPr>
                <w:webHidden/>
              </w:rPr>
            </w:r>
            <w:r>
              <w:rPr>
                <w:webHidden/>
              </w:rPr>
              <w:fldChar w:fldCharType="separate"/>
            </w:r>
            <w:r>
              <w:rPr>
                <w:webHidden/>
              </w:rPr>
              <w:t>21</w:t>
            </w:r>
            <w:r>
              <w:rPr>
                <w:webHidden/>
              </w:rPr>
              <w:fldChar w:fldCharType="end"/>
            </w:r>
          </w:hyperlink>
        </w:p>
        <w:p w14:paraId="6F4373CB" w14:textId="7BF36F60" w:rsidR="00A50F89" w:rsidRDefault="00A50F89">
          <w:pPr>
            <w:pStyle w:val="Inhopg2"/>
            <w:rPr>
              <w:rFonts w:asciiTheme="minorHAnsi" w:eastAsiaTheme="minorEastAsia" w:hAnsiTheme="minorHAnsi" w:cstheme="minorBidi"/>
              <w:sz w:val="24"/>
              <w:szCs w:val="24"/>
              <w:lang w:eastAsia="nl-NL"/>
            </w:rPr>
          </w:pPr>
          <w:hyperlink w:anchor="_Toc124436891" w:history="1">
            <w:r w:rsidRPr="00D22DA7">
              <w:rPr>
                <w:rStyle w:val="Hyperlink"/>
              </w:rPr>
              <w:t>3.11</w:t>
            </w:r>
            <w:r>
              <w:rPr>
                <w:rFonts w:asciiTheme="minorHAnsi" w:eastAsiaTheme="minorEastAsia" w:hAnsiTheme="minorHAnsi" w:cstheme="minorBidi"/>
                <w:sz w:val="24"/>
                <w:szCs w:val="24"/>
                <w:lang w:eastAsia="nl-NL"/>
              </w:rPr>
              <w:tab/>
            </w:r>
            <w:r w:rsidRPr="00D22DA7">
              <w:rPr>
                <w:rStyle w:val="Hyperlink"/>
              </w:rPr>
              <w:t>Spreekluister integratie isolatie kamers</w:t>
            </w:r>
            <w:r>
              <w:rPr>
                <w:webHidden/>
              </w:rPr>
              <w:tab/>
            </w:r>
            <w:r>
              <w:rPr>
                <w:webHidden/>
              </w:rPr>
              <w:fldChar w:fldCharType="begin"/>
            </w:r>
            <w:r>
              <w:rPr>
                <w:webHidden/>
              </w:rPr>
              <w:instrText xml:space="preserve"> PAGEREF _Toc124436891 \h </w:instrText>
            </w:r>
            <w:r>
              <w:rPr>
                <w:webHidden/>
              </w:rPr>
            </w:r>
            <w:r>
              <w:rPr>
                <w:webHidden/>
              </w:rPr>
              <w:fldChar w:fldCharType="separate"/>
            </w:r>
            <w:r>
              <w:rPr>
                <w:webHidden/>
              </w:rPr>
              <w:t>22</w:t>
            </w:r>
            <w:r>
              <w:rPr>
                <w:webHidden/>
              </w:rPr>
              <w:fldChar w:fldCharType="end"/>
            </w:r>
          </w:hyperlink>
        </w:p>
        <w:p w14:paraId="09BE1DAC" w14:textId="22C63921" w:rsidR="00A50F89" w:rsidRDefault="00A50F89">
          <w:pPr>
            <w:pStyle w:val="Inhopg2"/>
            <w:rPr>
              <w:rFonts w:asciiTheme="minorHAnsi" w:eastAsiaTheme="minorEastAsia" w:hAnsiTheme="minorHAnsi" w:cstheme="minorBidi"/>
              <w:sz w:val="24"/>
              <w:szCs w:val="24"/>
              <w:lang w:eastAsia="nl-NL"/>
            </w:rPr>
          </w:pPr>
          <w:hyperlink w:anchor="_Toc124436892" w:history="1">
            <w:r w:rsidRPr="00D22DA7">
              <w:rPr>
                <w:rStyle w:val="Hyperlink"/>
              </w:rPr>
              <w:t>3.12</w:t>
            </w:r>
            <w:r>
              <w:rPr>
                <w:rFonts w:asciiTheme="minorHAnsi" w:eastAsiaTheme="minorEastAsia" w:hAnsiTheme="minorHAnsi" w:cstheme="minorBidi"/>
                <w:sz w:val="24"/>
                <w:szCs w:val="24"/>
                <w:lang w:eastAsia="nl-NL"/>
              </w:rPr>
              <w:tab/>
            </w:r>
            <w:r w:rsidRPr="00D22DA7">
              <w:rPr>
                <w:rStyle w:val="Hyperlink"/>
              </w:rPr>
              <w:t>Aanmeldzuil-integratie</w:t>
            </w:r>
            <w:r>
              <w:rPr>
                <w:webHidden/>
              </w:rPr>
              <w:tab/>
            </w:r>
            <w:r>
              <w:rPr>
                <w:webHidden/>
              </w:rPr>
              <w:fldChar w:fldCharType="begin"/>
            </w:r>
            <w:r>
              <w:rPr>
                <w:webHidden/>
              </w:rPr>
              <w:instrText xml:space="preserve"> PAGEREF _Toc124436892 \h </w:instrText>
            </w:r>
            <w:r>
              <w:rPr>
                <w:webHidden/>
              </w:rPr>
            </w:r>
            <w:r>
              <w:rPr>
                <w:webHidden/>
              </w:rPr>
              <w:fldChar w:fldCharType="separate"/>
            </w:r>
            <w:r>
              <w:rPr>
                <w:webHidden/>
              </w:rPr>
              <w:t>23</w:t>
            </w:r>
            <w:r>
              <w:rPr>
                <w:webHidden/>
              </w:rPr>
              <w:fldChar w:fldCharType="end"/>
            </w:r>
          </w:hyperlink>
        </w:p>
        <w:p w14:paraId="5D850AC0" w14:textId="133047B9" w:rsidR="00A50F89" w:rsidRDefault="00A50F89">
          <w:pPr>
            <w:pStyle w:val="Inhopg2"/>
            <w:rPr>
              <w:rFonts w:asciiTheme="minorHAnsi" w:eastAsiaTheme="minorEastAsia" w:hAnsiTheme="minorHAnsi" w:cstheme="minorBidi"/>
              <w:sz w:val="24"/>
              <w:szCs w:val="24"/>
              <w:lang w:eastAsia="nl-NL"/>
            </w:rPr>
          </w:pPr>
          <w:hyperlink w:anchor="_Toc124436893" w:history="1">
            <w:r w:rsidRPr="00D22DA7">
              <w:rPr>
                <w:rStyle w:val="Hyperlink"/>
              </w:rPr>
              <w:t>3.13</w:t>
            </w:r>
            <w:r>
              <w:rPr>
                <w:rFonts w:asciiTheme="minorHAnsi" w:eastAsiaTheme="minorEastAsia" w:hAnsiTheme="minorHAnsi" w:cstheme="minorBidi"/>
                <w:sz w:val="24"/>
                <w:szCs w:val="24"/>
                <w:lang w:eastAsia="nl-NL"/>
              </w:rPr>
              <w:tab/>
            </w:r>
            <w:r w:rsidRPr="00D22DA7">
              <w:rPr>
                <w:rStyle w:val="Hyperlink"/>
              </w:rPr>
              <w:t>PXP-integratie</w:t>
            </w:r>
            <w:r>
              <w:rPr>
                <w:webHidden/>
              </w:rPr>
              <w:tab/>
            </w:r>
            <w:r>
              <w:rPr>
                <w:webHidden/>
              </w:rPr>
              <w:fldChar w:fldCharType="begin"/>
            </w:r>
            <w:r>
              <w:rPr>
                <w:webHidden/>
              </w:rPr>
              <w:instrText xml:space="preserve"> PAGEREF _Toc124436893 \h </w:instrText>
            </w:r>
            <w:r>
              <w:rPr>
                <w:webHidden/>
              </w:rPr>
            </w:r>
            <w:r>
              <w:rPr>
                <w:webHidden/>
              </w:rPr>
              <w:fldChar w:fldCharType="separate"/>
            </w:r>
            <w:r>
              <w:rPr>
                <w:webHidden/>
              </w:rPr>
              <w:t>24</w:t>
            </w:r>
            <w:r>
              <w:rPr>
                <w:webHidden/>
              </w:rPr>
              <w:fldChar w:fldCharType="end"/>
            </w:r>
          </w:hyperlink>
        </w:p>
        <w:p w14:paraId="53FA5B97" w14:textId="1B1ACD42" w:rsidR="00A50F89" w:rsidRDefault="00A50F89">
          <w:pPr>
            <w:pStyle w:val="Inhopg1"/>
            <w:rPr>
              <w:rFonts w:asciiTheme="minorHAnsi" w:eastAsiaTheme="minorEastAsia" w:hAnsiTheme="minorHAnsi" w:cstheme="minorBidi"/>
              <w:b w:val="0"/>
              <w:sz w:val="24"/>
              <w:szCs w:val="24"/>
              <w:lang w:eastAsia="nl-NL"/>
            </w:rPr>
          </w:pPr>
          <w:hyperlink w:anchor="_Toc124436894" w:history="1">
            <w:r w:rsidRPr="00D22DA7">
              <w:rPr>
                <w:rStyle w:val="Hyperlink"/>
              </w:rPr>
              <w:t>4</w:t>
            </w:r>
            <w:r>
              <w:rPr>
                <w:rFonts w:asciiTheme="minorHAnsi" w:eastAsiaTheme="minorEastAsia" w:hAnsiTheme="minorHAnsi" w:cstheme="minorBidi"/>
                <w:b w:val="0"/>
                <w:sz w:val="24"/>
                <w:szCs w:val="24"/>
                <w:lang w:eastAsia="nl-NL"/>
              </w:rPr>
              <w:tab/>
            </w:r>
            <w:r w:rsidRPr="00D22DA7">
              <w:rPr>
                <w:rStyle w:val="Hyperlink"/>
              </w:rPr>
              <w:t>Toelichting nieuwe integraties</w:t>
            </w:r>
            <w:r>
              <w:rPr>
                <w:webHidden/>
              </w:rPr>
              <w:tab/>
            </w:r>
            <w:r>
              <w:rPr>
                <w:webHidden/>
              </w:rPr>
              <w:fldChar w:fldCharType="begin"/>
            </w:r>
            <w:r>
              <w:rPr>
                <w:webHidden/>
              </w:rPr>
              <w:instrText xml:space="preserve"> PAGEREF _Toc124436894 \h </w:instrText>
            </w:r>
            <w:r>
              <w:rPr>
                <w:webHidden/>
              </w:rPr>
            </w:r>
            <w:r>
              <w:rPr>
                <w:webHidden/>
              </w:rPr>
              <w:fldChar w:fldCharType="separate"/>
            </w:r>
            <w:r>
              <w:rPr>
                <w:webHidden/>
              </w:rPr>
              <w:t>25</w:t>
            </w:r>
            <w:r>
              <w:rPr>
                <w:webHidden/>
              </w:rPr>
              <w:fldChar w:fldCharType="end"/>
            </w:r>
          </w:hyperlink>
        </w:p>
        <w:p w14:paraId="469882A7" w14:textId="3D3837FC" w:rsidR="00A50F89" w:rsidRDefault="00A50F89">
          <w:pPr>
            <w:pStyle w:val="Inhopg2"/>
            <w:rPr>
              <w:rFonts w:asciiTheme="minorHAnsi" w:eastAsiaTheme="minorEastAsia" w:hAnsiTheme="minorHAnsi" w:cstheme="minorBidi"/>
              <w:sz w:val="24"/>
              <w:szCs w:val="24"/>
              <w:lang w:eastAsia="nl-NL"/>
            </w:rPr>
          </w:pPr>
          <w:hyperlink w:anchor="_Toc124436895" w:history="1">
            <w:r w:rsidRPr="00D22DA7">
              <w:rPr>
                <w:rStyle w:val="Hyperlink"/>
              </w:rPr>
              <w:t>4.1</w:t>
            </w:r>
            <w:r>
              <w:rPr>
                <w:rFonts w:asciiTheme="minorHAnsi" w:eastAsiaTheme="minorEastAsia" w:hAnsiTheme="minorHAnsi" w:cstheme="minorBidi"/>
                <w:sz w:val="24"/>
                <w:szCs w:val="24"/>
                <w:lang w:eastAsia="nl-NL"/>
              </w:rPr>
              <w:tab/>
            </w:r>
            <w:r w:rsidRPr="00D22DA7">
              <w:rPr>
                <w:rStyle w:val="Hyperlink"/>
              </w:rPr>
              <w:t>Laboratoriumsysteem - integratie</w:t>
            </w:r>
            <w:r>
              <w:rPr>
                <w:webHidden/>
              </w:rPr>
              <w:tab/>
            </w:r>
            <w:r>
              <w:rPr>
                <w:webHidden/>
              </w:rPr>
              <w:fldChar w:fldCharType="begin"/>
            </w:r>
            <w:r>
              <w:rPr>
                <w:webHidden/>
              </w:rPr>
              <w:instrText xml:space="preserve"> PAGEREF _Toc124436895 \h </w:instrText>
            </w:r>
            <w:r>
              <w:rPr>
                <w:webHidden/>
              </w:rPr>
            </w:r>
            <w:r>
              <w:rPr>
                <w:webHidden/>
              </w:rPr>
              <w:fldChar w:fldCharType="separate"/>
            </w:r>
            <w:r>
              <w:rPr>
                <w:webHidden/>
              </w:rPr>
              <w:t>25</w:t>
            </w:r>
            <w:r>
              <w:rPr>
                <w:webHidden/>
              </w:rPr>
              <w:fldChar w:fldCharType="end"/>
            </w:r>
          </w:hyperlink>
        </w:p>
        <w:p w14:paraId="63D90F7E" w14:textId="6A9E1795" w:rsidR="00A50F89" w:rsidRDefault="00A50F89">
          <w:pPr>
            <w:pStyle w:val="Inhopg2"/>
            <w:rPr>
              <w:rFonts w:asciiTheme="minorHAnsi" w:eastAsiaTheme="minorEastAsia" w:hAnsiTheme="minorHAnsi" w:cstheme="minorBidi"/>
              <w:sz w:val="24"/>
              <w:szCs w:val="24"/>
              <w:lang w:eastAsia="nl-NL"/>
            </w:rPr>
          </w:pPr>
          <w:hyperlink w:anchor="_Toc124436896" w:history="1">
            <w:r w:rsidRPr="00D22DA7">
              <w:rPr>
                <w:rStyle w:val="Hyperlink"/>
              </w:rPr>
              <w:t>4.2</w:t>
            </w:r>
            <w:r>
              <w:rPr>
                <w:rFonts w:asciiTheme="minorHAnsi" w:eastAsiaTheme="minorEastAsia" w:hAnsiTheme="minorHAnsi" w:cstheme="minorBidi"/>
                <w:sz w:val="24"/>
                <w:szCs w:val="24"/>
                <w:lang w:eastAsia="nl-NL"/>
              </w:rPr>
              <w:tab/>
            </w:r>
            <w:r w:rsidRPr="00D22DA7">
              <w:rPr>
                <w:rStyle w:val="Hyperlink"/>
              </w:rPr>
              <w:t>HIX – OK logistiek</w:t>
            </w:r>
            <w:r>
              <w:rPr>
                <w:webHidden/>
              </w:rPr>
              <w:tab/>
            </w:r>
            <w:r>
              <w:rPr>
                <w:webHidden/>
              </w:rPr>
              <w:fldChar w:fldCharType="begin"/>
            </w:r>
            <w:r>
              <w:rPr>
                <w:webHidden/>
              </w:rPr>
              <w:instrText xml:space="preserve"> PAGEREF _Toc124436896 \h </w:instrText>
            </w:r>
            <w:r>
              <w:rPr>
                <w:webHidden/>
              </w:rPr>
            </w:r>
            <w:r>
              <w:rPr>
                <w:webHidden/>
              </w:rPr>
              <w:fldChar w:fldCharType="separate"/>
            </w:r>
            <w:r>
              <w:rPr>
                <w:webHidden/>
              </w:rPr>
              <w:t>27</w:t>
            </w:r>
            <w:r>
              <w:rPr>
                <w:webHidden/>
              </w:rPr>
              <w:fldChar w:fldCharType="end"/>
            </w:r>
          </w:hyperlink>
        </w:p>
        <w:p w14:paraId="193431E9" w14:textId="681AA87C" w:rsidR="00A50F89" w:rsidRDefault="00A50F89">
          <w:pPr>
            <w:pStyle w:val="Inhopg2"/>
            <w:rPr>
              <w:rFonts w:asciiTheme="minorHAnsi" w:eastAsiaTheme="minorEastAsia" w:hAnsiTheme="minorHAnsi" w:cstheme="minorBidi"/>
              <w:sz w:val="24"/>
              <w:szCs w:val="24"/>
              <w:lang w:eastAsia="nl-NL"/>
            </w:rPr>
          </w:pPr>
          <w:hyperlink w:anchor="_Toc124436897" w:history="1">
            <w:r w:rsidRPr="00D22DA7">
              <w:rPr>
                <w:rStyle w:val="Hyperlink"/>
              </w:rPr>
              <w:t>4.3</w:t>
            </w:r>
            <w:r>
              <w:rPr>
                <w:rFonts w:asciiTheme="minorHAnsi" w:eastAsiaTheme="minorEastAsia" w:hAnsiTheme="minorHAnsi" w:cstheme="minorBidi"/>
                <w:sz w:val="24"/>
                <w:szCs w:val="24"/>
                <w:lang w:eastAsia="nl-NL"/>
              </w:rPr>
              <w:tab/>
            </w:r>
            <w:r w:rsidRPr="00D22DA7">
              <w:rPr>
                <w:rStyle w:val="Hyperlink"/>
              </w:rPr>
              <w:t>HIX - Radiologie logistiek</w:t>
            </w:r>
            <w:r>
              <w:rPr>
                <w:webHidden/>
              </w:rPr>
              <w:tab/>
            </w:r>
            <w:r>
              <w:rPr>
                <w:webHidden/>
              </w:rPr>
              <w:fldChar w:fldCharType="begin"/>
            </w:r>
            <w:r>
              <w:rPr>
                <w:webHidden/>
              </w:rPr>
              <w:instrText xml:space="preserve"> PAGEREF _Toc124436897 \h </w:instrText>
            </w:r>
            <w:r>
              <w:rPr>
                <w:webHidden/>
              </w:rPr>
            </w:r>
            <w:r>
              <w:rPr>
                <w:webHidden/>
              </w:rPr>
              <w:fldChar w:fldCharType="separate"/>
            </w:r>
            <w:r>
              <w:rPr>
                <w:webHidden/>
              </w:rPr>
              <w:t>28</w:t>
            </w:r>
            <w:r>
              <w:rPr>
                <w:webHidden/>
              </w:rPr>
              <w:fldChar w:fldCharType="end"/>
            </w:r>
          </w:hyperlink>
        </w:p>
        <w:p w14:paraId="026B8905" w14:textId="61B39B71" w:rsidR="00A50F89" w:rsidRDefault="00A50F89">
          <w:pPr>
            <w:pStyle w:val="Inhopg2"/>
            <w:rPr>
              <w:rFonts w:asciiTheme="minorHAnsi" w:eastAsiaTheme="minorEastAsia" w:hAnsiTheme="minorHAnsi" w:cstheme="minorBidi"/>
              <w:sz w:val="24"/>
              <w:szCs w:val="24"/>
              <w:lang w:eastAsia="nl-NL"/>
            </w:rPr>
          </w:pPr>
          <w:hyperlink w:anchor="_Toc124436898" w:history="1">
            <w:r w:rsidRPr="00D22DA7">
              <w:rPr>
                <w:rStyle w:val="Hyperlink"/>
              </w:rPr>
              <w:t>4.4</w:t>
            </w:r>
            <w:r>
              <w:rPr>
                <w:rFonts w:asciiTheme="minorHAnsi" w:eastAsiaTheme="minorEastAsia" w:hAnsiTheme="minorHAnsi" w:cstheme="minorBidi"/>
                <w:sz w:val="24"/>
                <w:szCs w:val="24"/>
                <w:lang w:eastAsia="nl-NL"/>
              </w:rPr>
              <w:tab/>
            </w:r>
            <w:r w:rsidRPr="00D22DA7">
              <w:rPr>
                <w:rStyle w:val="Hyperlink"/>
              </w:rPr>
              <w:t>Camera - integratie</w:t>
            </w:r>
            <w:r>
              <w:rPr>
                <w:webHidden/>
              </w:rPr>
              <w:tab/>
            </w:r>
            <w:r>
              <w:rPr>
                <w:webHidden/>
              </w:rPr>
              <w:fldChar w:fldCharType="begin"/>
            </w:r>
            <w:r>
              <w:rPr>
                <w:webHidden/>
              </w:rPr>
              <w:instrText xml:space="preserve"> PAGEREF _Toc124436898 \h </w:instrText>
            </w:r>
            <w:r>
              <w:rPr>
                <w:webHidden/>
              </w:rPr>
            </w:r>
            <w:r>
              <w:rPr>
                <w:webHidden/>
              </w:rPr>
              <w:fldChar w:fldCharType="separate"/>
            </w:r>
            <w:r>
              <w:rPr>
                <w:webHidden/>
              </w:rPr>
              <w:t>29</w:t>
            </w:r>
            <w:r>
              <w:rPr>
                <w:webHidden/>
              </w:rPr>
              <w:fldChar w:fldCharType="end"/>
            </w:r>
          </w:hyperlink>
        </w:p>
        <w:p w14:paraId="72744254" w14:textId="51E9927F" w:rsidR="00A50F89" w:rsidRDefault="00A50F89">
          <w:pPr>
            <w:pStyle w:val="Inhopg2"/>
            <w:rPr>
              <w:rFonts w:asciiTheme="minorHAnsi" w:eastAsiaTheme="minorEastAsia" w:hAnsiTheme="minorHAnsi" w:cstheme="minorBidi"/>
              <w:sz w:val="24"/>
              <w:szCs w:val="24"/>
              <w:lang w:eastAsia="nl-NL"/>
            </w:rPr>
          </w:pPr>
          <w:hyperlink w:anchor="_Toc124436899" w:history="1">
            <w:r w:rsidRPr="00D22DA7">
              <w:rPr>
                <w:rStyle w:val="Hyperlink"/>
              </w:rPr>
              <w:t>4.5</w:t>
            </w:r>
            <w:r>
              <w:rPr>
                <w:rFonts w:asciiTheme="minorHAnsi" w:eastAsiaTheme="minorEastAsia" w:hAnsiTheme="minorHAnsi" w:cstheme="minorBidi"/>
                <w:sz w:val="24"/>
                <w:szCs w:val="24"/>
                <w:lang w:eastAsia="nl-NL"/>
              </w:rPr>
              <w:tab/>
            </w:r>
            <w:r w:rsidRPr="00D22DA7">
              <w:rPr>
                <w:rStyle w:val="Hyperlink"/>
              </w:rPr>
              <w:t>TOP-Desk integratie</w:t>
            </w:r>
            <w:r>
              <w:rPr>
                <w:webHidden/>
              </w:rPr>
              <w:tab/>
            </w:r>
            <w:r>
              <w:rPr>
                <w:webHidden/>
              </w:rPr>
              <w:fldChar w:fldCharType="begin"/>
            </w:r>
            <w:r>
              <w:rPr>
                <w:webHidden/>
              </w:rPr>
              <w:instrText xml:space="preserve"> PAGEREF _Toc124436899 \h </w:instrText>
            </w:r>
            <w:r>
              <w:rPr>
                <w:webHidden/>
              </w:rPr>
            </w:r>
            <w:r>
              <w:rPr>
                <w:webHidden/>
              </w:rPr>
              <w:fldChar w:fldCharType="separate"/>
            </w:r>
            <w:r>
              <w:rPr>
                <w:webHidden/>
              </w:rPr>
              <w:t>30</w:t>
            </w:r>
            <w:r>
              <w:rPr>
                <w:webHidden/>
              </w:rPr>
              <w:fldChar w:fldCharType="end"/>
            </w:r>
          </w:hyperlink>
        </w:p>
        <w:p w14:paraId="71219597" w14:textId="18169F1A" w:rsidR="00A50F89" w:rsidRDefault="00A50F89">
          <w:pPr>
            <w:pStyle w:val="Inhopg2"/>
            <w:rPr>
              <w:rFonts w:asciiTheme="minorHAnsi" w:eastAsiaTheme="minorEastAsia" w:hAnsiTheme="minorHAnsi" w:cstheme="minorBidi"/>
              <w:sz w:val="24"/>
              <w:szCs w:val="24"/>
              <w:lang w:eastAsia="nl-NL"/>
            </w:rPr>
          </w:pPr>
          <w:hyperlink w:anchor="_Toc124436900" w:history="1">
            <w:r w:rsidRPr="00D22DA7">
              <w:rPr>
                <w:rStyle w:val="Hyperlink"/>
              </w:rPr>
              <w:t>4.6</w:t>
            </w:r>
            <w:r>
              <w:rPr>
                <w:rFonts w:asciiTheme="minorHAnsi" w:eastAsiaTheme="minorEastAsia" w:hAnsiTheme="minorHAnsi" w:cstheme="minorBidi"/>
                <w:sz w:val="24"/>
                <w:szCs w:val="24"/>
                <w:lang w:eastAsia="nl-NL"/>
              </w:rPr>
              <w:tab/>
            </w:r>
            <w:r w:rsidRPr="00D22DA7">
              <w:rPr>
                <w:rStyle w:val="Hyperlink"/>
              </w:rPr>
              <w:t>Ultimo – integratie</w:t>
            </w:r>
            <w:r>
              <w:rPr>
                <w:webHidden/>
              </w:rPr>
              <w:tab/>
            </w:r>
            <w:r>
              <w:rPr>
                <w:webHidden/>
              </w:rPr>
              <w:fldChar w:fldCharType="begin"/>
            </w:r>
            <w:r>
              <w:rPr>
                <w:webHidden/>
              </w:rPr>
              <w:instrText xml:space="preserve"> PAGEREF _Toc124436900 \h </w:instrText>
            </w:r>
            <w:r>
              <w:rPr>
                <w:webHidden/>
              </w:rPr>
            </w:r>
            <w:r>
              <w:rPr>
                <w:webHidden/>
              </w:rPr>
              <w:fldChar w:fldCharType="separate"/>
            </w:r>
            <w:r>
              <w:rPr>
                <w:webHidden/>
              </w:rPr>
              <w:t>31</w:t>
            </w:r>
            <w:r>
              <w:rPr>
                <w:webHidden/>
              </w:rPr>
              <w:fldChar w:fldCharType="end"/>
            </w:r>
          </w:hyperlink>
        </w:p>
        <w:p w14:paraId="3074A330" w14:textId="75999CBB" w:rsidR="00A50F89" w:rsidRDefault="00A50F89">
          <w:pPr>
            <w:pStyle w:val="Inhopg2"/>
            <w:rPr>
              <w:rFonts w:asciiTheme="minorHAnsi" w:eastAsiaTheme="minorEastAsia" w:hAnsiTheme="minorHAnsi" w:cstheme="minorBidi"/>
              <w:sz w:val="24"/>
              <w:szCs w:val="24"/>
              <w:lang w:eastAsia="nl-NL"/>
            </w:rPr>
          </w:pPr>
          <w:hyperlink w:anchor="_Toc124436901" w:history="1">
            <w:r w:rsidRPr="00D22DA7">
              <w:rPr>
                <w:rStyle w:val="Hyperlink"/>
              </w:rPr>
              <w:t>4.7</w:t>
            </w:r>
            <w:r>
              <w:rPr>
                <w:rFonts w:asciiTheme="minorHAnsi" w:eastAsiaTheme="minorEastAsia" w:hAnsiTheme="minorHAnsi" w:cstheme="minorBidi"/>
                <w:sz w:val="24"/>
                <w:szCs w:val="24"/>
                <w:lang w:eastAsia="nl-NL"/>
              </w:rPr>
              <w:tab/>
            </w:r>
            <w:r w:rsidRPr="00D22DA7">
              <w:rPr>
                <w:rStyle w:val="Hyperlink"/>
              </w:rPr>
              <w:t>AI-systeem</w:t>
            </w:r>
            <w:r>
              <w:rPr>
                <w:webHidden/>
              </w:rPr>
              <w:tab/>
            </w:r>
            <w:r>
              <w:rPr>
                <w:webHidden/>
              </w:rPr>
              <w:fldChar w:fldCharType="begin"/>
            </w:r>
            <w:r>
              <w:rPr>
                <w:webHidden/>
              </w:rPr>
              <w:instrText xml:space="preserve"> PAGEREF _Toc124436901 \h </w:instrText>
            </w:r>
            <w:r>
              <w:rPr>
                <w:webHidden/>
              </w:rPr>
            </w:r>
            <w:r>
              <w:rPr>
                <w:webHidden/>
              </w:rPr>
              <w:fldChar w:fldCharType="separate"/>
            </w:r>
            <w:r>
              <w:rPr>
                <w:webHidden/>
              </w:rPr>
              <w:t>32</w:t>
            </w:r>
            <w:r>
              <w:rPr>
                <w:webHidden/>
              </w:rPr>
              <w:fldChar w:fldCharType="end"/>
            </w:r>
          </w:hyperlink>
        </w:p>
        <w:p w14:paraId="6CB64605" w14:textId="05A5407B" w:rsidR="002F3C06" w:rsidRDefault="002F3C06">
          <w:r>
            <w:rPr>
              <w:b/>
              <w:bCs/>
            </w:rPr>
            <w:fldChar w:fldCharType="end"/>
          </w:r>
        </w:p>
      </w:sdtContent>
    </w:sdt>
    <w:p w14:paraId="764F6460" w14:textId="3EBE0563" w:rsidR="001D1813" w:rsidRDefault="001D1813">
      <w:pPr>
        <w:pStyle w:val="Inhoudsopgave"/>
      </w:pPr>
    </w:p>
    <w:p w14:paraId="5099004A" w14:textId="77777777" w:rsidR="00820CD5" w:rsidRPr="00EC720E" w:rsidRDefault="007A1DAD" w:rsidP="00EC720E">
      <w:pPr>
        <w:pStyle w:val="Kop1"/>
      </w:pPr>
      <w:bookmarkStart w:id="12" w:name="_Toc6201075"/>
      <w:bookmarkStart w:id="13" w:name="_Toc6201076"/>
      <w:bookmarkStart w:id="14" w:name="_Toc6201077"/>
      <w:bookmarkStart w:id="15" w:name="_Toc6201078"/>
      <w:bookmarkStart w:id="16" w:name="_Toc6201079"/>
      <w:bookmarkStart w:id="17" w:name="_Toc6201080"/>
      <w:bookmarkStart w:id="18" w:name="_Toc6201081"/>
      <w:bookmarkStart w:id="19" w:name="_Toc6201082"/>
      <w:bookmarkStart w:id="20" w:name="_Toc6202219"/>
      <w:bookmarkStart w:id="21" w:name="_Toc6202230"/>
      <w:bookmarkStart w:id="22" w:name="_Toc6202241"/>
      <w:bookmarkStart w:id="23" w:name="Start"/>
      <w:bookmarkStart w:id="24" w:name="_Toc6397413"/>
      <w:bookmarkStart w:id="25" w:name="_Toc6397414"/>
      <w:bookmarkStart w:id="26" w:name="_Toc121321252"/>
      <w:bookmarkStart w:id="27" w:name="_Toc121920897"/>
      <w:bookmarkStart w:id="28" w:name="_Toc121921635"/>
      <w:bookmarkStart w:id="29" w:name="_Toc124436873"/>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EC720E">
        <w:lastRenderedPageBreak/>
        <w:t>Inleiding</w:t>
      </w:r>
      <w:bookmarkEnd w:id="26"/>
      <w:bookmarkEnd w:id="27"/>
      <w:bookmarkEnd w:id="28"/>
      <w:bookmarkEnd w:id="29"/>
    </w:p>
    <w:p w14:paraId="3F4B5BF2" w14:textId="314BC52A" w:rsidR="006A469B" w:rsidRPr="00EC720E" w:rsidRDefault="007A1DAD" w:rsidP="00EC720E">
      <w:pPr>
        <w:pStyle w:val="Kop2"/>
      </w:pPr>
      <w:bookmarkStart w:id="30" w:name="_Toc121321253"/>
      <w:bookmarkStart w:id="31" w:name="_Toc121920898"/>
      <w:bookmarkStart w:id="32" w:name="_Toc121921636"/>
      <w:bookmarkStart w:id="33" w:name="_Toc124436874"/>
      <w:r w:rsidRPr="00EC720E">
        <w:t>Doel van dit document</w:t>
      </w:r>
      <w:bookmarkEnd w:id="30"/>
      <w:bookmarkEnd w:id="31"/>
      <w:bookmarkEnd w:id="32"/>
      <w:bookmarkEnd w:id="33"/>
    </w:p>
    <w:p w14:paraId="27B50926" w14:textId="77777777" w:rsidR="00896D4B" w:rsidRDefault="00896D4B" w:rsidP="007A1DAD"/>
    <w:p w14:paraId="1F7ECB61" w14:textId="57CDD2A4" w:rsidR="00DF21C8" w:rsidRPr="00D41A89" w:rsidRDefault="007A1DAD" w:rsidP="00DF21C8">
      <w:r>
        <w:t xml:space="preserve">In </w:t>
      </w:r>
      <w:r w:rsidR="00896D4B">
        <w:t xml:space="preserve">dit document, als bijlage en </w:t>
      </w:r>
      <w:r>
        <w:t>onderdeel van de aanbesteding</w:t>
      </w:r>
      <w:r w:rsidR="001C1F73">
        <w:t>sdocumenten</w:t>
      </w:r>
      <w:r>
        <w:t xml:space="preserve"> MICIS 3.0</w:t>
      </w:r>
      <w:r w:rsidR="004A3444">
        <w:t>,</w:t>
      </w:r>
      <w:r>
        <w:t xml:space="preserve"> worden de integraties beschreven die bij implementatie van de gehele aangeboden oplossing(en) gerealiseerd moeten zijn.</w:t>
      </w:r>
      <w:r w:rsidR="7085B8B0">
        <w:t xml:space="preserve"> </w:t>
      </w:r>
      <w:r w:rsidR="00DF21C8">
        <w:t xml:space="preserve">Het document heeft primair als doel de </w:t>
      </w:r>
      <w:r w:rsidR="68DEB8A8">
        <w:t>Inschrijver</w:t>
      </w:r>
      <w:r w:rsidR="00DF21C8">
        <w:t xml:space="preserve"> globaal te informeren over de gevraagde integratie en zal in afstemming met Erasmus MC nader afgestemd en toegelicht worden. </w:t>
      </w:r>
    </w:p>
    <w:p w14:paraId="715EEA9E" w14:textId="4128E59E" w:rsidR="00DF21C8" w:rsidRDefault="00DF21C8" w:rsidP="12BEE6B5"/>
    <w:p w14:paraId="3C8A52C4" w14:textId="3AB6774A" w:rsidR="007A1DAD" w:rsidRDefault="007A1DAD" w:rsidP="12BEE6B5">
      <w:r>
        <w:t xml:space="preserve">De </w:t>
      </w:r>
      <w:r w:rsidR="009C2BEF">
        <w:t>in tabel 2</w:t>
      </w:r>
      <w:r w:rsidR="00EC720E">
        <w:t xml:space="preserve"> </w:t>
      </w:r>
      <w:r>
        <w:t xml:space="preserve">beschreven integraties zijn momenteel in gebruik en ondersteunen daarbij </w:t>
      </w:r>
      <w:r w:rsidR="001C1F73">
        <w:t xml:space="preserve">huidige </w:t>
      </w:r>
      <w:r>
        <w:t xml:space="preserve">processen, functies en informatiestromen. </w:t>
      </w:r>
      <w:r w:rsidR="2D759C2B">
        <w:t xml:space="preserve">In het overzicht wordt </w:t>
      </w:r>
      <w:proofErr w:type="gramStart"/>
      <w:r w:rsidR="2D759C2B">
        <w:t>tevens</w:t>
      </w:r>
      <w:proofErr w:type="gramEnd"/>
      <w:r w:rsidR="2D759C2B">
        <w:t xml:space="preserve"> aangegeven welke </w:t>
      </w:r>
      <w:r w:rsidR="009C2BEF">
        <w:t xml:space="preserve">van deze </w:t>
      </w:r>
      <w:r w:rsidR="2D759C2B">
        <w:t>integra</w:t>
      </w:r>
      <w:r w:rsidR="00DF21C8">
        <w:t xml:space="preserve">ties onderdeel van de </w:t>
      </w:r>
      <w:proofErr w:type="spellStart"/>
      <w:r w:rsidR="00DF21C8">
        <w:t>Proof</w:t>
      </w:r>
      <w:proofErr w:type="spellEnd"/>
      <w:r w:rsidR="00DF21C8">
        <w:t xml:space="preserve"> of C</w:t>
      </w:r>
      <w:r w:rsidR="2D759C2B">
        <w:t>oncept (</w:t>
      </w:r>
      <w:proofErr w:type="spellStart"/>
      <w:r w:rsidR="2D759C2B">
        <w:t>P</w:t>
      </w:r>
      <w:r w:rsidR="002F7C94">
        <w:t>o</w:t>
      </w:r>
      <w:r w:rsidR="2D759C2B">
        <w:t>C</w:t>
      </w:r>
      <w:proofErr w:type="spellEnd"/>
      <w:r w:rsidR="2D759C2B">
        <w:t>) uitmaken.</w:t>
      </w:r>
    </w:p>
    <w:p w14:paraId="12AD7C83" w14:textId="76319960" w:rsidR="12BEE6B5" w:rsidRDefault="17F003F0" w:rsidP="12BEE6B5">
      <w:r>
        <w:t xml:space="preserve"> </w:t>
      </w:r>
    </w:p>
    <w:p w14:paraId="5DF85549" w14:textId="58440A44" w:rsidR="3B739888" w:rsidRDefault="3B739888" w:rsidP="12BEE6B5">
      <w:r>
        <w:t>Ook worden de gevraagde uitbreidingen</w:t>
      </w:r>
      <w:r w:rsidR="2458D02A">
        <w:t xml:space="preserve"> van integraties </w:t>
      </w:r>
      <w:r>
        <w:t xml:space="preserve">in dit document toegelicht </w:t>
      </w:r>
      <w:r w:rsidR="596AF052">
        <w:t xml:space="preserve">die in afstemming met </w:t>
      </w:r>
      <w:r w:rsidR="6A99A251">
        <w:t>Inschrijver</w:t>
      </w:r>
      <w:r w:rsidR="596AF052">
        <w:t xml:space="preserve"> gerealiseerd moeten worden. (</w:t>
      </w:r>
      <w:r w:rsidR="313CE78A">
        <w:t>Zie</w:t>
      </w:r>
      <w:r w:rsidR="00DF21C8">
        <w:t xml:space="preserve"> </w:t>
      </w:r>
      <w:r w:rsidR="596AF052">
        <w:t xml:space="preserve">tabel </w:t>
      </w:r>
      <w:r w:rsidR="451AC54B">
        <w:t>3</w:t>
      </w:r>
      <w:r w:rsidR="596AF052">
        <w:t xml:space="preserve">). Deze vormen geen onderdeel van de </w:t>
      </w:r>
      <w:proofErr w:type="spellStart"/>
      <w:r w:rsidR="596AF052">
        <w:t>P</w:t>
      </w:r>
      <w:r w:rsidR="002F7C94">
        <w:t>o</w:t>
      </w:r>
      <w:r w:rsidR="596AF052">
        <w:t>C</w:t>
      </w:r>
      <w:proofErr w:type="spellEnd"/>
      <w:r w:rsidR="596AF052">
        <w:t xml:space="preserve">. </w:t>
      </w:r>
    </w:p>
    <w:p w14:paraId="3DEEC669" w14:textId="77777777" w:rsidR="004A3444" w:rsidRDefault="004A3444" w:rsidP="007A1DAD"/>
    <w:p w14:paraId="22B58E3E" w14:textId="39FE2650" w:rsidR="00DF21C8" w:rsidRDefault="009C2BEF" w:rsidP="43D6F6C5">
      <w:r>
        <w:t>In hoofdstuk 3</w:t>
      </w:r>
      <w:r w:rsidR="4FC9A033">
        <w:t xml:space="preserve"> wordt een </w:t>
      </w:r>
      <w:r>
        <w:t xml:space="preserve">toelichting </w:t>
      </w:r>
      <w:r w:rsidR="13A09559">
        <w:t>gegeven op</w:t>
      </w:r>
      <w:r>
        <w:t xml:space="preserve"> de </w:t>
      </w:r>
      <w:r w:rsidR="4FC9A033">
        <w:t>bestaande integ</w:t>
      </w:r>
      <w:r w:rsidR="74EC685A">
        <w:t>raties en zijn waar beschikbaar de</w:t>
      </w:r>
      <w:r w:rsidR="4FC9A033">
        <w:t xml:space="preserve"> integratieh</w:t>
      </w:r>
      <w:r w:rsidR="006C4A32">
        <w:t xml:space="preserve">andleidingen </w:t>
      </w:r>
      <w:r>
        <w:t xml:space="preserve">en aanvullende documentatie </w:t>
      </w:r>
      <w:r w:rsidR="6427C0F4">
        <w:t xml:space="preserve">benoemd </w:t>
      </w:r>
      <w:r w:rsidR="407F88A8">
        <w:t>die</w:t>
      </w:r>
      <w:r w:rsidR="006C4A32">
        <w:t xml:space="preserve"> op aanvraag </w:t>
      </w:r>
      <w:r>
        <w:t xml:space="preserve">van de </w:t>
      </w:r>
      <w:r w:rsidR="2CB3AEC2">
        <w:t xml:space="preserve">Inschrijver </w:t>
      </w:r>
      <w:r w:rsidR="006C4A32">
        <w:t>beschikbaar kunnen worden gesteld.</w:t>
      </w:r>
      <w:r>
        <w:t xml:space="preserve"> </w:t>
      </w:r>
    </w:p>
    <w:p w14:paraId="45FB0818" w14:textId="05C49228" w:rsidR="00A00CB4" w:rsidRDefault="00A00CB4" w:rsidP="007A1DAD"/>
    <w:p w14:paraId="0DCA58F0" w14:textId="77777777" w:rsidR="00A00CB4" w:rsidRDefault="00A00CB4" w:rsidP="007A1DAD">
      <w:r>
        <w:t>In hoofdstuk 4 worden de nieuwe integraties toegelicht.</w:t>
      </w:r>
    </w:p>
    <w:p w14:paraId="049F31CB" w14:textId="77777777" w:rsidR="00B3326F" w:rsidRDefault="00B3326F" w:rsidP="007A1DAD"/>
    <w:p w14:paraId="2282ED55" w14:textId="7A4B79C2" w:rsidR="00B3326F" w:rsidRPr="00EC720E" w:rsidRDefault="009C2BEF" w:rsidP="00EC720E">
      <w:pPr>
        <w:pStyle w:val="Kop2"/>
      </w:pPr>
      <w:bookmarkStart w:id="34" w:name="_Toc121321254"/>
      <w:bookmarkStart w:id="35" w:name="_Toc121920899"/>
      <w:bookmarkStart w:id="36" w:name="_Toc121921637"/>
      <w:r w:rsidRPr="00EC720E">
        <w:t xml:space="preserve"> </w:t>
      </w:r>
      <w:bookmarkStart w:id="37" w:name="_Toc124436875"/>
      <w:r w:rsidR="00B3326F" w:rsidRPr="00EC720E">
        <w:t>Verantwoordelijkheden</w:t>
      </w:r>
      <w:bookmarkEnd w:id="34"/>
      <w:bookmarkEnd w:id="35"/>
      <w:bookmarkEnd w:id="36"/>
      <w:bookmarkEnd w:id="37"/>
      <w:r w:rsidR="00B3326F" w:rsidRPr="00EC720E">
        <w:t xml:space="preserve"> </w:t>
      </w:r>
    </w:p>
    <w:p w14:paraId="5BE1081A" w14:textId="77777777" w:rsidR="009C2BEF" w:rsidRDefault="009C2BEF" w:rsidP="00B3326F"/>
    <w:p w14:paraId="17E57D42" w14:textId="28C20351" w:rsidR="00B3326F" w:rsidRDefault="4A779EA0" w:rsidP="00B3326F">
      <w:r>
        <w:t xml:space="preserve">Het Erasmus MC neemt met </w:t>
      </w:r>
      <w:r w:rsidR="0CF72A02">
        <w:t xml:space="preserve">de </w:t>
      </w:r>
      <w:r>
        <w:t xml:space="preserve">voorgenomen aanbesteding, in de vorm van </w:t>
      </w:r>
      <w:r w:rsidR="18DA4F9E">
        <w:t>meerdere</w:t>
      </w:r>
      <w:r>
        <w:t xml:space="preserve"> percelen, de expliciete verantwoordelijkheid </w:t>
      </w:r>
      <w:r w:rsidR="18DA4F9E">
        <w:t xml:space="preserve">op zich </w:t>
      </w:r>
      <w:r>
        <w:t xml:space="preserve">om als </w:t>
      </w:r>
      <w:r w:rsidRPr="42DBE984">
        <w:rPr>
          <w:i/>
          <w:iCs/>
        </w:rPr>
        <w:t>integrator</w:t>
      </w:r>
      <w:r>
        <w:t xml:space="preserve"> op te gaan treden en </w:t>
      </w:r>
      <w:r w:rsidRPr="42DBE984">
        <w:rPr>
          <w:i/>
          <w:iCs/>
          <w:u w:val="single"/>
        </w:rPr>
        <w:t xml:space="preserve">”in </w:t>
      </w:r>
      <w:proofErr w:type="spellStart"/>
      <w:r w:rsidRPr="42DBE984">
        <w:rPr>
          <w:i/>
          <w:iCs/>
          <w:u w:val="single"/>
        </w:rPr>
        <w:t>the</w:t>
      </w:r>
      <w:proofErr w:type="spellEnd"/>
      <w:r w:rsidRPr="42DBE984">
        <w:rPr>
          <w:i/>
          <w:iCs/>
          <w:u w:val="single"/>
        </w:rPr>
        <w:t xml:space="preserve"> lead</w:t>
      </w:r>
      <w:r w:rsidRPr="42DBE984">
        <w:rPr>
          <w:u w:val="single"/>
        </w:rPr>
        <w:t>”</w:t>
      </w:r>
      <w:r>
        <w:t xml:space="preserve"> te zijn bij de realisatie van</w:t>
      </w:r>
      <w:r w:rsidR="6222EF6F">
        <w:t xml:space="preserve"> zowel </w:t>
      </w:r>
      <w:r>
        <w:t xml:space="preserve">de </w:t>
      </w:r>
      <w:r w:rsidR="3A5C38A9">
        <w:t xml:space="preserve">horizontale </w:t>
      </w:r>
      <w:r w:rsidR="4B4EEA81">
        <w:t xml:space="preserve">alsook de </w:t>
      </w:r>
      <w:r w:rsidR="76A9B67E">
        <w:t xml:space="preserve">verticale </w:t>
      </w:r>
      <w:r>
        <w:t>integraties. De</w:t>
      </w:r>
      <w:r w:rsidR="00DF21C8">
        <w:t>ze</w:t>
      </w:r>
      <w:r>
        <w:t xml:space="preserve"> verantwoordelijkheid wordt vertaald in onderstaand</w:t>
      </w:r>
      <w:r w:rsidR="733F1625">
        <w:t>e</w:t>
      </w:r>
      <w:r>
        <w:t xml:space="preserve"> overzicht tussen Erasmus MC als opdrachtgever en </w:t>
      </w:r>
      <w:r w:rsidR="728C1209">
        <w:t>Inschrijver</w:t>
      </w:r>
      <w:r>
        <w:t xml:space="preserve"> als opdrachtnemer. </w:t>
      </w:r>
    </w:p>
    <w:p w14:paraId="53128261" w14:textId="77777777" w:rsidR="00B3326F" w:rsidRDefault="00B3326F" w:rsidP="00B3326F"/>
    <w:tbl>
      <w:tblPr>
        <w:tblStyle w:val="Tabelraster"/>
        <w:tblW w:w="0" w:type="auto"/>
        <w:tblLook w:val="04A0" w:firstRow="1" w:lastRow="0" w:firstColumn="1" w:lastColumn="0" w:noHBand="0" w:noVBand="1"/>
      </w:tblPr>
      <w:tblGrid>
        <w:gridCol w:w="4094"/>
        <w:gridCol w:w="4095"/>
      </w:tblGrid>
      <w:tr w:rsidR="00B3326F" w14:paraId="60344F3D" w14:textId="77777777" w:rsidTr="42DBE984">
        <w:tc>
          <w:tcPr>
            <w:tcW w:w="4094" w:type="dxa"/>
            <w:shd w:val="clear" w:color="auto" w:fill="B4C6E7" w:themeFill="accent1" w:themeFillTint="66"/>
          </w:tcPr>
          <w:p w14:paraId="18358CB7" w14:textId="77777777" w:rsidR="00B3326F" w:rsidRDefault="00B3326F" w:rsidP="00B3326F">
            <w:r>
              <w:t>Erasmus MC</w:t>
            </w:r>
          </w:p>
        </w:tc>
        <w:tc>
          <w:tcPr>
            <w:tcW w:w="4095" w:type="dxa"/>
            <w:shd w:val="clear" w:color="auto" w:fill="B4C6E7" w:themeFill="accent1" w:themeFillTint="66"/>
          </w:tcPr>
          <w:p w14:paraId="7A9784AC" w14:textId="2A45B28C" w:rsidR="00B3326F" w:rsidRDefault="2B31C145" w:rsidP="00B3326F">
            <w:r>
              <w:t>Inschrijver</w:t>
            </w:r>
          </w:p>
        </w:tc>
      </w:tr>
      <w:tr w:rsidR="00B3326F" w14:paraId="5826355D" w14:textId="77777777" w:rsidTr="42DBE984">
        <w:tc>
          <w:tcPr>
            <w:tcW w:w="4094" w:type="dxa"/>
          </w:tcPr>
          <w:p w14:paraId="24F57354" w14:textId="6C1B09CB" w:rsidR="00B3326F" w:rsidRDefault="00B3326F" w:rsidP="00B3326F">
            <w:r>
              <w:t>Opdrachtgeverschap integratie</w:t>
            </w:r>
            <w:r w:rsidR="00D41A89">
              <w:t>(</w:t>
            </w:r>
            <w:r>
              <w:t>s</w:t>
            </w:r>
            <w:r w:rsidR="00D41A89">
              <w:t>)</w:t>
            </w:r>
          </w:p>
        </w:tc>
        <w:tc>
          <w:tcPr>
            <w:tcW w:w="4095" w:type="dxa"/>
          </w:tcPr>
          <w:p w14:paraId="0983A773" w14:textId="403B2037" w:rsidR="00B3326F" w:rsidRDefault="00B3326F" w:rsidP="00B3326F">
            <w:r>
              <w:t>Opdrachtnemersrol integraties</w:t>
            </w:r>
            <w:r w:rsidR="006C4A32">
              <w:t>(s)</w:t>
            </w:r>
          </w:p>
        </w:tc>
      </w:tr>
      <w:tr w:rsidR="00D41A89" w14:paraId="6EE7BBA5" w14:textId="77777777" w:rsidTr="42DBE984">
        <w:tc>
          <w:tcPr>
            <w:tcW w:w="4094" w:type="dxa"/>
          </w:tcPr>
          <w:p w14:paraId="1968A5D6" w14:textId="08900A53" w:rsidR="00D41A89" w:rsidRDefault="00D41A89" w:rsidP="00B3326F">
            <w:r>
              <w:t xml:space="preserve">Regievoering/projectmanagement integratie(s) en voortgangsbewaking /planning </w:t>
            </w:r>
          </w:p>
        </w:tc>
        <w:tc>
          <w:tcPr>
            <w:tcW w:w="4095" w:type="dxa"/>
          </w:tcPr>
          <w:p w14:paraId="5EAEB1CC" w14:textId="506F7E3E" w:rsidR="00D41A89" w:rsidRDefault="68F385F0" w:rsidP="00B3326F">
            <w:r>
              <w:t xml:space="preserve">Opsteller </w:t>
            </w:r>
            <w:r w:rsidR="426128B4">
              <w:t xml:space="preserve">van het </w:t>
            </w:r>
            <w:r>
              <w:t>Functioneel en Technisch Ontwerp</w:t>
            </w:r>
            <w:r w:rsidR="2BB9F76D">
              <w:t xml:space="preserve"> (FO/TO)</w:t>
            </w:r>
          </w:p>
        </w:tc>
      </w:tr>
      <w:tr w:rsidR="00B3326F" w14:paraId="3F2CA314" w14:textId="77777777" w:rsidTr="42DBE984">
        <w:tc>
          <w:tcPr>
            <w:tcW w:w="4094" w:type="dxa"/>
          </w:tcPr>
          <w:p w14:paraId="38A18C5C" w14:textId="5B2A0425" w:rsidR="00B3326F" w:rsidRDefault="00D41A89" w:rsidP="00B3326F">
            <w:proofErr w:type="spellStart"/>
            <w:r>
              <w:t>Use</w:t>
            </w:r>
            <w:proofErr w:type="spellEnd"/>
            <w:r>
              <w:t xml:space="preserve"> Cases aanleveren en toelichten </w:t>
            </w:r>
          </w:p>
        </w:tc>
        <w:tc>
          <w:tcPr>
            <w:tcW w:w="4095" w:type="dxa"/>
          </w:tcPr>
          <w:p w14:paraId="4D04240E" w14:textId="1A5D4EB0" w:rsidR="00B3326F" w:rsidRDefault="006C4A32" w:rsidP="006C4A32">
            <w:r>
              <w:t>Uitvoering integratie</w:t>
            </w:r>
            <w:r w:rsidR="74EC685A">
              <w:t>werkzaamheden</w:t>
            </w:r>
          </w:p>
        </w:tc>
      </w:tr>
      <w:tr w:rsidR="00B3326F" w14:paraId="2D5FEAEB" w14:textId="77777777" w:rsidTr="42DBE984">
        <w:trPr>
          <w:trHeight w:val="671"/>
        </w:trPr>
        <w:tc>
          <w:tcPr>
            <w:tcW w:w="4094" w:type="dxa"/>
          </w:tcPr>
          <w:p w14:paraId="10A148AA" w14:textId="3571C06B" w:rsidR="00B3326F" w:rsidRDefault="00D41A89" w:rsidP="00B3326F">
            <w:r>
              <w:t xml:space="preserve">Levering van technische/ functionele </w:t>
            </w:r>
            <w:proofErr w:type="spellStart"/>
            <w:r>
              <w:t>requirements</w:t>
            </w:r>
            <w:proofErr w:type="spellEnd"/>
            <w:r>
              <w:t xml:space="preserve"> en fiattering FO/TO</w:t>
            </w:r>
          </w:p>
        </w:tc>
        <w:tc>
          <w:tcPr>
            <w:tcW w:w="4095" w:type="dxa"/>
          </w:tcPr>
          <w:p w14:paraId="64860C7C" w14:textId="2610A371" w:rsidR="00B3326F" w:rsidRDefault="00D41A89" w:rsidP="00B3326F">
            <w:r>
              <w:t>Technische realisatie/ test voor acceptatie</w:t>
            </w:r>
          </w:p>
        </w:tc>
      </w:tr>
      <w:tr w:rsidR="003C7BCC" w14:paraId="64350C42" w14:textId="77777777" w:rsidTr="42DBE984">
        <w:tc>
          <w:tcPr>
            <w:tcW w:w="4094" w:type="dxa"/>
          </w:tcPr>
          <w:p w14:paraId="209C4C1E" w14:textId="380AEBAA" w:rsidR="003C7BCC" w:rsidRDefault="00D41A89" w:rsidP="003C7BCC">
            <w:r>
              <w:t>Acceptatietesten uitvoeren</w:t>
            </w:r>
          </w:p>
        </w:tc>
        <w:tc>
          <w:tcPr>
            <w:tcW w:w="4095" w:type="dxa"/>
          </w:tcPr>
          <w:p w14:paraId="4B9A3D9F" w14:textId="259A2C6F" w:rsidR="003C7BCC" w:rsidRDefault="00D41A89" w:rsidP="00D75E21">
            <w:r>
              <w:t>Opstellen testplan t.b.v. acceptatie</w:t>
            </w:r>
          </w:p>
        </w:tc>
      </w:tr>
      <w:tr w:rsidR="003C7BCC" w14:paraId="26C53344" w14:textId="77777777" w:rsidTr="42DBE984">
        <w:tc>
          <w:tcPr>
            <w:tcW w:w="4094" w:type="dxa"/>
          </w:tcPr>
          <w:p w14:paraId="5214FEEB" w14:textId="72B8601E" w:rsidR="003C7BCC" w:rsidRDefault="006C4A32" w:rsidP="006C4A32">
            <w:r>
              <w:t>Regievoering</w:t>
            </w:r>
            <w:r w:rsidR="74EC685A">
              <w:t xml:space="preserve"> </w:t>
            </w:r>
            <w:r>
              <w:t>ketentest</w:t>
            </w:r>
          </w:p>
        </w:tc>
        <w:tc>
          <w:tcPr>
            <w:tcW w:w="4095" w:type="dxa"/>
          </w:tcPr>
          <w:p w14:paraId="7AE905E3" w14:textId="51B44F78" w:rsidR="003C7BCC" w:rsidRDefault="006C4A32" w:rsidP="003C7BCC">
            <w:r>
              <w:t>Uitvoering ketentest</w:t>
            </w:r>
          </w:p>
        </w:tc>
      </w:tr>
      <w:tr w:rsidR="00D75E21" w14:paraId="57D1460A" w14:textId="77777777" w:rsidTr="42DBE984">
        <w:tc>
          <w:tcPr>
            <w:tcW w:w="4094" w:type="dxa"/>
          </w:tcPr>
          <w:p w14:paraId="5D1B8CC1" w14:textId="53E91AAA" w:rsidR="00D75E21" w:rsidRDefault="74EC685A" w:rsidP="006C4A32">
            <w:r>
              <w:lastRenderedPageBreak/>
              <w:t>Procedures t.b.v.</w:t>
            </w:r>
            <w:r w:rsidR="002F7C94">
              <w:t xml:space="preserve">de Erasmus MC change </w:t>
            </w:r>
            <w:r w:rsidR="00EC720E">
              <w:t>managementprocessen</w:t>
            </w:r>
            <w:r w:rsidR="002F7C94">
              <w:t xml:space="preserve"> en de stappen van releasemanagement (bijlage 12)</w:t>
            </w:r>
            <w:r>
              <w:t xml:space="preserve"> volgen</w:t>
            </w:r>
            <w:r w:rsidR="002F7C94">
              <w:t>.</w:t>
            </w:r>
          </w:p>
        </w:tc>
        <w:tc>
          <w:tcPr>
            <w:tcW w:w="4095" w:type="dxa"/>
          </w:tcPr>
          <w:p w14:paraId="66CA0011" w14:textId="146E9369" w:rsidR="00D75E21" w:rsidRDefault="006F43DA" w:rsidP="006F43DA">
            <w:r>
              <w:t xml:space="preserve">Changes verlopen volgens </w:t>
            </w:r>
            <w:r w:rsidR="002F7C94">
              <w:t xml:space="preserve">de Erasmus MC change </w:t>
            </w:r>
            <w:r w:rsidR="00EC720E">
              <w:t>managementprocessen</w:t>
            </w:r>
            <w:r w:rsidR="002F7C94">
              <w:t xml:space="preserve"> en de stappen </w:t>
            </w:r>
            <w:r w:rsidR="002F7C94">
              <w:t>van</w:t>
            </w:r>
            <w:r w:rsidR="002F7C94">
              <w:t xml:space="preserve"> releasemanagement</w:t>
            </w:r>
            <w:r w:rsidR="002F7C94">
              <w:t>.</w:t>
            </w:r>
          </w:p>
        </w:tc>
      </w:tr>
      <w:tr w:rsidR="00D75E21" w14:paraId="182B98B1" w14:textId="77777777" w:rsidTr="42DBE984">
        <w:tc>
          <w:tcPr>
            <w:tcW w:w="4094" w:type="dxa"/>
          </w:tcPr>
          <w:p w14:paraId="6F1C3577" w14:textId="76FEB494" w:rsidR="00D75E21" w:rsidRDefault="00D41A89" w:rsidP="00896D4B">
            <w:pPr>
              <w:rPr>
                <w:highlight w:val="magenta"/>
              </w:rPr>
            </w:pPr>
            <w:r>
              <w:t>Document</w:t>
            </w:r>
            <w:r w:rsidR="00896D4B">
              <w:t>atie aanpassen in MICIS 3.0 beheersysteem</w:t>
            </w:r>
            <w:r w:rsidR="795C1CDE">
              <w:t xml:space="preserve"> </w:t>
            </w:r>
            <w:r w:rsidR="00896D4B">
              <w:t xml:space="preserve">en monitoringsysteem </w:t>
            </w:r>
            <w:proofErr w:type="spellStart"/>
            <w:r w:rsidR="00896D4B">
              <w:t>Zabbix</w:t>
            </w:r>
            <w:proofErr w:type="spellEnd"/>
          </w:p>
        </w:tc>
        <w:tc>
          <w:tcPr>
            <w:tcW w:w="4095" w:type="dxa"/>
          </w:tcPr>
          <w:p w14:paraId="0F0A57A9" w14:textId="45835189" w:rsidR="00D75E21" w:rsidRDefault="006F43DA" w:rsidP="00D75E21">
            <w:r>
              <w:t>Overdracht leverancier/opdrachtgever inclusief functionele en technische documentatie</w:t>
            </w:r>
          </w:p>
        </w:tc>
      </w:tr>
    </w:tbl>
    <w:p w14:paraId="1299C43A" w14:textId="32D51764" w:rsidR="00B3326F" w:rsidRPr="00FB0429" w:rsidRDefault="00FB0429" w:rsidP="00B3326F">
      <w:pPr>
        <w:rPr>
          <w:i/>
        </w:rPr>
      </w:pPr>
      <w:r w:rsidRPr="00FB0429">
        <w:rPr>
          <w:i/>
        </w:rPr>
        <w:t>Tabel 1: verantwoordelijkheden matrix</w:t>
      </w:r>
    </w:p>
    <w:p w14:paraId="6A9329E3" w14:textId="77777777" w:rsidR="00896D4B" w:rsidRPr="00B3326F" w:rsidRDefault="00896D4B" w:rsidP="00B3326F"/>
    <w:p w14:paraId="4AFFFE08" w14:textId="565F7A8C" w:rsidR="006A469B" w:rsidRPr="00EC720E" w:rsidRDefault="007A1DAD" w:rsidP="00EC720E">
      <w:pPr>
        <w:pStyle w:val="Kop2"/>
      </w:pPr>
      <w:bookmarkStart w:id="38" w:name="_Toc121321255"/>
      <w:bookmarkStart w:id="39" w:name="_Toc121920900"/>
      <w:bookmarkStart w:id="40" w:name="_Toc121921638"/>
      <w:bookmarkStart w:id="41" w:name="_Toc124436876"/>
      <w:r w:rsidRPr="00EC720E">
        <w:t>Horizontale en verticale integraties</w:t>
      </w:r>
      <w:bookmarkEnd w:id="38"/>
      <w:bookmarkEnd w:id="39"/>
      <w:bookmarkEnd w:id="40"/>
      <w:bookmarkEnd w:id="41"/>
    </w:p>
    <w:p w14:paraId="160A4B8C" w14:textId="77777777" w:rsidR="00896D4B" w:rsidRPr="00896D4B" w:rsidRDefault="00896D4B" w:rsidP="00896D4B"/>
    <w:p w14:paraId="29934F62" w14:textId="2A9CA5FE" w:rsidR="00B43DE3" w:rsidRDefault="249EB100" w:rsidP="5FB8F7F9">
      <w:pPr>
        <w:rPr>
          <w:highlight w:val="yellow"/>
        </w:rPr>
      </w:pPr>
      <w:r>
        <w:t>D</w:t>
      </w:r>
      <w:r w:rsidR="43CC9994">
        <w:t xml:space="preserve">e aanbesteding MICIS 3.0 </w:t>
      </w:r>
      <w:r>
        <w:t>omvat</w:t>
      </w:r>
      <w:r w:rsidR="020D870A">
        <w:t xml:space="preserve"> een drie</w:t>
      </w:r>
      <w:r w:rsidR="43CC9994">
        <w:t>tal percelen die elk een onderdeel van de ketenalarmer</w:t>
      </w:r>
      <w:r>
        <w:t xml:space="preserve">ing vormen. In deze keten </w:t>
      </w:r>
      <w:r w:rsidR="43CC9994">
        <w:t xml:space="preserve">wordt gesproken over horizontale- en verticale integraties. Onder de horizontale integraties wordt </w:t>
      </w:r>
      <w:r w:rsidR="7DE80864">
        <w:t xml:space="preserve">verstaan </w:t>
      </w:r>
      <w:r w:rsidR="43CC9994">
        <w:t>de integraties d</w:t>
      </w:r>
      <w:r w:rsidR="36A42E97">
        <w:t>ie benodigd zijn om</w:t>
      </w:r>
      <w:r w:rsidR="32244681">
        <w:t xml:space="preserve"> de</w:t>
      </w:r>
      <w:r w:rsidR="36A42E97">
        <w:t xml:space="preserve"> datastroom </w:t>
      </w:r>
      <w:r w:rsidR="0C13D4CD">
        <w:t>in</w:t>
      </w:r>
      <w:r w:rsidR="36A42E97">
        <w:t xml:space="preserve"> de </w:t>
      </w:r>
      <w:r w:rsidR="00DF21C8">
        <w:t>alarm</w:t>
      </w:r>
      <w:r w:rsidR="36A42E97">
        <w:t xml:space="preserve">keten te kunnen ondersteunen tussen de </w:t>
      </w:r>
      <w:r>
        <w:t>(deel)</w:t>
      </w:r>
      <w:r w:rsidR="36A42E97">
        <w:t>oplossingen van de verschillende percelen</w:t>
      </w:r>
      <w:r w:rsidR="36E730AA">
        <w:t xml:space="preserve">: </w:t>
      </w:r>
      <w:r w:rsidR="74AA183D">
        <w:t>het betreft</w:t>
      </w:r>
      <w:r w:rsidR="3DD1194D">
        <w:t xml:space="preserve"> de Mul</w:t>
      </w:r>
      <w:r w:rsidR="5F660D78">
        <w:t xml:space="preserve">tiplexer, </w:t>
      </w:r>
      <w:r w:rsidR="00367C05">
        <w:t>Intelligent</w:t>
      </w:r>
      <w:r w:rsidR="5F660D78">
        <w:t xml:space="preserve"> Alarm Service</w:t>
      </w:r>
      <w:r w:rsidR="600481EE">
        <w:t>s</w:t>
      </w:r>
      <w:r w:rsidR="5F660D78">
        <w:t xml:space="preserve"> (IAS)</w:t>
      </w:r>
      <w:r>
        <w:t xml:space="preserve"> en de</w:t>
      </w:r>
      <w:r w:rsidR="3DD1194D">
        <w:t xml:space="preserve"> </w:t>
      </w:r>
      <w:r w:rsidR="3B7AAB95">
        <w:t>Message Broker</w:t>
      </w:r>
      <w:r w:rsidR="020D870A">
        <w:t>.</w:t>
      </w:r>
    </w:p>
    <w:p w14:paraId="4DDBEF00" w14:textId="22405690" w:rsidR="00B43DE3" w:rsidRDefault="00B43DE3" w:rsidP="18467C24"/>
    <w:p w14:paraId="3461D779" w14:textId="12BA2766" w:rsidR="004A3444" w:rsidRDefault="00402EC7" w:rsidP="5FB8F7F9">
      <w:r w:rsidRPr="00402EC7">
        <w:rPr>
          <w:noProof/>
        </w:rPr>
        <w:drawing>
          <wp:inline distT="0" distB="0" distL="0" distR="0" wp14:anchorId="0A863B64" wp14:editId="2FABFF33">
            <wp:extent cx="5206365" cy="2928620"/>
            <wp:effectExtent l="12700" t="12700" r="13335" b="1778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06365" cy="2928620"/>
                    </a:xfrm>
                    <a:prstGeom prst="rect">
                      <a:avLst/>
                    </a:prstGeom>
                    <a:ln>
                      <a:solidFill>
                        <a:schemeClr val="accent1"/>
                      </a:solidFill>
                    </a:ln>
                  </pic:spPr>
                </pic:pic>
              </a:graphicData>
            </a:graphic>
          </wp:inline>
        </w:drawing>
      </w:r>
    </w:p>
    <w:p w14:paraId="1DC857C5" w14:textId="4A745D90" w:rsidR="004A3444" w:rsidRDefault="0554C77E" w:rsidP="1800EE03">
      <w:pPr>
        <w:rPr>
          <w:i/>
          <w:iCs/>
        </w:rPr>
      </w:pPr>
      <w:r w:rsidRPr="1800EE03">
        <w:rPr>
          <w:i/>
          <w:iCs/>
        </w:rPr>
        <w:t>A</w:t>
      </w:r>
      <w:r w:rsidR="36A42E97" w:rsidRPr="1800EE03">
        <w:rPr>
          <w:i/>
          <w:iCs/>
        </w:rPr>
        <w:t>fbeelding</w:t>
      </w:r>
      <w:r w:rsidR="398693AD" w:rsidRPr="1800EE03">
        <w:rPr>
          <w:i/>
          <w:iCs/>
        </w:rPr>
        <w:t xml:space="preserve"> </w:t>
      </w:r>
      <w:r w:rsidR="783F6499" w:rsidRPr="1800EE03">
        <w:rPr>
          <w:i/>
          <w:iCs/>
        </w:rPr>
        <w:t>1: Weergave van de logische architectuur van de alarmketen in MICIS 3.0</w:t>
      </w:r>
      <w:r w:rsidR="37FAD55B" w:rsidRPr="1800EE03">
        <w:rPr>
          <w:i/>
          <w:iCs/>
        </w:rPr>
        <w:t xml:space="preserve">. De afbeelding </w:t>
      </w:r>
      <w:r w:rsidR="783F6499" w:rsidRPr="1800EE03">
        <w:rPr>
          <w:i/>
          <w:iCs/>
        </w:rPr>
        <w:t xml:space="preserve">toont </w:t>
      </w:r>
      <w:r w:rsidR="783F6499" w:rsidRPr="00FB0429">
        <w:rPr>
          <w:i/>
          <w:iCs/>
          <w:u w:val="single"/>
        </w:rPr>
        <w:t>niet</w:t>
      </w:r>
      <w:r w:rsidR="783F6499" w:rsidRPr="1800EE03">
        <w:rPr>
          <w:i/>
          <w:iCs/>
        </w:rPr>
        <w:t xml:space="preserve"> de volledige technische architectuur. </w:t>
      </w:r>
    </w:p>
    <w:p w14:paraId="3CF2D8B6" w14:textId="113E0641" w:rsidR="004A3444" w:rsidRDefault="004A3444" w:rsidP="003E61F5">
      <w:pPr>
        <w:rPr>
          <w:i/>
        </w:rPr>
      </w:pPr>
    </w:p>
    <w:p w14:paraId="4D99E7CD" w14:textId="5A255137" w:rsidR="0067709D" w:rsidRDefault="0067709D" w:rsidP="003E61F5"/>
    <w:p w14:paraId="537FA24B" w14:textId="2C1CBF7B" w:rsidR="00FB0429" w:rsidRDefault="18DA4F9E" w:rsidP="24881D37">
      <w:pPr>
        <w:rPr>
          <w:highlight w:val="yellow"/>
        </w:rPr>
      </w:pPr>
      <w:r>
        <w:t xml:space="preserve">De verticale integraties zijn </w:t>
      </w:r>
      <w:r w:rsidR="09998596">
        <w:t xml:space="preserve">integraties die </w:t>
      </w:r>
      <w:r w:rsidR="20393332">
        <w:t>de verbinding vormen tussen eerdergenoemde percelen</w:t>
      </w:r>
      <w:r w:rsidR="09998596">
        <w:t xml:space="preserve"> en een specifiek proces, functie en/of </w:t>
      </w:r>
      <w:r w:rsidR="03330899">
        <w:t xml:space="preserve">een </w:t>
      </w:r>
      <w:r w:rsidR="0F4A51B1">
        <w:t>databron.</w:t>
      </w:r>
      <w:r w:rsidR="560D9F45">
        <w:t xml:space="preserve"> De integratie kan daarbij betrekking hebben op 1 of meerdere percelen die in tabel 2 </w:t>
      </w:r>
      <w:r w:rsidR="00DF21C8">
        <w:t xml:space="preserve">met X </w:t>
      </w:r>
      <w:r w:rsidR="560D9F45">
        <w:t xml:space="preserve">zijn weergegeven. </w:t>
      </w:r>
    </w:p>
    <w:p w14:paraId="75FA2B2D" w14:textId="7C4B271D" w:rsidR="24881D37" w:rsidRDefault="24881D37" w:rsidP="24881D37"/>
    <w:p w14:paraId="5D53D262" w14:textId="0563A250" w:rsidR="004A3444" w:rsidRPr="00EC720E" w:rsidRDefault="00B43DE3" w:rsidP="00EC720E">
      <w:pPr>
        <w:pStyle w:val="Kop1"/>
      </w:pPr>
      <w:bookmarkStart w:id="42" w:name="_Toc121321256"/>
      <w:bookmarkStart w:id="43" w:name="_Toc121920901"/>
      <w:bookmarkStart w:id="44" w:name="_Toc121921639"/>
      <w:bookmarkStart w:id="45" w:name="_Toc124436877"/>
      <w:r w:rsidRPr="00EC720E">
        <w:lastRenderedPageBreak/>
        <w:t xml:space="preserve">Overzicht </w:t>
      </w:r>
      <w:r w:rsidR="59B14E3C" w:rsidRPr="00EC720E">
        <w:t xml:space="preserve">horizontale/ </w:t>
      </w:r>
      <w:r w:rsidR="00A96BCA" w:rsidRPr="00EC720E">
        <w:t xml:space="preserve">verticale </w:t>
      </w:r>
      <w:r w:rsidRPr="00EC720E">
        <w:t>integraties</w:t>
      </w:r>
      <w:bookmarkEnd w:id="42"/>
      <w:bookmarkEnd w:id="43"/>
      <w:bookmarkEnd w:id="44"/>
      <w:bookmarkEnd w:id="45"/>
    </w:p>
    <w:p w14:paraId="458FED78" w14:textId="1DBF810D" w:rsidR="00B43DE3" w:rsidRPr="00EC720E" w:rsidRDefault="00B43DE3" w:rsidP="00EC720E">
      <w:pPr>
        <w:pStyle w:val="Kop2"/>
      </w:pPr>
      <w:bookmarkStart w:id="46" w:name="_Toc121321257"/>
      <w:bookmarkStart w:id="47" w:name="_Toc121920902"/>
      <w:bookmarkStart w:id="48" w:name="_Toc121921640"/>
      <w:bookmarkStart w:id="49" w:name="_Toc124436878"/>
      <w:r w:rsidRPr="00EC720E">
        <w:t>Bestaande integraties</w:t>
      </w:r>
      <w:bookmarkEnd w:id="46"/>
      <w:bookmarkEnd w:id="47"/>
      <w:bookmarkEnd w:id="48"/>
      <w:bookmarkEnd w:id="49"/>
      <w:r w:rsidRPr="00EC720E">
        <w:t xml:space="preserve"> </w:t>
      </w:r>
    </w:p>
    <w:p w14:paraId="0FB78278" w14:textId="77777777" w:rsidR="00B43DE3" w:rsidRDefault="00B43DE3" w:rsidP="00B43DE3"/>
    <w:p w14:paraId="1FC39945" w14:textId="04C0E6DF" w:rsidR="00506A76" w:rsidRDefault="05952D38" w:rsidP="00B43DE3">
      <w:r>
        <w:t xml:space="preserve">In onderstaande tabel wordt een overzicht geboden van de bestaande integraties die </w:t>
      </w:r>
      <w:r w:rsidR="0B472FB9">
        <w:t>Inschrijver</w:t>
      </w:r>
      <w:r>
        <w:t xml:space="preserve"> bij</w:t>
      </w:r>
      <w:r w:rsidR="00DF21C8">
        <w:t xml:space="preserve"> aanvang van de eerste </w:t>
      </w:r>
      <w:r>
        <w:t>implementatie</w:t>
      </w:r>
      <w:r w:rsidR="1B869AB3">
        <w:t xml:space="preserve"> </w:t>
      </w:r>
      <w:r w:rsidR="00DF21C8">
        <w:t>werkend moet leveren</w:t>
      </w:r>
      <w:r w:rsidR="5773CAAC">
        <w:t>.</w:t>
      </w:r>
      <w:r w:rsidR="000B687F">
        <w:t xml:space="preserve"> </w:t>
      </w:r>
      <w:proofErr w:type="gramStart"/>
      <w:r w:rsidR="3894B6DD">
        <w:t>Tevens</w:t>
      </w:r>
      <w:proofErr w:type="gramEnd"/>
      <w:r w:rsidR="3894B6DD">
        <w:t xml:space="preserve"> </w:t>
      </w:r>
      <w:r>
        <w:t>wordt</w:t>
      </w:r>
      <w:r w:rsidR="09309C65">
        <w:t xml:space="preserve"> </w:t>
      </w:r>
      <w:r>
        <w:t xml:space="preserve">aangeven welke van deze integraties </w:t>
      </w:r>
      <w:r w:rsidR="699F2760">
        <w:t>onderdeel uitmaken van</w:t>
      </w:r>
      <w:r>
        <w:t xml:space="preserve"> de </w:t>
      </w:r>
      <w:proofErr w:type="spellStart"/>
      <w:r w:rsidRPr="42DBE984">
        <w:rPr>
          <w:i/>
          <w:iCs/>
        </w:rPr>
        <w:t>Proof</w:t>
      </w:r>
      <w:proofErr w:type="spellEnd"/>
      <w:r w:rsidRPr="42DBE984">
        <w:rPr>
          <w:i/>
          <w:iCs/>
        </w:rPr>
        <w:t xml:space="preserve"> op Concept</w:t>
      </w:r>
      <w:r>
        <w:t xml:space="preserve"> </w:t>
      </w:r>
      <w:r w:rsidR="29DD80D3">
        <w:t xml:space="preserve">en tijdens de </w:t>
      </w:r>
      <w:proofErr w:type="spellStart"/>
      <w:r w:rsidR="29DD80D3">
        <w:t>PoC</w:t>
      </w:r>
      <w:proofErr w:type="spellEnd"/>
      <w:r w:rsidR="29DD80D3">
        <w:t xml:space="preserve"> </w:t>
      </w:r>
      <w:r>
        <w:t xml:space="preserve">werkend </w:t>
      </w:r>
      <w:r w:rsidR="00DF21C8">
        <w:t xml:space="preserve">aangetoond moeten worden waarbij wordt </w:t>
      </w:r>
      <w:r w:rsidR="560D9F45" w:rsidRPr="42DBE984">
        <w:rPr>
          <w:noProof/>
        </w:rPr>
        <w:t xml:space="preserve">verwezen naar </w:t>
      </w:r>
      <w:r w:rsidR="2DB96A14" w:rsidRPr="42DBE984">
        <w:rPr>
          <w:noProof/>
        </w:rPr>
        <w:t xml:space="preserve">bijlage </w:t>
      </w:r>
      <w:r w:rsidR="00367C05" w:rsidRPr="42DBE984">
        <w:rPr>
          <w:noProof/>
        </w:rPr>
        <w:t>8 ‘Toelichting P</w:t>
      </w:r>
      <w:r w:rsidR="00DF21C8" w:rsidRPr="42DBE984">
        <w:rPr>
          <w:noProof/>
        </w:rPr>
        <w:t>roof of Concept</w:t>
      </w:r>
      <w:r w:rsidR="00367C05" w:rsidRPr="42DBE984">
        <w:rPr>
          <w:noProof/>
        </w:rPr>
        <w:t>’.</w:t>
      </w:r>
      <w:r w:rsidR="702F7202">
        <w:t xml:space="preserve"> </w:t>
      </w:r>
    </w:p>
    <w:p w14:paraId="1C30800E" w14:textId="77777777" w:rsidR="003E4933" w:rsidRDefault="003E4933" w:rsidP="00B43DE3"/>
    <w:p w14:paraId="743FDF12" w14:textId="77777777" w:rsidR="00506A76" w:rsidRDefault="00506A76" w:rsidP="00B43DE3">
      <w:r>
        <w:t xml:space="preserve">In hoofdstuk 3 worden elk van de gevraagde integraties nader toegelicht. </w:t>
      </w:r>
    </w:p>
    <w:p w14:paraId="0562CB0E" w14:textId="77777777" w:rsidR="00B43DE3" w:rsidRPr="00B43DE3" w:rsidRDefault="00B43DE3" w:rsidP="00B43DE3"/>
    <w:tbl>
      <w:tblPr>
        <w:tblStyle w:val="Tabelraster"/>
        <w:tblW w:w="8189" w:type="dxa"/>
        <w:tblLook w:val="04A0" w:firstRow="1" w:lastRow="0" w:firstColumn="1" w:lastColumn="0" w:noHBand="0" w:noVBand="1"/>
      </w:tblPr>
      <w:tblGrid>
        <w:gridCol w:w="1180"/>
        <w:gridCol w:w="1755"/>
        <w:gridCol w:w="1331"/>
        <w:gridCol w:w="1250"/>
        <w:gridCol w:w="1376"/>
        <w:gridCol w:w="1297"/>
      </w:tblGrid>
      <w:tr w:rsidR="00E6322B" w14:paraId="44C9FE28" w14:textId="77777777" w:rsidTr="6B457EAC">
        <w:tc>
          <w:tcPr>
            <w:tcW w:w="1180" w:type="dxa"/>
            <w:shd w:val="clear" w:color="auto" w:fill="B4C6E7" w:themeFill="accent1" w:themeFillTint="66"/>
          </w:tcPr>
          <w:p w14:paraId="7D7644B4" w14:textId="77777777" w:rsidR="00E6322B" w:rsidRDefault="00E6322B" w:rsidP="00506A76">
            <w:pPr>
              <w:jc w:val="center"/>
            </w:pPr>
            <w:r>
              <w:t>Nummer</w:t>
            </w:r>
          </w:p>
        </w:tc>
        <w:tc>
          <w:tcPr>
            <w:tcW w:w="1755" w:type="dxa"/>
            <w:shd w:val="clear" w:color="auto" w:fill="B4C6E7" w:themeFill="accent1" w:themeFillTint="66"/>
          </w:tcPr>
          <w:p w14:paraId="0FF74934" w14:textId="77777777" w:rsidR="00E6322B" w:rsidRDefault="00E6322B" w:rsidP="00506A76">
            <w:pPr>
              <w:jc w:val="center"/>
            </w:pPr>
            <w:r>
              <w:t>Integratie</w:t>
            </w:r>
          </w:p>
        </w:tc>
        <w:tc>
          <w:tcPr>
            <w:tcW w:w="1331" w:type="dxa"/>
            <w:shd w:val="clear" w:color="auto" w:fill="B4C6E7" w:themeFill="accent1" w:themeFillTint="66"/>
          </w:tcPr>
          <w:p w14:paraId="214AA6C8" w14:textId="77777777" w:rsidR="00E6322B" w:rsidRDefault="00E6322B" w:rsidP="00506A76">
            <w:pPr>
              <w:jc w:val="center"/>
            </w:pPr>
            <w:r>
              <w:t>Multiplexer</w:t>
            </w:r>
          </w:p>
          <w:p w14:paraId="34CE0A41" w14:textId="77777777" w:rsidR="00E6322B" w:rsidRDefault="00E6322B" w:rsidP="00506A76">
            <w:pPr>
              <w:jc w:val="center"/>
            </w:pPr>
          </w:p>
        </w:tc>
        <w:tc>
          <w:tcPr>
            <w:tcW w:w="1250" w:type="dxa"/>
            <w:shd w:val="clear" w:color="auto" w:fill="B4C6E7" w:themeFill="accent1" w:themeFillTint="66"/>
          </w:tcPr>
          <w:p w14:paraId="7AA59CD1" w14:textId="77777777" w:rsidR="00E6322B" w:rsidRDefault="00E6322B" w:rsidP="00506A76">
            <w:pPr>
              <w:jc w:val="center"/>
            </w:pPr>
            <w:r>
              <w:t>IAS</w:t>
            </w:r>
          </w:p>
          <w:p w14:paraId="62EBF3C5" w14:textId="77777777" w:rsidR="00E6322B" w:rsidRDefault="00E6322B" w:rsidP="00506A76">
            <w:pPr>
              <w:jc w:val="center"/>
            </w:pPr>
          </w:p>
        </w:tc>
        <w:tc>
          <w:tcPr>
            <w:tcW w:w="1376" w:type="dxa"/>
            <w:shd w:val="clear" w:color="auto" w:fill="B4C6E7" w:themeFill="accent1" w:themeFillTint="66"/>
          </w:tcPr>
          <w:p w14:paraId="16F8DCCE" w14:textId="77777777" w:rsidR="00E6322B" w:rsidRDefault="00E6322B" w:rsidP="00506A76">
            <w:pPr>
              <w:jc w:val="center"/>
            </w:pPr>
            <w:r>
              <w:t>Message Broker</w:t>
            </w:r>
          </w:p>
          <w:p w14:paraId="6D98A12B" w14:textId="77777777" w:rsidR="00E6322B" w:rsidRDefault="00E6322B" w:rsidP="00506A76">
            <w:pPr>
              <w:jc w:val="center"/>
            </w:pPr>
          </w:p>
        </w:tc>
        <w:tc>
          <w:tcPr>
            <w:tcW w:w="1297" w:type="dxa"/>
            <w:shd w:val="clear" w:color="auto" w:fill="B4C6E7" w:themeFill="accent1" w:themeFillTint="66"/>
          </w:tcPr>
          <w:p w14:paraId="5B306082" w14:textId="70E42948" w:rsidR="00E6322B" w:rsidRDefault="009D6283" w:rsidP="00506A76">
            <w:pPr>
              <w:jc w:val="center"/>
            </w:pPr>
            <w:proofErr w:type="spellStart"/>
            <w:r>
              <w:t>PoC</w:t>
            </w:r>
            <w:proofErr w:type="spellEnd"/>
          </w:p>
        </w:tc>
      </w:tr>
      <w:tr w:rsidR="00E6322B" w14:paraId="24317F3C" w14:textId="77777777" w:rsidTr="6B457EAC">
        <w:tc>
          <w:tcPr>
            <w:tcW w:w="1180" w:type="dxa"/>
          </w:tcPr>
          <w:p w14:paraId="5B4507BE" w14:textId="77777777" w:rsidR="00E6322B" w:rsidRDefault="00E6322B" w:rsidP="00B43DE3">
            <w:r>
              <w:t>01</w:t>
            </w:r>
          </w:p>
        </w:tc>
        <w:tc>
          <w:tcPr>
            <w:tcW w:w="1755" w:type="dxa"/>
          </w:tcPr>
          <w:p w14:paraId="6268236E" w14:textId="77777777" w:rsidR="00E6322B" w:rsidRDefault="00E6322B" w:rsidP="00B43DE3">
            <w:r>
              <w:t xml:space="preserve">AD </w:t>
            </w:r>
          </w:p>
        </w:tc>
        <w:tc>
          <w:tcPr>
            <w:tcW w:w="1331" w:type="dxa"/>
          </w:tcPr>
          <w:p w14:paraId="33096EF0" w14:textId="2B33F0FC" w:rsidR="00E6322B" w:rsidRDefault="0067709D" w:rsidP="00506A76">
            <w:pPr>
              <w:jc w:val="center"/>
            </w:pPr>
            <w:r>
              <w:t>X</w:t>
            </w:r>
          </w:p>
        </w:tc>
        <w:tc>
          <w:tcPr>
            <w:tcW w:w="1250" w:type="dxa"/>
          </w:tcPr>
          <w:p w14:paraId="7E0CB7FE" w14:textId="73C7B488" w:rsidR="00E6322B" w:rsidRDefault="0067709D" w:rsidP="00506A76">
            <w:pPr>
              <w:jc w:val="center"/>
            </w:pPr>
            <w:r>
              <w:t>X</w:t>
            </w:r>
          </w:p>
        </w:tc>
        <w:tc>
          <w:tcPr>
            <w:tcW w:w="1376" w:type="dxa"/>
          </w:tcPr>
          <w:p w14:paraId="41E61A33" w14:textId="77777777" w:rsidR="00E6322B" w:rsidRDefault="00506A76" w:rsidP="00506A76">
            <w:pPr>
              <w:jc w:val="center"/>
            </w:pPr>
            <w:r>
              <w:t>X</w:t>
            </w:r>
          </w:p>
        </w:tc>
        <w:tc>
          <w:tcPr>
            <w:tcW w:w="1297" w:type="dxa"/>
            <w:shd w:val="clear" w:color="auto" w:fill="auto"/>
          </w:tcPr>
          <w:p w14:paraId="2A5697B1" w14:textId="39A54838" w:rsidR="00677B26" w:rsidRDefault="00982EE8" w:rsidP="00677B26">
            <w:pPr>
              <w:jc w:val="center"/>
            </w:pPr>
            <w:r>
              <w:t>nee</w:t>
            </w:r>
          </w:p>
        </w:tc>
      </w:tr>
      <w:tr w:rsidR="00E6322B" w14:paraId="0C0DA314" w14:textId="77777777" w:rsidTr="6B457EAC">
        <w:tc>
          <w:tcPr>
            <w:tcW w:w="1180" w:type="dxa"/>
          </w:tcPr>
          <w:p w14:paraId="385FFFD4" w14:textId="77777777" w:rsidR="00E6322B" w:rsidRDefault="00E6322B" w:rsidP="00B43DE3">
            <w:r>
              <w:t>0</w:t>
            </w:r>
            <w:r w:rsidR="001C1F73">
              <w:t>2</w:t>
            </w:r>
          </w:p>
        </w:tc>
        <w:tc>
          <w:tcPr>
            <w:tcW w:w="1755" w:type="dxa"/>
          </w:tcPr>
          <w:p w14:paraId="49AB4E2B" w14:textId="77777777" w:rsidR="00E6322B" w:rsidRDefault="00E6322B" w:rsidP="00B43DE3">
            <w:r>
              <w:t>IAM</w:t>
            </w:r>
          </w:p>
        </w:tc>
        <w:tc>
          <w:tcPr>
            <w:tcW w:w="1331" w:type="dxa"/>
          </w:tcPr>
          <w:p w14:paraId="2AA7E729" w14:textId="77777777" w:rsidR="00E6322B" w:rsidRDefault="00182590" w:rsidP="00506A76">
            <w:pPr>
              <w:jc w:val="center"/>
            </w:pPr>
            <w:r>
              <w:t>X</w:t>
            </w:r>
          </w:p>
        </w:tc>
        <w:tc>
          <w:tcPr>
            <w:tcW w:w="1250" w:type="dxa"/>
          </w:tcPr>
          <w:p w14:paraId="6AE3BE76" w14:textId="77777777" w:rsidR="00E6322B" w:rsidRDefault="00182590" w:rsidP="00506A76">
            <w:pPr>
              <w:jc w:val="center"/>
            </w:pPr>
            <w:r>
              <w:t>X</w:t>
            </w:r>
          </w:p>
        </w:tc>
        <w:tc>
          <w:tcPr>
            <w:tcW w:w="1376" w:type="dxa"/>
          </w:tcPr>
          <w:p w14:paraId="18F67DA1" w14:textId="77777777" w:rsidR="00E6322B" w:rsidRDefault="00506A76" w:rsidP="00506A76">
            <w:pPr>
              <w:jc w:val="center"/>
            </w:pPr>
            <w:r>
              <w:t>X</w:t>
            </w:r>
          </w:p>
        </w:tc>
        <w:tc>
          <w:tcPr>
            <w:tcW w:w="1297" w:type="dxa"/>
            <w:shd w:val="clear" w:color="auto" w:fill="auto"/>
          </w:tcPr>
          <w:p w14:paraId="1551937A" w14:textId="3FA2DEF1" w:rsidR="00E6322B" w:rsidRDefault="00982EE8" w:rsidP="00506A76">
            <w:pPr>
              <w:jc w:val="center"/>
            </w:pPr>
            <w:r>
              <w:t>nee</w:t>
            </w:r>
          </w:p>
        </w:tc>
      </w:tr>
      <w:tr w:rsidR="001C1F73" w14:paraId="38FB5D5E" w14:textId="77777777" w:rsidTr="6B457EAC">
        <w:tc>
          <w:tcPr>
            <w:tcW w:w="1180" w:type="dxa"/>
          </w:tcPr>
          <w:p w14:paraId="2953FD37" w14:textId="77777777" w:rsidR="001C1F73" w:rsidRDefault="001C1F73" w:rsidP="001C1F73">
            <w:r>
              <w:t>03</w:t>
            </w:r>
          </w:p>
        </w:tc>
        <w:tc>
          <w:tcPr>
            <w:tcW w:w="1755" w:type="dxa"/>
          </w:tcPr>
          <w:p w14:paraId="75FAE043" w14:textId="77777777" w:rsidR="001C1F73" w:rsidRDefault="001C1F73" w:rsidP="001C1F73">
            <w:r>
              <w:t>ADT</w:t>
            </w:r>
          </w:p>
        </w:tc>
        <w:tc>
          <w:tcPr>
            <w:tcW w:w="1331" w:type="dxa"/>
          </w:tcPr>
          <w:p w14:paraId="540B4049" w14:textId="77777777" w:rsidR="001C1F73" w:rsidRDefault="001C1F73" w:rsidP="001C1F73">
            <w:pPr>
              <w:jc w:val="center"/>
            </w:pPr>
            <w:r>
              <w:t>X</w:t>
            </w:r>
          </w:p>
        </w:tc>
        <w:tc>
          <w:tcPr>
            <w:tcW w:w="1250" w:type="dxa"/>
          </w:tcPr>
          <w:p w14:paraId="5997CC1D" w14:textId="77777777" w:rsidR="001C1F73" w:rsidRDefault="001C1F73" w:rsidP="001C1F73">
            <w:pPr>
              <w:jc w:val="center"/>
            </w:pPr>
          </w:p>
        </w:tc>
        <w:tc>
          <w:tcPr>
            <w:tcW w:w="1376" w:type="dxa"/>
            <w:shd w:val="clear" w:color="auto" w:fill="auto"/>
          </w:tcPr>
          <w:p w14:paraId="110FFD37" w14:textId="37DA7023" w:rsidR="001C1F73" w:rsidRDefault="2B2C7573" w:rsidP="001C1F73">
            <w:pPr>
              <w:jc w:val="center"/>
            </w:pPr>
            <w:r>
              <w:t>X</w:t>
            </w:r>
          </w:p>
        </w:tc>
        <w:tc>
          <w:tcPr>
            <w:tcW w:w="1297" w:type="dxa"/>
          </w:tcPr>
          <w:p w14:paraId="6B699379" w14:textId="2B37F20B" w:rsidR="001C1F73" w:rsidRDefault="0067709D" w:rsidP="0067709D">
            <w:pPr>
              <w:jc w:val="center"/>
            </w:pPr>
            <w:r>
              <w:t>ja</w:t>
            </w:r>
          </w:p>
        </w:tc>
      </w:tr>
      <w:tr w:rsidR="00E6322B" w14:paraId="029502C9" w14:textId="77777777" w:rsidTr="6B457EAC">
        <w:tc>
          <w:tcPr>
            <w:tcW w:w="1180" w:type="dxa"/>
          </w:tcPr>
          <w:p w14:paraId="5464B667" w14:textId="77777777" w:rsidR="00E6322B" w:rsidRDefault="00E6322B" w:rsidP="00B43DE3">
            <w:r>
              <w:t>04</w:t>
            </w:r>
          </w:p>
        </w:tc>
        <w:tc>
          <w:tcPr>
            <w:tcW w:w="1755" w:type="dxa"/>
          </w:tcPr>
          <w:p w14:paraId="531F2746" w14:textId="77777777" w:rsidR="00E6322B" w:rsidRDefault="00E6322B" w:rsidP="00B43DE3">
            <w:r>
              <w:t>RTLS</w:t>
            </w:r>
          </w:p>
        </w:tc>
        <w:tc>
          <w:tcPr>
            <w:tcW w:w="1331" w:type="dxa"/>
          </w:tcPr>
          <w:p w14:paraId="3FE9F23F" w14:textId="77777777" w:rsidR="00E6322B" w:rsidRDefault="00E6322B" w:rsidP="00506A76">
            <w:pPr>
              <w:jc w:val="center"/>
            </w:pPr>
          </w:p>
        </w:tc>
        <w:tc>
          <w:tcPr>
            <w:tcW w:w="1250" w:type="dxa"/>
          </w:tcPr>
          <w:p w14:paraId="1F72F646" w14:textId="77777777" w:rsidR="00E6322B" w:rsidRDefault="00E6322B" w:rsidP="00506A76">
            <w:pPr>
              <w:jc w:val="center"/>
            </w:pPr>
          </w:p>
        </w:tc>
        <w:tc>
          <w:tcPr>
            <w:tcW w:w="1376" w:type="dxa"/>
          </w:tcPr>
          <w:p w14:paraId="2FC106A0" w14:textId="77777777" w:rsidR="00E6322B" w:rsidRDefault="00506A76" w:rsidP="00506A76">
            <w:pPr>
              <w:jc w:val="center"/>
            </w:pPr>
            <w:r>
              <w:t>X</w:t>
            </w:r>
          </w:p>
        </w:tc>
        <w:tc>
          <w:tcPr>
            <w:tcW w:w="1297" w:type="dxa"/>
            <w:shd w:val="clear" w:color="auto" w:fill="auto"/>
          </w:tcPr>
          <w:p w14:paraId="0BF38BBE" w14:textId="0F6F2967" w:rsidR="00E6322B" w:rsidRDefault="00982EE8" w:rsidP="00506A76">
            <w:pPr>
              <w:jc w:val="center"/>
            </w:pPr>
            <w:r>
              <w:t>nee</w:t>
            </w:r>
          </w:p>
        </w:tc>
      </w:tr>
      <w:tr w:rsidR="00E6322B" w14:paraId="1E078015" w14:textId="77777777" w:rsidTr="6B457EAC">
        <w:tc>
          <w:tcPr>
            <w:tcW w:w="1180" w:type="dxa"/>
          </w:tcPr>
          <w:p w14:paraId="1569879C" w14:textId="77777777" w:rsidR="00E6322B" w:rsidRDefault="00E6322B" w:rsidP="00B43DE3">
            <w:r>
              <w:t>05</w:t>
            </w:r>
          </w:p>
        </w:tc>
        <w:tc>
          <w:tcPr>
            <w:tcW w:w="1755" w:type="dxa"/>
          </w:tcPr>
          <w:p w14:paraId="531A1744" w14:textId="77777777" w:rsidR="00E6322B" w:rsidRDefault="00E6322B" w:rsidP="00B43DE3">
            <w:r>
              <w:t>HL7 Message Interface</w:t>
            </w:r>
          </w:p>
        </w:tc>
        <w:tc>
          <w:tcPr>
            <w:tcW w:w="1331" w:type="dxa"/>
          </w:tcPr>
          <w:p w14:paraId="3726491C" w14:textId="77777777" w:rsidR="00E6322B" w:rsidRDefault="00506A76" w:rsidP="00506A76">
            <w:pPr>
              <w:jc w:val="center"/>
            </w:pPr>
            <w:r>
              <w:t>X</w:t>
            </w:r>
          </w:p>
        </w:tc>
        <w:tc>
          <w:tcPr>
            <w:tcW w:w="1250" w:type="dxa"/>
          </w:tcPr>
          <w:p w14:paraId="6ABC5ABD" w14:textId="77777777" w:rsidR="00E6322B" w:rsidRDefault="00506A76" w:rsidP="00506A76">
            <w:pPr>
              <w:jc w:val="center"/>
            </w:pPr>
            <w:r>
              <w:t>X</w:t>
            </w:r>
          </w:p>
        </w:tc>
        <w:tc>
          <w:tcPr>
            <w:tcW w:w="1376" w:type="dxa"/>
          </w:tcPr>
          <w:p w14:paraId="58B47519" w14:textId="77777777" w:rsidR="00E6322B" w:rsidRDefault="00506A76" w:rsidP="00506A76">
            <w:pPr>
              <w:jc w:val="center"/>
            </w:pPr>
            <w:r>
              <w:t>X</w:t>
            </w:r>
          </w:p>
        </w:tc>
        <w:tc>
          <w:tcPr>
            <w:tcW w:w="1297" w:type="dxa"/>
          </w:tcPr>
          <w:p w14:paraId="43C354A8" w14:textId="6B671B5B" w:rsidR="00E6322B" w:rsidRDefault="0067709D" w:rsidP="00506A76">
            <w:pPr>
              <w:jc w:val="center"/>
            </w:pPr>
            <w:r>
              <w:t>ja</w:t>
            </w:r>
          </w:p>
        </w:tc>
      </w:tr>
      <w:tr w:rsidR="00E6322B" w14:paraId="3D07178C" w14:textId="77777777" w:rsidTr="6B457EAC">
        <w:tc>
          <w:tcPr>
            <w:tcW w:w="1180" w:type="dxa"/>
          </w:tcPr>
          <w:p w14:paraId="71931EE1" w14:textId="77777777" w:rsidR="00E6322B" w:rsidRDefault="00E6322B" w:rsidP="00B43DE3">
            <w:r>
              <w:t>06</w:t>
            </w:r>
          </w:p>
        </w:tc>
        <w:tc>
          <w:tcPr>
            <w:tcW w:w="1755" w:type="dxa"/>
          </w:tcPr>
          <w:p w14:paraId="7BE5EF0F" w14:textId="77777777" w:rsidR="00E6322B" w:rsidRDefault="00E6322B" w:rsidP="00B43DE3">
            <w:r>
              <w:t>OAP</w:t>
            </w:r>
          </w:p>
        </w:tc>
        <w:tc>
          <w:tcPr>
            <w:tcW w:w="1331" w:type="dxa"/>
          </w:tcPr>
          <w:p w14:paraId="08CE6F91" w14:textId="77777777" w:rsidR="00E6322B" w:rsidRDefault="00E6322B" w:rsidP="00506A76">
            <w:pPr>
              <w:jc w:val="center"/>
            </w:pPr>
          </w:p>
        </w:tc>
        <w:tc>
          <w:tcPr>
            <w:tcW w:w="1250" w:type="dxa"/>
          </w:tcPr>
          <w:p w14:paraId="61CDCEAD" w14:textId="77777777" w:rsidR="00E6322B" w:rsidRDefault="00E6322B" w:rsidP="00506A76">
            <w:pPr>
              <w:jc w:val="center"/>
            </w:pPr>
          </w:p>
        </w:tc>
        <w:tc>
          <w:tcPr>
            <w:tcW w:w="1376" w:type="dxa"/>
          </w:tcPr>
          <w:p w14:paraId="457FA147" w14:textId="77777777" w:rsidR="00E6322B" w:rsidRDefault="00506A76" w:rsidP="00506A76">
            <w:pPr>
              <w:jc w:val="center"/>
            </w:pPr>
            <w:r>
              <w:t>X</w:t>
            </w:r>
          </w:p>
        </w:tc>
        <w:tc>
          <w:tcPr>
            <w:tcW w:w="1297" w:type="dxa"/>
          </w:tcPr>
          <w:p w14:paraId="0FDFCD0A" w14:textId="268A5EE5" w:rsidR="00E6322B" w:rsidRPr="0067709D" w:rsidRDefault="00982EE8" w:rsidP="43D6F6C5">
            <w:pPr>
              <w:jc w:val="center"/>
            </w:pPr>
            <w:r>
              <w:t>nee</w:t>
            </w:r>
          </w:p>
        </w:tc>
      </w:tr>
      <w:tr w:rsidR="00E6322B" w14:paraId="4BC58CB8" w14:textId="77777777" w:rsidTr="6B457EAC">
        <w:tc>
          <w:tcPr>
            <w:tcW w:w="1180" w:type="dxa"/>
          </w:tcPr>
          <w:p w14:paraId="05988CCC" w14:textId="77777777" w:rsidR="00E6322B" w:rsidRDefault="00E6322B" w:rsidP="00B43DE3">
            <w:r>
              <w:t>0</w:t>
            </w:r>
            <w:r w:rsidR="00D75E21">
              <w:t>7</w:t>
            </w:r>
          </w:p>
        </w:tc>
        <w:tc>
          <w:tcPr>
            <w:tcW w:w="1755" w:type="dxa"/>
          </w:tcPr>
          <w:p w14:paraId="7E1C6D94" w14:textId="52EB151C" w:rsidR="00E6322B" w:rsidRDefault="002F7C94" w:rsidP="00B43DE3">
            <w:r>
              <w:t>SMTP-buizenpost</w:t>
            </w:r>
          </w:p>
        </w:tc>
        <w:tc>
          <w:tcPr>
            <w:tcW w:w="1331" w:type="dxa"/>
          </w:tcPr>
          <w:p w14:paraId="6BB9E253" w14:textId="77777777" w:rsidR="00E6322B" w:rsidRDefault="00E6322B" w:rsidP="00506A76">
            <w:pPr>
              <w:jc w:val="center"/>
            </w:pPr>
          </w:p>
        </w:tc>
        <w:tc>
          <w:tcPr>
            <w:tcW w:w="1250" w:type="dxa"/>
          </w:tcPr>
          <w:p w14:paraId="23DE523C" w14:textId="77777777" w:rsidR="00E6322B" w:rsidRDefault="00E6322B" w:rsidP="00506A76">
            <w:pPr>
              <w:jc w:val="center"/>
            </w:pPr>
          </w:p>
        </w:tc>
        <w:tc>
          <w:tcPr>
            <w:tcW w:w="1376" w:type="dxa"/>
          </w:tcPr>
          <w:p w14:paraId="21615E5F" w14:textId="77777777" w:rsidR="00E6322B" w:rsidRDefault="00506A76" w:rsidP="00506A76">
            <w:pPr>
              <w:jc w:val="center"/>
            </w:pPr>
            <w:r>
              <w:t>X</w:t>
            </w:r>
          </w:p>
        </w:tc>
        <w:tc>
          <w:tcPr>
            <w:tcW w:w="1297" w:type="dxa"/>
          </w:tcPr>
          <w:p w14:paraId="52E56223" w14:textId="1F4FDC58" w:rsidR="00982EE8" w:rsidRDefault="00982EE8" w:rsidP="00506A76">
            <w:pPr>
              <w:jc w:val="center"/>
            </w:pPr>
            <w:r>
              <w:t>nee</w:t>
            </w:r>
          </w:p>
        </w:tc>
      </w:tr>
      <w:tr w:rsidR="00E6322B" w14:paraId="5EE5427E" w14:textId="77777777" w:rsidTr="6B457EAC">
        <w:tc>
          <w:tcPr>
            <w:tcW w:w="1180" w:type="dxa"/>
          </w:tcPr>
          <w:p w14:paraId="5DA17688" w14:textId="77777777" w:rsidR="00E6322B" w:rsidRDefault="00E6322B" w:rsidP="00B43DE3">
            <w:r>
              <w:t>0</w:t>
            </w:r>
            <w:r w:rsidR="00D75E21">
              <w:t>8</w:t>
            </w:r>
          </w:p>
        </w:tc>
        <w:tc>
          <w:tcPr>
            <w:tcW w:w="1755" w:type="dxa"/>
          </w:tcPr>
          <w:p w14:paraId="753D8190" w14:textId="77777777" w:rsidR="00E6322B" w:rsidRDefault="00E6322B" w:rsidP="00B43DE3">
            <w:r>
              <w:t>ESPA RS 232</w:t>
            </w:r>
          </w:p>
          <w:p w14:paraId="727BFBFF" w14:textId="77777777" w:rsidR="00E6322B" w:rsidRDefault="00E6322B" w:rsidP="00B43DE3">
            <w:r>
              <w:t>intercom</w:t>
            </w:r>
          </w:p>
        </w:tc>
        <w:tc>
          <w:tcPr>
            <w:tcW w:w="1331" w:type="dxa"/>
          </w:tcPr>
          <w:p w14:paraId="07547A01" w14:textId="77777777" w:rsidR="00E6322B" w:rsidRDefault="00E6322B" w:rsidP="00506A76">
            <w:pPr>
              <w:jc w:val="center"/>
            </w:pPr>
          </w:p>
        </w:tc>
        <w:tc>
          <w:tcPr>
            <w:tcW w:w="1250" w:type="dxa"/>
          </w:tcPr>
          <w:p w14:paraId="5043CB0F" w14:textId="77777777" w:rsidR="00E6322B" w:rsidRDefault="00E6322B" w:rsidP="00506A76">
            <w:pPr>
              <w:jc w:val="center"/>
            </w:pPr>
          </w:p>
        </w:tc>
        <w:tc>
          <w:tcPr>
            <w:tcW w:w="1376" w:type="dxa"/>
          </w:tcPr>
          <w:p w14:paraId="709FC242" w14:textId="77777777" w:rsidR="00E6322B" w:rsidRDefault="00506A76" w:rsidP="00506A76">
            <w:pPr>
              <w:jc w:val="center"/>
            </w:pPr>
            <w:r>
              <w:t>X</w:t>
            </w:r>
          </w:p>
        </w:tc>
        <w:tc>
          <w:tcPr>
            <w:tcW w:w="1297" w:type="dxa"/>
          </w:tcPr>
          <w:p w14:paraId="07459315" w14:textId="6FFF217E" w:rsidR="00E6322B" w:rsidRDefault="0067709D" w:rsidP="00506A76">
            <w:pPr>
              <w:jc w:val="center"/>
            </w:pPr>
            <w:r>
              <w:t>ja</w:t>
            </w:r>
          </w:p>
        </w:tc>
      </w:tr>
      <w:tr w:rsidR="00E6322B" w14:paraId="1A0A7D9C" w14:textId="77777777" w:rsidTr="6B457EAC">
        <w:tc>
          <w:tcPr>
            <w:tcW w:w="1180" w:type="dxa"/>
          </w:tcPr>
          <w:p w14:paraId="28B3F3FC" w14:textId="77777777" w:rsidR="00E6322B" w:rsidRDefault="00D75E21" w:rsidP="00B43DE3">
            <w:r>
              <w:t>09</w:t>
            </w:r>
          </w:p>
        </w:tc>
        <w:tc>
          <w:tcPr>
            <w:tcW w:w="1755" w:type="dxa"/>
          </w:tcPr>
          <w:p w14:paraId="163EA6B1" w14:textId="77777777" w:rsidR="00E6322B" w:rsidRDefault="00E6322B" w:rsidP="00B43DE3">
            <w:proofErr w:type="spellStart"/>
            <w:r>
              <w:t>Hertek</w:t>
            </w:r>
            <w:proofErr w:type="spellEnd"/>
            <w:r>
              <w:t xml:space="preserve"> brandmeld-</w:t>
            </w:r>
          </w:p>
          <w:p w14:paraId="49FBAEFC" w14:textId="77777777" w:rsidR="00E6322B" w:rsidRDefault="00E6322B" w:rsidP="00B43DE3">
            <w:r>
              <w:t>Installatie Sophia</w:t>
            </w:r>
          </w:p>
        </w:tc>
        <w:tc>
          <w:tcPr>
            <w:tcW w:w="1331" w:type="dxa"/>
          </w:tcPr>
          <w:p w14:paraId="6537F28F" w14:textId="77777777" w:rsidR="00E6322B" w:rsidRDefault="00E6322B" w:rsidP="00506A76">
            <w:pPr>
              <w:jc w:val="center"/>
            </w:pPr>
          </w:p>
        </w:tc>
        <w:tc>
          <w:tcPr>
            <w:tcW w:w="1250" w:type="dxa"/>
          </w:tcPr>
          <w:p w14:paraId="6DFB9E20" w14:textId="77777777" w:rsidR="00E6322B" w:rsidRDefault="00E6322B" w:rsidP="00506A76">
            <w:pPr>
              <w:jc w:val="center"/>
            </w:pPr>
          </w:p>
        </w:tc>
        <w:tc>
          <w:tcPr>
            <w:tcW w:w="1376" w:type="dxa"/>
          </w:tcPr>
          <w:p w14:paraId="6E1A8611" w14:textId="77777777" w:rsidR="00E6322B" w:rsidRDefault="00506A76" w:rsidP="00506A76">
            <w:pPr>
              <w:jc w:val="center"/>
            </w:pPr>
            <w:r>
              <w:t>X</w:t>
            </w:r>
          </w:p>
        </w:tc>
        <w:tc>
          <w:tcPr>
            <w:tcW w:w="1297" w:type="dxa"/>
          </w:tcPr>
          <w:p w14:paraId="2E1A7143" w14:textId="77777777" w:rsidR="00E6322B" w:rsidRDefault="00E6322B" w:rsidP="00506A76">
            <w:pPr>
              <w:jc w:val="center"/>
            </w:pPr>
          </w:p>
          <w:p w14:paraId="70DF9E56" w14:textId="3F0CECB5" w:rsidR="00982EE8" w:rsidRDefault="00982EE8" w:rsidP="00506A76">
            <w:pPr>
              <w:jc w:val="center"/>
            </w:pPr>
            <w:r>
              <w:t>nee</w:t>
            </w:r>
          </w:p>
        </w:tc>
      </w:tr>
      <w:tr w:rsidR="00E6322B" w14:paraId="57E920A5" w14:textId="77777777" w:rsidTr="6B457EAC">
        <w:tc>
          <w:tcPr>
            <w:tcW w:w="1180" w:type="dxa"/>
          </w:tcPr>
          <w:p w14:paraId="5D369756" w14:textId="77777777" w:rsidR="00E6322B" w:rsidRDefault="00E6322B" w:rsidP="00B43DE3">
            <w:r>
              <w:t>1</w:t>
            </w:r>
            <w:r w:rsidR="00D75E21">
              <w:t>0</w:t>
            </w:r>
          </w:p>
        </w:tc>
        <w:tc>
          <w:tcPr>
            <w:tcW w:w="1755" w:type="dxa"/>
          </w:tcPr>
          <w:p w14:paraId="4AE2E138" w14:textId="77777777" w:rsidR="00E6322B" w:rsidRDefault="00E6322B" w:rsidP="00B43DE3">
            <w:r>
              <w:t>Siemens</w:t>
            </w:r>
          </w:p>
          <w:p w14:paraId="0DBF88EB" w14:textId="77777777" w:rsidR="00E6322B" w:rsidRDefault="00E6322B" w:rsidP="00B43DE3">
            <w:r>
              <w:t>Brandmeld-</w:t>
            </w:r>
          </w:p>
          <w:p w14:paraId="106366D0" w14:textId="77777777" w:rsidR="00E6322B" w:rsidRDefault="00E6322B" w:rsidP="00E6322B">
            <w:r>
              <w:t>Installatie Centrum locatie</w:t>
            </w:r>
          </w:p>
        </w:tc>
        <w:tc>
          <w:tcPr>
            <w:tcW w:w="1331" w:type="dxa"/>
          </w:tcPr>
          <w:p w14:paraId="44E871BC" w14:textId="77777777" w:rsidR="00E6322B" w:rsidRDefault="00E6322B" w:rsidP="00506A76">
            <w:pPr>
              <w:jc w:val="center"/>
            </w:pPr>
          </w:p>
        </w:tc>
        <w:tc>
          <w:tcPr>
            <w:tcW w:w="1250" w:type="dxa"/>
          </w:tcPr>
          <w:p w14:paraId="144A5D23" w14:textId="77777777" w:rsidR="00E6322B" w:rsidRDefault="00E6322B" w:rsidP="00506A76">
            <w:pPr>
              <w:jc w:val="center"/>
            </w:pPr>
          </w:p>
        </w:tc>
        <w:tc>
          <w:tcPr>
            <w:tcW w:w="1376" w:type="dxa"/>
          </w:tcPr>
          <w:p w14:paraId="4B4DA821" w14:textId="77777777" w:rsidR="00E6322B" w:rsidRDefault="00506A76" w:rsidP="00506A76">
            <w:pPr>
              <w:jc w:val="center"/>
            </w:pPr>
            <w:r>
              <w:t>X</w:t>
            </w:r>
          </w:p>
        </w:tc>
        <w:tc>
          <w:tcPr>
            <w:tcW w:w="1297" w:type="dxa"/>
          </w:tcPr>
          <w:p w14:paraId="2C712046" w14:textId="77777777" w:rsidR="00E6322B" w:rsidRDefault="00E6322B" w:rsidP="00506A76">
            <w:pPr>
              <w:jc w:val="center"/>
            </w:pPr>
          </w:p>
          <w:p w14:paraId="738610EB" w14:textId="7ACBED17" w:rsidR="00982EE8" w:rsidRDefault="00982EE8" w:rsidP="00506A76">
            <w:pPr>
              <w:jc w:val="center"/>
            </w:pPr>
            <w:r>
              <w:t>nee</w:t>
            </w:r>
          </w:p>
        </w:tc>
      </w:tr>
      <w:tr w:rsidR="00E6322B" w14:paraId="360573F8" w14:textId="77777777" w:rsidTr="6B457EAC">
        <w:tc>
          <w:tcPr>
            <w:tcW w:w="1180" w:type="dxa"/>
          </w:tcPr>
          <w:p w14:paraId="4737E36C" w14:textId="77777777" w:rsidR="00E6322B" w:rsidRDefault="00E6322B" w:rsidP="00B43DE3">
            <w:r>
              <w:t>1</w:t>
            </w:r>
            <w:r w:rsidR="00D75E21">
              <w:t>1</w:t>
            </w:r>
          </w:p>
        </w:tc>
        <w:tc>
          <w:tcPr>
            <w:tcW w:w="1755" w:type="dxa"/>
          </w:tcPr>
          <w:p w14:paraId="637805D2" w14:textId="7E7F41E7" w:rsidR="00E6322B" w:rsidRDefault="00E6322B" w:rsidP="00677B26">
            <w:pPr>
              <w:widowControl/>
              <w:spacing w:line="240" w:lineRule="auto"/>
            </w:pPr>
            <w:r w:rsidRPr="00E6322B">
              <w:t xml:space="preserve">Spreek-luisterverbinding isolatiekamers centrum locatie </w:t>
            </w:r>
          </w:p>
        </w:tc>
        <w:tc>
          <w:tcPr>
            <w:tcW w:w="1331" w:type="dxa"/>
          </w:tcPr>
          <w:p w14:paraId="463F29E8" w14:textId="77777777" w:rsidR="00E6322B" w:rsidRDefault="00E6322B" w:rsidP="00506A76">
            <w:pPr>
              <w:jc w:val="center"/>
            </w:pPr>
          </w:p>
        </w:tc>
        <w:tc>
          <w:tcPr>
            <w:tcW w:w="1250" w:type="dxa"/>
          </w:tcPr>
          <w:p w14:paraId="3B7B4B86" w14:textId="77777777" w:rsidR="00E6322B" w:rsidRDefault="00E6322B" w:rsidP="00506A76">
            <w:pPr>
              <w:jc w:val="center"/>
            </w:pPr>
          </w:p>
        </w:tc>
        <w:tc>
          <w:tcPr>
            <w:tcW w:w="1376" w:type="dxa"/>
          </w:tcPr>
          <w:p w14:paraId="6A3A5489" w14:textId="77777777" w:rsidR="00E6322B" w:rsidRDefault="00506A76" w:rsidP="00506A76">
            <w:pPr>
              <w:jc w:val="center"/>
            </w:pPr>
            <w:r>
              <w:t>X</w:t>
            </w:r>
          </w:p>
        </w:tc>
        <w:tc>
          <w:tcPr>
            <w:tcW w:w="1297" w:type="dxa"/>
          </w:tcPr>
          <w:p w14:paraId="563D233C" w14:textId="26FA9EE1" w:rsidR="00E6322B" w:rsidRDefault="0067709D" w:rsidP="00506A76">
            <w:pPr>
              <w:jc w:val="center"/>
            </w:pPr>
            <w:r>
              <w:t>ja</w:t>
            </w:r>
          </w:p>
        </w:tc>
      </w:tr>
      <w:tr w:rsidR="00E6322B" w14:paraId="5C2B4215" w14:textId="77777777" w:rsidTr="6B457EAC">
        <w:tc>
          <w:tcPr>
            <w:tcW w:w="1180" w:type="dxa"/>
          </w:tcPr>
          <w:p w14:paraId="4B73E586" w14:textId="77777777" w:rsidR="00E6322B" w:rsidRDefault="00E6322B" w:rsidP="00B43DE3">
            <w:r>
              <w:t>1</w:t>
            </w:r>
            <w:r w:rsidR="00D75E21">
              <w:t>2</w:t>
            </w:r>
          </w:p>
        </w:tc>
        <w:tc>
          <w:tcPr>
            <w:tcW w:w="1755" w:type="dxa"/>
          </w:tcPr>
          <w:p w14:paraId="3A0FF5F2" w14:textId="0B304177" w:rsidR="00E6322B" w:rsidRDefault="00E6322B" w:rsidP="00677B26">
            <w:pPr>
              <w:widowControl/>
              <w:spacing w:line="240" w:lineRule="auto"/>
            </w:pPr>
            <w:r w:rsidRPr="00E6322B">
              <w:t>Aanmeldzuil facilitair zorgmedewerker</w:t>
            </w:r>
          </w:p>
        </w:tc>
        <w:tc>
          <w:tcPr>
            <w:tcW w:w="1331" w:type="dxa"/>
          </w:tcPr>
          <w:p w14:paraId="5630AD66" w14:textId="77777777" w:rsidR="00E6322B" w:rsidRDefault="00E6322B" w:rsidP="00506A76">
            <w:pPr>
              <w:jc w:val="center"/>
            </w:pPr>
          </w:p>
        </w:tc>
        <w:tc>
          <w:tcPr>
            <w:tcW w:w="1250" w:type="dxa"/>
          </w:tcPr>
          <w:p w14:paraId="61829076" w14:textId="77777777" w:rsidR="00E6322B" w:rsidRDefault="00E6322B" w:rsidP="00506A76">
            <w:pPr>
              <w:jc w:val="center"/>
            </w:pPr>
          </w:p>
        </w:tc>
        <w:tc>
          <w:tcPr>
            <w:tcW w:w="1376" w:type="dxa"/>
          </w:tcPr>
          <w:p w14:paraId="4FC8BD3B" w14:textId="77777777" w:rsidR="00E6322B" w:rsidRDefault="00506A76" w:rsidP="00506A76">
            <w:pPr>
              <w:jc w:val="center"/>
            </w:pPr>
            <w:r>
              <w:t>X</w:t>
            </w:r>
          </w:p>
        </w:tc>
        <w:tc>
          <w:tcPr>
            <w:tcW w:w="1297" w:type="dxa"/>
          </w:tcPr>
          <w:p w14:paraId="2BA226A1" w14:textId="238D6E1F" w:rsidR="00E6322B" w:rsidRDefault="0067709D" w:rsidP="00506A76">
            <w:pPr>
              <w:jc w:val="center"/>
            </w:pPr>
            <w:r>
              <w:t>ja</w:t>
            </w:r>
          </w:p>
        </w:tc>
      </w:tr>
      <w:tr w:rsidR="00E6322B" w14:paraId="17AD93B2" w14:textId="77777777" w:rsidTr="6B457EAC">
        <w:tc>
          <w:tcPr>
            <w:tcW w:w="1180" w:type="dxa"/>
          </w:tcPr>
          <w:p w14:paraId="0DE4B5B7" w14:textId="2A52B3D1" w:rsidR="00E6322B" w:rsidRDefault="404D4205" w:rsidP="00B43DE3">
            <w:r>
              <w:t>13</w:t>
            </w:r>
          </w:p>
        </w:tc>
        <w:tc>
          <w:tcPr>
            <w:tcW w:w="1755" w:type="dxa"/>
          </w:tcPr>
          <w:p w14:paraId="66204FF1" w14:textId="080547B1" w:rsidR="00E6322B" w:rsidRDefault="03EC0435" w:rsidP="00B43DE3">
            <w:r>
              <w:t>PXP service</w:t>
            </w:r>
            <w:r w:rsidR="06A45193">
              <w:t>-</w:t>
            </w:r>
            <w:r>
              <w:t xml:space="preserve"> oproepen</w:t>
            </w:r>
          </w:p>
        </w:tc>
        <w:tc>
          <w:tcPr>
            <w:tcW w:w="1331" w:type="dxa"/>
          </w:tcPr>
          <w:p w14:paraId="2DBF0D7D" w14:textId="77777777" w:rsidR="00E6322B" w:rsidRDefault="00E6322B" w:rsidP="00506A76">
            <w:pPr>
              <w:jc w:val="center"/>
            </w:pPr>
          </w:p>
        </w:tc>
        <w:tc>
          <w:tcPr>
            <w:tcW w:w="1250" w:type="dxa"/>
          </w:tcPr>
          <w:p w14:paraId="6B62F1B3" w14:textId="77777777" w:rsidR="00E6322B" w:rsidRDefault="00E6322B" w:rsidP="00506A76">
            <w:pPr>
              <w:jc w:val="center"/>
            </w:pPr>
          </w:p>
        </w:tc>
        <w:tc>
          <w:tcPr>
            <w:tcW w:w="1376" w:type="dxa"/>
          </w:tcPr>
          <w:p w14:paraId="02F2C34E" w14:textId="5E0CD98E" w:rsidR="00E6322B" w:rsidRPr="00506A76" w:rsidRDefault="404D4205" w:rsidP="00506A76">
            <w:pPr>
              <w:jc w:val="center"/>
              <w:rPr>
                <w:highlight w:val="yellow"/>
              </w:rPr>
            </w:pPr>
            <w:r w:rsidRPr="004B1071">
              <w:t>X</w:t>
            </w:r>
          </w:p>
        </w:tc>
        <w:tc>
          <w:tcPr>
            <w:tcW w:w="1297" w:type="dxa"/>
          </w:tcPr>
          <w:p w14:paraId="680A4E5D" w14:textId="5D801959" w:rsidR="00E6322B" w:rsidRPr="0067709D" w:rsidRDefault="0067709D" w:rsidP="00677B26">
            <w:pPr>
              <w:jc w:val="center"/>
            </w:pPr>
            <w:r>
              <w:t>ja</w:t>
            </w:r>
          </w:p>
        </w:tc>
      </w:tr>
    </w:tbl>
    <w:p w14:paraId="19219836" w14:textId="77777777" w:rsidR="00B43DE3" w:rsidRDefault="00B43DE3" w:rsidP="00B43DE3"/>
    <w:p w14:paraId="10884CE3" w14:textId="65350F9E" w:rsidR="002C67AE" w:rsidRPr="00FB0429" w:rsidRDefault="560D9F45" w:rsidP="24881D37">
      <w:pPr>
        <w:rPr>
          <w:i/>
          <w:iCs/>
        </w:rPr>
      </w:pPr>
      <w:r w:rsidRPr="24881D37">
        <w:rPr>
          <w:i/>
          <w:iCs/>
        </w:rPr>
        <w:t xml:space="preserve">Tabel 2: </w:t>
      </w:r>
      <w:r w:rsidR="101914E0" w:rsidRPr="24881D37">
        <w:rPr>
          <w:i/>
          <w:iCs/>
        </w:rPr>
        <w:t>De in de tabel gehanteerde X betekent dat de integratie</w:t>
      </w:r>
      <w:r w:rsidR="0A025030" w:rsidRPr="24881D37">
        <w:rPr>
          <w:i/>
          <w:iCs/>
        </w:rPr>
        <w:t xml:space="preserve"> gerealiseerd moet worden voor de</w:t>
      </w:r>
      <w:r w:rsidR="101914E0" w:rsidRPr="24881D37">
        <w:rPr>
          <w:i/>
          <w:iCs/>
        </w:rPr>
        <w:t xml:space="preserve"> </w:t>
      </w:r>
      <w:r w:rsidR="630CD7AA" w:rsidRPr="24881D37">
        <w:rPr>
          <w:i/>
          <w:iCs/>
        </w:rPr>
        <w:t>Multiplexer en/of IAS en/of Message Broker.</w:t>
      </w:r>
    </w:p>
    <w:p w14:paraId="14195BD0" w14:textId="1A7427F0" w:rsidR="00506A76" w:rsidRPr="00EC720E" w:rsidRDefault="00506A76" w:rsidP="00EC720E">
      <w:pPr>
        <w:pStyle w:val="Kop2"/>
      </w:pPr>
      <w:bookmarkStart w:id="50" w:name="_Toc121321258"/>
      <w:bookmarkStart w:id="51" w:name="_Toc121920903"/>
      <w:bookmarkStart w:id="52" w:name="_Toc121921641"/>
      <w:bookmarkStart w:id="53" w:name="_Toc124436879"/>
      <w:r w:rsidRPr="00EC720E">
        <w:lastRenderedPageBreak/>
        <w:t>Gevraagde uitbreiding integraties</w:t>
      </w:r>
      <w:bookmarkEnd w:id="50"/>
      <w:bookmarkEnd w:id="51"/>
      <w:bookmarkEnd w:id="52"/>
      <w:bookmarkEnd w:id="53"/>
    </w:p>
    <w:p w14:paraId="7194DBDC" w14:textId="77777777" w:rsidR="00506A76" w:rsidRDefault="00506A76" w:rsidP="00506A76"/>
    <w:p w14:paraId="2E4B2A23" w14:textId="6C05917D" w:rsidR="009B7D16" w:rsidRDefault="702F7202" w:rsidP="24881D37">
      <w:pPr>
        <w:rPr>
          <w:highlight w:val="yellow"/>
        </w:rPr>
      </w:pPr>
      <w:r>
        <w:t xml:space="preserve">In onderstaande tabel wordt een overzicht geboden van de integraties die als uitbreiding </w:t>
      </w:r>
      <w:r w:rsidR="00DF21C8">
        <w:t>gevraagd worden door</w:t>
      </w:r>
      <w:r w:rsidR="2329E03A">
        <w:t xml:space="preserve"> </w:t>
      </w:r>
      <w:r w:rsidR="1DF935B4">
        <w:t>Inschrijver</w:t>
      </w:r>
      <w:r w:rsidR="0A025030">
        <w:t xml:space="preserve"> te realise</w:t>
      </w:r>
      <w:r w:rsidR="2329E03A">
        <w:t xml:space="preserve">ren. Deze gevraagde integraties worden geïnterpreteerd als </w:t>
      </w:r>
      <w:r w:rsidR="00DF21C8">
        <w:t>i</w:t>
      </w:r>
      <w:r w:rsidR="44484B83">
        <w:t>mplementatie</w:t>
      </w:r>
      <w:r w:rsidR="00A938CC">
        <w:t>-</w:t>
      </w:r>
      <w:r w:rsidR="00DF21C8">
        <w:t>eis</w:t>
      </w:r>
      <w:r w:rsidR="44484B83">
        <w:t xml:space="preserve"> </w:t>
      </w:r>
      <w:r w:rsidR="3BA88146">
        <w:t>(</w:t>
      </w:r>
      <w:r w:rsidR="769D05B0">
        <w:t xml:space="preserve">vanuit de bedrijfsvoering </w:t>
      </w:r>
      <w:r w:rsidR="3BA88146">
        <w:t xml:space="preserve">beschikbaar bij </w:t>
      </w:r>
      <w:r w:rsidR="00DF21C8">
        <w:t>aanvang van de</w:t>
      </w:r>
      <w:r w:rsidR="00A938CC">
        <w:t xml:space="preserve"> eerste </w:t>
      </w:r>
      <w:r w:rsidR="3BA88146">
        <w:t xml:space="preserve">implementatie) </w:t>
      </w:r>
      <w:r w:rsidR="44484B83">
        <w:t xml:space="preserve">of </w:t>
      </w:r>
      <w:r w:rsidR="00A938CC">
        <w:t>u</w:t>
      </w:r>
      <w:r w:rsidR="6E046BD1">
        <w:t>itvoeringseis</w:t>
      </w:r>
      <w:r w:rsidR="6E8F55E0">
        <w:t xml:space="preserve"> (</w:t>
      </w:r>
      <w:r w:rsidR="00A938CC">
        <w:t>uiterlijk</w:t>
      </w:r>
      <w:r w:rsidR="6E8F55E0">
        <w:t xml:space="preserve"> </w:t>
      </w:r>
      <w:r w:rsidR="00A938CC">
        <w:t xml:space="preserve">1 en </w:t>
      </w:r>
      <w:r w:rsidR="6E8F55E0">
        <w:t>2 jaar na gunning)</w:t>
      </w:r>
      <w:r w:rsidR="2329E03A">
        <w:t>.</w:t>
      </w:r>
      <w:r w:rsidR="0B4B6E3C">
        <w:t xml:space="preserve"> </w:t>
      </w:r>
    </w:p>
    <w:p w14:paraId="3DCBDBEB" w14:textId="77777777" w:rsidR="009B7D16" w:rsidRDefault="009B7D16" w:rsidP="00506A76"/>
    <w:p w14:paraId="45E8CC60" w14:textId="38CA23CA" w:rsidR="00506A76" w:rsidRDefault="2FCDEC10" w:rsidP="00506A76">
      <w:r>
        <w:t>Deze integraties v</w:t>
      </w:r>
      <w:r w:rsidR="7EDA4562">
        <w:t>or</w:t>
      </w:r>
      <w:r>
        <w:t xml:space="preserve">men geen onderdeel van de </w:t>
      </w:r>
      <w:proofErr w:type="spellStart"/>
      <w:r w:rsidRPr="1800EE03">
        <w:rPr>
          <w:i/>
          <w:iCs/>
        </w:rPr>
        <w:t>Proof</w:t>
      </w:r>
      <w:proofErr w:type="spellEnd"/>
      <w:r w:rsidRPr="1800EE03">
        <w:rPr>
          <w:i/>
          <w:iCs/>
        </w:rPr>
        <w:t xml:space="preserve"> op Concept</w:t>
      </w:r>
      <w:r>
        <w:t xml:space="preserve">. </w:t>
      </w:r>
    </w:p>
    <w:p w14:paraId="769D0D3C" w14:textId="77777777" w:rsidR="00506A76" w:rsidRDefault="00506A76" w:rsidP="00506A76"/>
    <w:p w14:paraId="36F81888" w14:textId="2A616772" w:rsidR="00506A76" w:rsidRDefault="2FCDEC10" w:rsidP="00506A76">
      <w:r>
        <w:t xml:space="preserve">In hoofdstuk 4 worden </w:t>
      </w:r>
      <w:r w:rsidR="605FD2DA">
        <w:t>onderstaande</w:t>
      </w:r>
      <w:r>
        <w:t xml:space="preserve"> integraties nader toegelicht. </w:t>
      </w:r>
    </w:p>
    <w:p w14:paraId="51D89D70" w14:textId="77777777" w:rsidR="00F24005" w:rsidRDefault="00F24005" w:rsidP="00506A76"/>
    <w:p w14:paraId="5F4CB0E0" w14:textId="77777777" w:rsidR="00F24005" w:rsidRDefault="00F24005" w:rsidP="00506A76"/>
    <w:tbl>
      <w:tblPr>
        <w:tblStyle w:val="Tabelraster"/>
        <w:tblW w:w="8190" w:type="dxa"/>
        <w:tblLook w:val="04A0" w:firstRow="1" w:lastRow="0" w:firstColumn="1" w:lastColumn="0" w:noHBand="0" w:noVBand="1"/>
      </w:tblPr>
      <w:tblGrid>
        <w:gridCol w:w="962"/>
        <w:gridCol w:w="1701"/>
        <w:gridCol w:w="1701"/>
        <w:gridCol w:w="1275"/>
        <w:gridCol w:w="1044"/>
        <w:gridCol w:w="1507"/>
      </w:tblGrid>
      <w:tr w:rsidR="007A284A" w14:paraId="7C46DCC8" w14:textId="77777777" w:rsidTr="24881D37">
        <w:trPr>
          <w:trHeight w:val="300"/>
        </w:trPr>
        <w:tc>
          <w:tcPr>
            <w:tcW w:w="962" w:type="dxa"/>
            <w:shd w:val="clear" w:color="auto" w:fill="B4C6E7" w:themeFill="accent1" w:themeFillTint="66"/>
          </w:tcPr>
          <w:p w14:paraId="59F4BA6A" w14:textId="77777777" w:rsidR="007A284A" w:rsidRDefault="007A284A" w:rsidP="00E55514">
            <w:pPr>
              <w:jc w:val="center"/>
            </w:pPr>
            <w:r>
              <w:t>Nummer</w:t>
            </w:r>
          </w:p>
        </w:tc>
        <w:tc>
          <w:tcPr>
            <w:tcW w:w="1701" w:type="dxa"/>
            <w:shd w:val="clear" w:color="auto" w:fill="B4C6E7" w:themeFill="accent1" w:themeFillTint="66"/>
          </w:tcPr>
          <w:p w14:paraId="1CA05518" w14:textId="77777777" w:rsidR="007A284A" w:rsidRDefault="007A284A" w:rsidP="00E55514">
            <w:pPr>
              <w:jc w:val="center"/>
            </w:pPr>
            <w:r>
              <w:t>Integratie</w:t>
            </w:r>
          </w:p>
        </w:tc>
        <w:tc>
          <w:tcPr>
            <w:tcW w:w="1701" w:type="dxa"/>
            <w:shd w:val="clear" w:color="auto" w:fill="B4C6E7" w:themeFill="accent1" w:themeFillTint="66"/>
          </w:tcPr>
          <w:p w14:paraId="115ED346" w14:textId="63D13A9D" w:rsidR="3803EDC6" w:rsidRPr="00A938CC" w:rsidRDefault="3803EDC6" w:rsidP="03726839">
            <w:pPr>
              <w:jc w:val="center"/>
            </w:pPr>
            <w:r w:rsidRPr="00A938CC">
              <w:t>Eis</w:t>
            </w:r>
          </w:p>
        </w:tc>
        <w:tc>
          <w:tcPr>
            <w:tcW w:w="1275" w:type="dxa"/>
            <w:shd w:val="clear" w:color="auto" w:fill="B4C6E7" w:themeFill="accent1" w:themeFillTint="66"/>
          </w:tcPr>
          <w:p w14:paraId="4DED325D" w14:textId="77777777" w:rsidR="007A284A" w:rsidRDefault="007A284A" w:rsidP="00E55514">
            <w:pPr>
              <w:jc w:val="center"/>
            </w:pPr>
            <w:r>
              <w:t>Multiplexer</w:t>
            </w:r>
          </w:p>
          <w:p w14:paraId="1FB1FFEA" w14:textId="77777777" w:rsidR="007A284A" w:rsidRDefault="007A284A" w:rsidP="00E55514">
            <w:pPr>
              <w:jc w:val="center"/>
            </w:pPr>
          </w:p>
        </w:tc>
        <w:tc>
          <w:tcPr>
            <w:tcW w:w="1044" w:type="dxa"/>
            <w:shd w:val="clear" w:color="auto" w:fill="B4C6E7" w:themeFill="accent1" w:themeFillTint="66"/>
          </w:tcPr>
          <w:p w14:paraId="0AB37D97" w14:textId="77777777" w:rsidR="007A284A" w:rsidRDefault="007A284A" w:rsidP="00E55514">
            <w:pPr>
              <w:jc w:val="center"/>
            </w:pPr>
            <w:r>
              <w:t>IAS</w:t>
            </w:r>
          </w:p>
          <w:p w14:paraId="22E5CB92" w14:textId="77777777" w:rsidR="007A284A" w:rsidRDefault="007A284A" w:rsidP="00E55514">
            <w:pPr>
              <w:jc w:val="center"/>
            </w:pPr>
          </w:p>
        </w:tc>
        <w:tc>
          <w:tcPr>
            <w:tcW w:w="1507" w:type="dxa"/>
            <w:shd w:val="clear" w:color="auto" w:fill="B4C6E7" w:themeFill="accent1" w:themeFillTint="66"/>
          </w:tcPr>
          <w:p w14:paraId="64BF5EFA" w14:textId="77777777" w:rsidR="007A284A" w:rsidRDefault="007A284A" w:rsidP="00E55514">
            <w:pPr>
              <w:jc w:val="center"/>
            </w:pPr>
            <w:r>
              <w:t>Message Broker</w:t>
            </w:r>
          </w:p>
          <w:p w14:paraId="1CAB8CD7" w14:textId="77777777" w:rsidR="007A284A" w:rsidRDefault="007A284A" w:rsidP="00E55514">
            <w:pPr>
              <w:jc w:val="center"/>
            </w:pPr>
          </w:p>
        </w:tc>
      </w:tr>
      <w:tr w:rsidR="007A284A" w14:paraId="53DFD8E0" w14:textId="77777777" w:rsidTr="24881D37">
        <w:trPr>
          <w:trHeight w:val="300"/>
        </w:trPr>
        <w:tc>
          <w:tcPr>
            <w:tcW w:w="962" w:type="dxa"/>
          </w:tcPr>
          <w:p w14:paraId="4590EC34" w14:textId="77777777" w:rsidR="007A284A" w:rsidRDefault="007A284A" w:rsidP="00E55514">
            <w:r>
              <w:t>01</w:t>
            </w:r>
          </w:p>
        </w:tc>
        <w:tc>
          <w:tcPr>
            <w:tcW w:w="1701" w:type="dxa"/>
          </w:tcPr>
          <w:p w14:paraId="63C250FE" w14:textId="19D48A63" w:rsidR="007A284A" w:rsidRDefault="007A284A" w:rsidP="00E55514">
            <w:r>
              <w:t>Laboratorium</w:t>
            </w:r>
            <w:r w:rsidR="56F3922A">
              <w:t>-</w:t>
            </w:r>
            <w:r>
              <w:t xml:space="preserve"> systeem </w:t>
            </w:r>
          </w:p>
        </w:tc>
        <w:tc>
          <w:tcPr>
            <w:tcW w:w="1701" w:type="dxa"/>
          </w:tcPr>
          <w:p w14:paraId="21286DBA" w14:textId="610496C3" w:rsidR="1DBCF6C3" w:rsidRPr="00A938CC" w:rsidRDefault="4AD5E624" w:rsidP="03726839">
            <w:pPr>
              <w:jc w:val="center"/>
            </w:pPr>
            <w:r w:rsidRPr="00A938CC">
              <w:t>Uitv</w:t>
            </w:r>
            <w:r w:rsidR="5D91FF0E" w:rsidRPr="00A938CC">
              <w:t>oeringseis</w:t>
            </w:r>
            <w:r w:rsidR="49CA05EB" w:rsidRPr="00A938CC">
              <w:t xml:space="preserve"> binnen 2 jaar na gunning</w:t>
            </w:r>
          </w:p>
        </w:tc>
        <w:tc>
          <w:tcPr>
            <w:tcW w:w="1275" w:type="dxa"/>
          </w:tcPr>
          <w:p w14:paraId="30AA12C4" w14:textId="77777777" w:rsidR="007A284A" w:rsidRDefault="007A284A" w:rsidP="00E55514">
            <w:pPr>
              <w:jc w:val="center"/>
            </w:pPr>
          </w:p>
        </w:tc>
        <w:tc>
          <w:tcPr>
            <w:tcW w:w="1044" w:type="dxa"/>
          </w:tcPr>
          <w:p w14:paraId="079EB1AA" w14:textId="77777777" w:rsidR="007A284A" w:rsidRDefault="007A284A" w:rsidP="00E55514">
            <w:pPr>
              <w:jc w:val="center"/>
            </w:pPr>
          </w:p>
        </w:tc>
        <w:tc>
          <w:tcPr>
            <w:tcW w:w="1507" w:type="dxa"/>
          </w:tcPr>
          <w:p w14:paraId="6E126CAB" w14:textId="77777777" w:rsidR="007A284A" w:rsidRDefault="007A284A" w:rsidP="00E55514">
            <w:pPr>
              <w:jc w:val="center"/>
            </w:pPr>
            <w:r>
              <w:t>X</w:t>
            </w:r>
          </w:p>
        </w:tc>
      </w:tr>
      <w:tr w:rsidR="007A284A" w14:paraId="43116AC7" w14:textId="77777777" w:rsidTr="24881D37">
        <w:trPr>
          <w:trHeight w:val="300"/>
        </w:trPr>
        <w:tc>
          <w:tcPr>
            <w:tcW w:w="962" w:type="dxa"/>
          </w:tcPr>
          <w:p w14:paraId="4D8FF3D9" w14:textId="77777777" w:rsidR="007A284A" w:rsidRDefault="007A284A" w:rsidP="00E55514">
            <w:r>
              <w:t>02</w:t>
            </w:r>
          </w:p>
        </w:tc>
        <w:tc>
          <w:tcPr>
            <w:tcW w:w="1701" w:type="dxa"/>
          </w:tcPr>
          <w:p w14:paraId="268AA9F2" w14:textId="77777777" w:rsidR="007A284A" w:rsidRDefault="007A284A" w:rsidP="00E55514">
            <w:r>
              <w:t xml:space="preserve">ADT </w:t>
            </w:r>
          </w:p>
          <w:p w14:paraId="30A661C9" w14:textId="77777777" w:rsidR="007A284A" w:rsidRPr="003C7BCC" w:rsidRDefault="007A284A" w:rsidP="00E55514">
            <w:r>
              <w:t>Logistiek OK</w:t>
            </w:r>
          </w:p>
        </w:tc>
        <w:tc>
          <w:tcPr>
            <w:tcW w:w="1701" w:type="dxa"/>
          </w:tcPr>
          <w:p w14:paraId="50F158DB" w14:textId="573BB263" w:rsidR="309D42D8" w:rsidRPr="00A938CC" w:rsidRDefault="53B89BED" w:rsidP="03726839">
            <w:pPr>
              <w:jc w:val="center"/>
            </w:pPr>
            <w:r w:rsidRPr="00A938CC">
              <w:t xml:space="preserve">Uitvoeringseis </w:t>
            </w:r>
            <w:r w:rsidR="0291B7DE" w:rsidRPr="00A938CC">
              <w:t>binnen 2 jaar na gunning</w:t>
            </w:r>
          </w:p>
        </w:tc>
        <w:tc>
          <w:tcPr>
            <w:tcW w:w="1275" w:type="dxa"/>
          </w:tcPr>
          <w:p w14:paraId="7A0230AF" w14:textId="77777777" w:rsidR="007A284A" w:rsidRDefault="007A284A" w:rsidP="00E55514">
            <w:pPr>
              <w:jc w:val="center"/>
            </w:pPr>
          </w:p>
        </w:tc>
        <w:tc>
          <w:tcPr>
            <w:tcW w:w="1044" w:type="dxa"/>
          </w:tcPr>
          <w:p w14:paraId="4112B384" w14:textId="77777777" w:rsidR="007A284A" w:rsidRDefault="007A284A" w:rsidP="00E55514">
            <w:pPr>
              <w:jc w:val="center"/>
            </w:pPr>
          </w:p>
        </w:tc>
        <w:tc>
          <w:tcPr>
            <w:tcW w:w="1507" w:type="dxa"/>
          </w:tcPr>
          <w:p w14:paraId="057DB83B" w14:textId="77777777" w:rsidR="007A284A" w:rsidRDefault="007A284A" w:rsidP="00E55514">
            <w:pPr>
              <w:jc w:val="center"/>
            </w:pPr>
            <w:r>
              <w:t>X</w:t>
            </w:r>
          </w:p>
        </w:tc>
      </w:tr>
      <w:tr w:rsidR="007A284A" w14:paraId="46D11E72" w14:textId="77777777" w:rsidTr="24881D37">
        <w:trPr>
          <w:trHeight w:val="300"/>
        </w:trPr>
        <w:tc>
          <w:tcPr>
            <w:tcW w:w="962" w:type="dxa"/>
          </w:tcPr>
          <w:p w14:paraId="0E3A28BE" w14:textId="77777777" w:rsidR="007A284A" w:rsidRDefault="007A284A" w:rsidP="00E55514">
            <w:r>
              <w:t>03</w:t>
            </w:r>
          </w:p>
        </w:tc>
        <w:tc>
          <w:tcPr>
            <w:tcW w:w="1701" w:type="dxa"/>
          </w:tcPr>
          <w:p w14:paraId="6839A955" w14:textId="77777777" w:rsidR="007A284A" w:rsidRDefault="007A284A" w:rsidP="00E55514">
            <w:r>
              <w:t>ADT</w:t>
            </w:r>
          </w:p>
          <w:p w14:paraId="07221772" w14:textId="77777777" w:rsidR="007A284A" w:rsidRDefault="007A284A" w:rsidP="00E55514">
            <w:r>
              <w:t>Logistiek Radiologie</w:t>
            </w:r>
          </w:p>
        </w:tc>
        <w:tc>
          <w:tcPr>
            <w:tcW w:w="1701" w:type="dxa"/>
          </w:tcPr>
          <w:p w14:paraId="418A291B" w14:textId="4D5AD733" w:rsidR="0B9AF32E" w:rsidRPr="00A938CC" w:rsidRDefault="7DAD375A" w:rsidP="03726839">
            <w:pPr>
              <w:jc w:val="center"/>
            </w:pPr>
            <w:r w:rsidRPr="00A938CC">
              <w:t xml:space="preserve">Uitvoeringseis  </w:t>
            </w:r>
            <w:r w:rsidR="417A6285" w:rsidRPr="00A938CC">
              <w:t xml:space="preserve"> binnen 2 jaar na gunning</w:t>
            </w:r>
          </w:p>
        </w:tc>
        <w:tc>
          <w:tcPr>
            <w:tcW w:w="1275" w:type="dxa"/>
          </w:tcPr>
          <w:p w14:paraId="41EA23AA" w14:textId="77777777" w:rsidR="007A284A" w:rsidRDefault="007A284A" w:rsidP="00E55514">
            <w:pPr>
              <w:jc w:val="center"/>
            </w:pPr>
          </w:p>
        </w:tc>
        <w:tc>
          <w:tcPr>
            <w:tcW w:w="1044" w:type="dxa"/>
          </w:tcPr>
          <w:p w14:paraId="4E6713E3" w14:textId="77777777" w:rsidR="007A284A" w:rsidRDefault="007A284A" w:rsidP="00E55514">
            <w:pPr>
              <w:jc w:val="center"/>
            </w:pPr>
          </w:p>
        </w:tc>
        <w:tc>
          <w:tcPr>
            <w:tcW w:w="1507" w:type="dxa"/>
          </w:tcPr>
          <w:p w14:paraId="6372D137" w14:textId="77777777" w:rsidR="007A284A" w:rsidRDefault="007A284A" w:rsidP="00E55514">
            <w:pPr>
              <w:jc w:val="center"/>
            </w:pPr>
            <w:r>
              <w:t>X</w:t>
            </w:r>
          </w:p>
        </w:tc>
      </w:tr>
      <w:tr w:rsidR="007A284A" w14:paraId="30F9D594" w14:textId="77777777" w:rsidTr="24881D37">
        <w:trPr>
          <w:trHeight w:val="300"/>
        </w:trPr>
        <w:tc>
          <w:tcPr>
            <w:tcW w:w="962" w:type="dxa"/>
          </w:tcPr>
          <w:p w14:paraId="5F89D1BB" w14:textId="77777777" w:rsidR="007A284A" w:rsidRDefault="007A284A" w:rsidP="00E55514">
            <w:r>
              <w:t>04</w:t>
            </w:r>
          </w:p>
        </w:tc>
        <w:tc>
          <w:tcPr>
            <w:tcW w:w="1701" w:type="dxa"/>
          </w:tcPr>
          <w:p w14:paraId="453FD65D" w14:textId="77777777" w:rsidR="007A284A" w:rsidRDefault="007A284A" w:rsidP="00E55514">
            <w:r w:rsidRPr="00A00CB4">
              <w:t xml:space="preserve">Servicesysteem </w:t>
            </w:r>
            <w:r>
              <w:br/>
            </w:r>
            <w:proofErr w:type="spellStart"/>
            <w:r>
              <w:t>Topdesk</w:t>
            </w:r>
            <w:proofErr w:type="spellEnd"/>
          </w:p>
        </w:tc>
        <w:tc>
          <w:tcPr>
            <w:tcW w:w="1701" w:type="dxa"/>
          </w:tcPr>
          <w:p w14:paraId="44DCFDDC" w14:textId="1525FD41" w:rsidR="3DE9707E" w:rsidRPr="00A938CC" w:rsidRDefault="17CEC53A" w:rsidP="03726839">
            <w:pPr>
              <w:jc w:val="center"/>
            </w:pPr>
            <w:r w:rsidRPr="00A938CC">
              <w:t>Implementatie</w:t>
            </w:r>
            <w:r w:rsidR="69B8E662" w:rsidRPr="00A938CC">
              <w:t xml:space="preserve"> </w:t>
            </w:r>
            <w:r w:rsidRPr="00A938CC">
              <w:t>eis</w:t>
            </w:r>
          </w:p>
        </w:tc>
        <w:tc>
          <w:tcPr>
            <w:tcW w:w="1275" w:type="dxa"/>
          </w:tcPr>
          <w:p w14:paraId="3D0F890C" w14:textId="77777777" w:rsidR="007A284A" w:rsidRDefault="007A284A" w:rsidP="00E55514">
            <w:pPr>
              <w:jc w:val="center"/>
            </w:pPr>
            <w:r>
              <w:t>X</w:t>
            </w:r>
          </w:p>
        </w:tc>
        <w:tc>
          <w:tcPr>
            <w:tcW w:w="1044" w:type="dxa"/>
          </w:tcPr>
          <w:p w14:paraId="18097458" w14:textId="77777777" w:rsidR="007A284A" w:rsidRDefault="007A284A" w:rsidP="00E55514">
            <w:pPr>
              <w:jc w:val="center"/>
            </w:pPr>
            <w:r>
              <w:t>X</w:t>
            </w:r>
          </w:p>
        </w:tc>
        <w:tc>
          <w:tcPr>
            <w:tcW w:w="1507" w:type="dxa"/>
          </w:tcPr>
          <w:p w14:paraId="3DC1056C" w14:textId="77777777" w:rsidR="007A284A" w:rsidRDefault="007A284A" w:rsidP="00E55514">
            <w:pPr>
              <w:jc w:val="center"/>
            </w:pPr>
            <w:r>
              <w:t>X</w:t>
            </w:r>
          </w:p>
        </w:tc>
      </w:tr>
      <w:tr w:rsidR="007A284A" w14:paraId="7DFD74EC" w14:textId="77777777" w:rsidTr="24881D37">
        <w:trPr>
          <w:trHeight w:val="300"/>
        </w:trPr>
        <w:tc>
          <w:tcPr>
            <w:tcW w:w="962" w:type="dxa"/>
          </w:tcPr>
          <w:p w14:paraId="7B836455" w14:textId="77777777" w:rsidR="007A284A" w:rsidRDefault="007A284A" w:rsidP="00E55514">
            <w:r>
              <w:t>05</w:t>
            </w:r>
          </w:p>
        </w:tc>
        <w:tc>
          <w:tcPr>
            <w:tcW w:w="1701" w:type="dxa"/>
          </w:tcPr>
          <w:p w14:paraId="7AACFB59" w14:textId="77777777" w:rsidR="007A284A" w:rsidRDefault="007A284A" w:rsidP="00E55514">
            <w:r w:rsidRPr="00A00CB4">
              <w:t xml:space="preserve">Servicesysteem </w:t>
            </w:r>
            <w:r>
              <w:br/>
              <w:t>Ultimo</w:t>
            </w:r>
          </w:p>
        </w:tc>
        <w:tc>
          <w:tcPr>
            <w:tcW w:w="1701" w:type="dxa"/>
          </w:tcPr>
          <w:p w14:paraId="28A4C778" w14:textId="08F0E583" w:rsidR="2B893226" w:rsidRPr="00A938CC" w:rsidRDefault="0A6F9BB2" w:rsidP="03726839">
            <w:pPr>
              <w:jc w:val="center"/>
            </w:pPr>
            <w:r w:rsidRPr="00A938CC">
              <w:t xml:space="preserve">Implementatie </w:t>
            </w:r>
            <w:r w:rsidR="543DBA79" w:rsidRPr="00A938CC">
              <w:t>eis</w:t>
            </w:r>
          </w:p>
        </w:tc>
        <w:tc>
          <w:tcPr>
            <w:tcW w:w="1275" w:type="dxa"/>
          </w:tcPr>
          <w:p w14:paraId="593389E1" w14:textId="77777777" w:rsidR="007A284A" w:rsidRDefault="007A284A" w:rsidP="00E55514">
            <w:pPr>
              <w:jc w:val="center"/>
            </w:pPr>
            <w:r>
              <w:t>X</w:t>
            </w:r>
          </w:p>
        </w:tc>
        <w:tc>
          <w:tcPr>
            <w:tcW w:w="1044" w:type="dxa"/>
          </w:tcPr>
          <w:p w14:paraId="293D6304" w14:textId="77777777" w:rsidR="007A284A" w:rsidRDefault="007A284A" w:rsidP="00E55514">
            <w:pPr>
              <w:jc w:val="center"/>
            </w:pPr>
            <w:r>
              <w:t>X</w:t>
            </w:r>
          </w:p>
        </w:tc>
        <w:tc>
          <w:tcPr>
            <w:tcW w:w="1507" w:type="dxa"/>
          </w:tcPr>
          <w:p w14:paraId="330C67F8" w14:textId="77777777" w:rsidR="007A284A" w:rsidRDefault="007A284A" w:rsidP="00E55514">
            <w:pPr>
              <w:jc w:val="center"/>
            </w:pPr>
            <w:r>
              <w:t>X</w:t>
            </w:r>
          </w:p>
        </w:tc>
      </w:tr>
      <w:tr w:rsidR="007A284A" w14:paraId="00EFD8A1" w14:textId="77777777" w:rsidTr="24881D37">
        <w:trPr>
          <w:trHeight w:val="300"/>
        </w:trPr>
        <w:tc>
          <w:tcPr>
            <w:tcW w:w="962" w:type="dxa"/>
          </w:tcPr>
          <w:p w14:paraId="7F7B8E25" w14:textId="77777777" w:rsidR="007A284A" w:rsidRDefault="007A284A" w:rsidP="00E55514">
            <w:r>
              <w:t>06</w:t>
            </w:r>
          </w:p>
        </w:tc>
        <w:tc>
          <w:tcPr>
            <w:tcW w:w="1701" w:type="dxa"/>
          </w:tcPr>
          <w:p w14:paraId="420930EE" w14:textId="77777777" w:rsidR="007A284A" w:rsidRPr="00A00CB4" w:rsidRDefault="007A284A" w:rsidP="00E55514">
            <w:r>
              <w:t xml:space="preserve">Camera + audio-integratie </w:t>
            </w:r>
          </w:p>
        </w:tc>
        <w:tc>
          <w:tcPr>
            <w:tcW w:w="1701" w:type="dxa"/>
          </w:tcPr>
          <w:p w14:paraId="47F56395" w14:textId="14EC0CB1" w:rsidR="14107CEE" w:rsidRPr="00A938CC" w:rsidRDefault="5C560EAD" w:rsidP="03726839">
            <w:pPr>
              <w:jc w:val="center"/>
            </w:pPr>
            <w:r w:rsidRPr="00A938CC">
              <w:t>Uitvoeringseis</w:t>
            </w:r>
            <w:r w:rsidR="1958630C" w:rsidRPr="00A938CC">
              <w:t xml:space="preserve"> binnen </w:t>
            </w:r>
            <w:r w:rsidR="2BD9A512" w:rsidRPr="00A938CC">
              <w:t>1</w:t>
            </w:r>
            <w:r w:rsidR="1958630C" w:rsidRPr="00A938CC">
              <w:t xml:space="preserve"> jaar na gunning</w:t>
            </w:r>
          </w:p>
        </w:tc>
        <w:tc>
          <w:tcPr>
            <w:tcW w:w="1275" w:type="dxa"/>
          </w:tcPr>
          <w:p w14:paraId="75A6EE4E" w14:textId="77777777" w:rsidR="007A284A" w:rsidRDefault="007A284A" w:rsidP="00E55514">
            <w:pPr>
              <w:jc w:val="center"/>
            </w:pPr>
          </w:p>
        </w:tc>
        <w:tc>
          <w:tcPr>
            <w:tcW w:w="1044" w:type="dxa"/>
          </w:tcPr>
          <w:p w14:paraId="201109FE" w14:textId="77777777" w:rsidR="007A284A" w:rsidRDefault="007A284A" w:rsidP="00E55514">
            <w:pPr>
              <w:jc w:val="center"/>
            </w:pPr>
          </w:p>
        </w:tc>
        <w:tc>
          <w:tcPr>
            <w:tcW w:w="1507" w:type="dxa"/>
          </w:tcPr>
          <w:p w14:paraId="48B91F3A" w14:textId="77777777" w:rsidR="007A284A" w:rsidRDefault="007A284A" w:rsidP="00E55514">
            <w:pPr>
              <w:jc w:val="center"/>
            </w:pPr>
            <w:r>
              <w:t>X</w:t>
            </w:r>
          </w:p>
        </w:tc>
      </w:tr>
      <w:tr w:rsidR="007A284A" w14:paraId="72951627" w14:textId="77777777" w:rsidTr="24881D37">
        <w:trPr>
          <w:trHeight w:val="300"/>
        </w:trPr>
        <w:tc>
          <w:tcPr>
            <w:tcW w:w="962" w:type="dxa"/>
          </w:tcPr>
          <w:p w14:paraId="0C5642D4" w14:textId="77777777" w:rsidR="007A284A" w:rsidRDefault="007A284A" w:rsidP="00E55514">
            <w:r>
              <w:t>07</w:t>
            </w:r>
          </w:p>
        </w:tc>
        <w:tc>
          <w:tcPr>
            <w:tcW w:w="1701" w:type="dxa"/>
          </w:tcPr>
          <w:p w14:paraId="644E642E" w14:textId="77777777" w:rsidR="007A284A" w:rsidRDefault="007A284A" w:rsidP="00E55514">
            <w:r>
              <w:t>AI-notificaties</w:t>
            </w:r>
          </w:p>
        </w:tc>
        <w:tc>
          <w:tcPr>
            <w:tcW w:w="1701" w:type="dxa"/>
          </w:tcPr>
          <w:p w14:paraId="48B953F1" w14:textId="2B0A473B" w:rsidR="7017ADB3" w:rsidRPr="00A938CC" w:rsidRDefault="502B3B03" w:rsidP="03726839">
            <w:pPr>
              <w:jc w:val="center"/>
            </w:pPr>
            <w:r w:rsidRPr="00A938CC">
              <w:t>Uitvoeringseis</w:t>
            </w:r>
            <w:r w:rsidR="657F5A2B" w:rsidRPr="00A938CC">
              <w:t xml:space="preserve"> binnen </w:t>
            </w:r>
            <w:r w:rsidR="61BDAFC2" w:rsidRPr="00A938CC">
              <w:t>2</w:t>
            </w:r>
            <w:r w:rsidR="657F5A2B" w:rsidRPr="00A938CC">
              <w:t xml:space="preserve"> jaar na gunning</w:t>
            </w:r>
          </w:p>
        </w:tc>
        <w:tc>
          <w:tcPr>
            <w:tcW w:w="1275" w:type="dxa"/>
          </w:tcPr>
          <w:p w14:paraId="2E6621A6" w14:textId="77777777" w:rsidR="007A284A" w:rsidRDefault="007A284A" w:rsidP="00E55514">
            <w:pPr>
              <w:jc w:val="center"/>
            </w:pPr>
          </w:p>
        </w:tc>
        <w:tc>
          <w:tcPr>
            <w:tcW w:w="1044" w:type="dxa"/>
          </w:tcPr>
          <w:p w14:paraId="1F25B2E0" w14:textId="77777777" w:rsidR="007A284A" w:rsidRDefault="007A284A" w:rsidP="00E55514">
            <w:pPr>
              <w:jc w:val="center"/>
            </w:pPr>
          </w:p>
        </w:tc>
        <w:tc>
          <w:tcPr>
            <w:tcW w:w="1507" w:type="dxa"/>
          </w:tcPr>
          <w:p w14:paraId="044BFF7D" w14:textId="77777777" w:rsidR="007A284A" w:rsidRDefault="007A284A" w:rsidP="00E55514">
            <w:pPr>
              <w:jc w:val="center"/>
            </w:pPr>
            <w:r>
              <w:t>X</w:t>
            </w:r>
          </w:p>
        </w:tc>
      </w:tr>
    </w:tbl>
    <w:p w14:paraId="76A6D331" w14:textId="77777777" w:rsidR="00F24005" w:rsidRDefault="00F24005" w:rsidP="00506A76"/>
    <w:p w14:paraId="48E6EFF8" w14:textId="0A30E65C" w:rsidR="007A284A" w:rsidRPr="002C67AE" w:rsidRDefault="0A025030" w:rsidP="24881D37">
      <w:pPr>
        <w:rPr>
          <w:i/>
          <w:iCs/>
        </w:rPr>
      </w:pPr>
      <w:r w:rsidRPr="24881D37">
        <w:rPr>
          <w:i/>
          <w:iCs/>
        </w:rPr>
        <w:t xml:space="preserve">Tabel 3: </w:t>
      </w:r>
      <w:r w:rsidR="52C349A4" w:rsidRPr="24881D37">
        <w:rPr>
          <w:i/>
          <w:iCs/>
        </w:rPr>
        <w:t xml:space="preserve">De in de tabel gehanteerde X betekent dat de integratie betrekking heeft op de Multiplexer en/of IAS en/of Message Broker. </w:t>
      </w:r>
    </w:p>
    <w:p w14:paraId="6D50E946" w14:textId="77777777" w:rsidR="00F24005" w:rsidRDefault="00F24005" w:rsidP="00506A76"/>
    <w:p w14:paraId="0A82E4DB" w14:textId="77777777" w:rsidR="00F24005" w:rsidRDefault="00F24005" w:rsidP="00506A76"/>
    <w:p w14:paraId="2296C2B8" w14:textId="77777777" w:rsidR="00F24005" w:rsidRDefault="00F24005" w:rsidP="00506A76"/>
    <w:p w14:paraId="54CD245A" w14:textId="183EDBE4" w:rsidR="00506A76" w:rsidRDefault="00506A76" w:rsidP="00506A76"/>
    <w:p w14:paraId="79E28B2A" w14:textId="39DA4B5B" w:rsidR="00506A76" w:rsidRPr="00EC720E" w:rsidRDefault="3D6C59FF" w:rsidP="00EC720E">
      <w:pPr>
        <w:pStyle w:val="Kop1"/>
      </w:pPr>
      <w:bookmarkStart w:id="54" w:name="_Toc121321259"/>
      <w:bookmarkStart w:id="55" w:name="_Toc121920904"/>
      <w:bookmarkStart w:id="56" w:name="_Toc121921642"/>
      <w:bookmarkStart w:id="57" w:name="_Toc124436880"/>
      <w:r w:rsidRPr="00EC720E">
        <w:lastRenderedPageBreak/>
        <w:t>Toelichting</w:t>
      </w:r>
      <w:r w:rsidR="5653E755" w:rsidRPr="00EC720E">
        <w:t xml:space="preserve"> Integraties</w:t>
      </w:r>
      <w:bookmarkEnd w:id="54"/>
      <w:bookmarkEnd w:id="55"/>
      <w:bookmarkEnd w:id="56"/>
      <w:bookmarkEnd w:id="57"/>
    </w:p>
    <w:p w14:paraId="5D68A8EC" w14:textId="09E758C6" w:rsidR="003C7BCC" w:rsidRDefault="6A539D42" w:rsidP="00896D4B">
      <w:r>
        <w:t xml:space="preserve">In dit hoofdstuk worden </w:t>
      </w:r>
      <w:r w:rsidR="444EAAEA">
        <w:t xml:space="preserve">bestaande </w:t>
      </w:r>
      <w:r>
        <w:t xml:space="preserve">integraties nader toegelicht. </w:t>
      </w:r>
      <w:proofErr w:type="gramStart"/>
      <w:r>
        <w:t>Indien</w:t>
      </w:r>
      <w:proofErr w:type="gramEnd"/>
      <w:r>
        <w:t xml:space="preserve"> </w:t>
      </w:r>
      <w:r w:rsidR="49D6A492">
        <w:t>voor de genoemde integratie</w:t>
      </w:r>
      <w:r w:rsidR="2EFF5D18">
        <w:t>s</w:t>
      </w:r>
      <w:r w:rsidR="49D6A492">
        <w:t xml:space="preserve"> </w:t>
      </w:r>
      <w:r w:rsidR="6FBABE74">
        <w:t>vanuit de</w:t>
      </w:r>
      <w:r w:rsidR="49D6A492">
        <w:t xml:space="preserve"> </w:t>
      </w:r>
      <w:r w:rsidR="118C3770">
        <w:t xml:space="preserve">huidige </w:t>
      </w:r>
      <w:r>
        <w:t>leverancier</w:t>
      </w:r>
      <w:r w:rsidR="6AFC45C6">
        <w:t xml:space="preserve"> van deze integratie (of onderdelen hie</w:t>
      </w:r>
      <w:r w:rsidR="2CB51E4A">
        <w:t>r</w:t>
      </w:r>
      <w:r w:rsidR="6AFC45C6">
        <w:t>van)</w:t>
      </w:r>
      <w:r w:rsidR="76E8D3C2">
        <w:t xml:space="preserve"> </w:t>
      </w:r>
      <w:r>
        <w:t>een integratiedocument</w:t>
      </w:r>
      <w:r w:rsidR="41FF6E16">
        <w:t xml:space="preserve"> en/of implementatie</w:t>
      </w:r>
      <w:r>
        <w:t>handleiding beschikbaar is</w:t>
      </w:r>
      <w:r w:rsidR="797A6F23">
        <w:t xml:space="preserve"> dan </w:t>
      </w:r>
      <w:r>
        <w:t xml:space="preserve">wordt dit in de </w:t>
      </w:r>
      <w:r w:rsidR="1CB868E2">
        <w:t>aanvullende documentatie</w:t>
      </w:r>
      <w:r>
        <w:t xml:space="preserve"> aangeven en kan deze </w:t>
      </w:r>
      <w:r w:rsidR="1CB868E2">
        <w:t>op verzoek</w:t>
      </w:r>
      <w:r>
        <w:t xml:space="preserve"> </w:t>
      </w:r>
      <w:r w:rsidR="3564B1D3">
        <w:t xml:space="preserve">beschikbaar worden gesteld aan </w:t>
      </w:r>
      <w:r w:rsidR="5971EC40">
        <w:t>Inschrijver</w:t>
      </w:r>
      <w:r>
        <w:t xml:space="preserve">. </w:t>
      </w:r>
      <w:r w:rsidR="1CB868E2">
        <w:t xml:space="preserve">Indien beschikbaar kan een </w:t>
      </w:r>
      <w:proofErr w:type="spellStart"/>
      <w:r w:rsidR="1CB868E2">
        <w:t>use</w:t>
      </w:r>
      <w:proofErr w:type="spellEnd"/>
      <w:r w:rsidR="1CB868E2">
        <w:t xml:space="preserve">-case met betrekking tot de te realiseren integratie beschikbaar gesteld worden en staat dit vermeld onder item </w:t>
      </w:r>
      <w:proofErr w:type="spellStart"/>
      <w:r w:rsidR="1CB868E2">
        <w:t>use</w:t>
      </w:r>
      <w:proofErr w:type="spellEnd"/>
      <w:r w:rsidR="1CB868E2">
        <w:t xml:space="preserve">-case. </w:t>
      </w:r>
    </w:p>
    <w:p w14:paraId="0B455CF4" w14:textId="77777777" w:rsidR="00EC720E" w:rsidRDefault="00EC720E" w:rsidP="00896D4B"/>
    <w:p w14:paraId="03E867A9" w14:textId="11AF5F6C" w:rsidR="003C7BCC" w:rsidRPr="00EC720E" w:rsidRDefault="003C7BCC" w:rsidP="00EC720E">
      <w:pPr>
        <w:pStyle w:val="Kop2"/>
      </w:pPr>
      <w:bookmarkStart w:id="58" w:name="_Toc121321260"/>
      <w:bookmarkStart w:id="59" w:name="_Toc121920905"/>
      <w:bookmarkStart w:id="60" w:name="_Toc121921643"/>
      <w:bookmarkStart w:id="61" w:name="_Toc124436881"/>
      <w:r w:rsidRPr="00EC720E">
        <w:t>AD – integratie</w:t>
      </w:r>
      <w:bookmarkEnd w:id="58"/>
      <w:bookmarkEnd w:id="59"/>
      <w:bookmarkEnd w:id="60"/>
      <w:bookmarkEnd w:id="61"/>
    </w:p>
    <w:p w14:paraId="06EC7E23" w14:textId="77777777" w:rsidR="002C67AE" w:rsidRPr="002C67AE" w:rsidRDefault="002C67AE" w:rsidP="002C67AE"/>
    <w:tbl>
      <w:tblPr>
        <w:tblStyle w:val="Tabelraster"/>
        <w:tblW w:w="0" w:type="auto"/>
        <w:tblLook w:val="04A0" w:firstRow="1" w:lastRow="0" w:firstColumn="1" w:lastColumn="0" w:noHBand="0" w:noVBand="1"/>
      </w:tblPr>
      <w:tblGrid>
        <w:gridCol w:w="2729"/>
        <w:gridCol w:w="4921"/>
      </w:tblGrid>
      <w:tr w:rsidR="00C40698" w14:paraId="4A8FD0AA" w14:textId="77777777" w:rsidTr="6E7B753C">
        <w:tc>
          <w:tcPr>
            <w:tcW w:w="2729" w:type="dxa"/>
            <w:shd w:val="clear" w:color="auto" w:fill="B4C6E7" w:themeFill="accent1" w:themeFillTint="66"/>
          </w:tcPr>
          <w:p w14:paraId="0D4FE4D6" w14:textId="77777777" w:rsidR="00C40698" w:rsidRPr="00EC720E" w:rsidRDefault="00C40698" w:rsidP="00EC720E">
            <w:pPr>
              <w:rPr>
                <w:b/>
                <w:bCs/>
              </w:rPr>
            </w:pPr>
            <w:bookmarkStart w:id="62" w:name="_Toc119925051"/>
            <w:bookmarkStart w:id="63" w:name="_Toc119926805"/>
            <w:bookmarkStart w:id="64" w:name="_Toc119942613"/>
            <w:bookmarkStart w:id="65" w:name="_Toc120583301"/>
            <w:bookmarkStart w:id="66" w:name="_Toc121321261"/>
            <w:bookmarkStart w:id="67" w:name="_Toc121920174"/>
            <w:bookmarkStart w:id="68" w:name="_Toc121920906"/>
            <w:bookmarkStart w:id="69" w:name="_Toc121921644"/>
            <w:bookmarkStart w:id="70" w:name="_Toc123131352"/>
            <w:bookmarkStart w:id="71" w:name="_Toc123134908"/>
            <w:r w:rsidRPr="00EC720E">
              <w:rPr>
                <w:b/>
                <w:bCs/>
              </w:rPr>
              <w:t>Doel</w:t>
            </w:r>
            <w:bookmarkEnd w:id="62"/>
            <w:bookmarkEnd w:id="63"/>
            <w:bookmarkEnd w:id="64"/>
            <w:bookmarkEnd w:id="65"/>
            <w:bookmarkEnd w:id="66"/>
            <w:bookmarkEnd w:id="67"/>
            <w:bookmarkEnd w:id="68"/>
            <w:bookmarkEnd w:id="69"/>
            <w:bookmarkEnd w:id="70"/>
            <w:bookmarkEnd w:id="71"/>
          </w:p>
        </w:tc>
        <w:tc>
          <w:tcPr>
            <w:tcW w:w="4921" w:type="dxa"/>
          </w:tcPr>
          <w:p w14:paraId="3ACA27E2" w14:textId="3D8C10AD" w:rsidR="00D63592" w:rsidRDefault="280E0418" w:rsidP="00EC720E">
            <w:bookmarkStart w:id="72" w:name="_Toc119925052"/>
            <w:bookmarkStart w:id="73" w:name="_Toc119926806"/>
            <w:bookmarkStart w:id="74" w:name="_Toc119942614"/>
            <w:bookmarkStart w:id="75" w:name="_Toc120583302"/>
            <w:bookmarkStart w:id="76" w:name="_Toc121321262"/>
            <w:bookmarkStart w:id="77" w:name="_Toc121920175"/>
            <w:bookmarkStart w:id="78" w:name="_Toc121920907"/>
            <w:bookmarkStart w:id="79" w:name="_Toc121921645"/>
            <w:bookmarkStart w:id="80" w:name="_Toc123131353"/>
            <w:bookmarkStart w:id="81" w:name="_Toc123134909"/>
            <w:r>
              <w:t>De AD-integratie wordt toegepast voor de authenticatie van medewerkers van het Erasmus MC</w:t>
            </w:r>
            <w:bookmarkEnd w:id="72"/>
            <w:bookmarkEnd w:id="73"/>
            <w:r w:rsidR="5F660D78">
              <w:t>.</w:t>
            </w:r>
            <w:bookmarkEnd w:id="74"/>
            <w:bookmarkEnd w:id="75"/>
            <w:bookmarkEnd w:id="76"/>
            <w:bookmarkEnd w:id="77"/>
            <w:bookmarkEnd w:id="78"/>
            <w:bookmarkEnd w:id="79"/>
            <w:bookmarkEnd w:id="80"/>
            <w:bookmarkEnd w:id="81"/>
          </w:p>
          <w:p w14:paraId="2DE403A5" w14:textId="77777777" w:rsidR="00C40698" w:rsidRPr="00C40698" w:rsidRDefault="00C40698" w:rsidP="00EC720E"/>
        </w:tc>
      </w:tr>
      <w:tr w:rsidR="00182590" w14:paraId="0FBE4CB5" w14:textId="77777777" w:rsidTr="6E7B753C">
        <w:tc>
          <w:tcPr>
            <w:tcW w:w="2729" w:type="dxa"/>
            <w:shd w:val="clear" w:color="auto" w:fill="B4C6E7" w:themeFill="accent1" w:themeFillTint="66"/>
          </w:tcPr>
          <w:p w14:paraId="25982E52" w14:textId="77777777" w:rsidR="00182590" w:rsidRPr="00EC720E" w:rsidRDefault="6B90B48D" w:rsidP="00EC720E">
            <w:pPr>
              <w:rPr>
                <w:b/>
                <w:bCs/>
              </w:rPr>
            </w:pPr>
            <w:bookmarkStart w:id="82" w:name="_Toc119925053"/>
            <w:bookmarkStart w:id="83" w:name="_Toc119926807"/>
            <w:bookmarkStart w:id="84" w:name="_Toc119942615"/>
            <w:bookmarkStart w:id="85" w:name="_Toc120583303"/>
            <w:bookmarkStart w:id="86" w:name="_Toc121321263"/>
            <w:bookmarkStart w:id="87" w:name="_Toc121920176"/>
            <w:bookmarkStart w:id="88" w:name="_Toc121920908"/>
            <w:bookmarkStart w:id="89" w:name="_Toc121921646"/>
            <w:bookmarkStart w:id="90" w:name="_Toc123131354"/>
            <w:bookmarkStart w:id="91" w:name="_Toc123134910"/>
            <w:r w:rsidRPr="00EC720E">
              <w:rPr>
                <w:b/>
                <w:bCs/>
              </w:rPr>
              <w:t>Toepassing</w:t>
            </w:r>
            <w:bookmarkEnd w:id="82"/>
            <w:bookmarkEnd w:id="83"/>
            <w:bookmarkEnd w:id="84"/>
            <w:bookmarkEnd w:id="85"/>
            <w:bookmarkEnd w:id="86"/>
            <w:bookmarkEnd w:id="87"/>
            <w:bookmarkEnd w:id="88"/>
            <w:bookmarkEnd w:id="89"/>
            <w:bookmarkEnd w:id="90"/>
            <w:bookmarkEnd w:id="91"/>
            <w:r w:rsidRPr="00EC720E">
              <w:rPr>
                <w:b/>
                <w:bCs/>
              </w:rPr>
              <w:t xml:space="preserve"> </w:t>
            </w:r>
          </w:p>
          <w:p w14:paraId="62431CDC" w14:textId="77777777" w:rsidR="00182590" w:rsidRPr="00EC720E" w:rsidRDefault="00182590" w:rsidP="00EC720E">
            <w:pPr>
              <w:rPr>
                <w:b/>
                <w:bCs/>
              </w:rPr>
            </w:pPr>
          </w:p>
        </w:tc>
        <w:tc>
          <w:tcPr>
            <w:tcW w:w="4921" w:type="dxa"/>
          </w:tcPr>
          <w:p w14:paraId="20C6E351" w14:textId="7A6F8B97" w:rsidR="00182590" w:rsidRDefault="6B90B48D" w:rsidP="00EC720E">
            <w:bookmarkStart w:id="92" w:name="_Toc119925054"/>
            <w:bookmarkStart w:id="93" w:name="_Toc119926808"/>
            <w:bookmarkStart w:id="94" w:name="_Toc119942616"/>
            <w:bookmarkStart w:id="95" w:name="_Toc120583304"/>
            <w:bookmarkStart w:id="96" w:name="_Toc121321264"/>
            <w:bookmarkStart w:id="97" w:name="_Toc121920177"/>
            <w:bookmarkStart w:id="98" w:name="_Toc121920909"/>
            <w:bookmarkStart w:id="99" w:name="_Toc121921647"/>
            <w:bookmarkStart w:id="100" w:name="_Toc123131355"/>
            <w:bookmarkStart w:id="101" w:name="_Toc123134911"/>
            <w:r>
              <w:t xml:space="preserve">Multiplexer </w:t>
            </w:r>
            <w:r w:rsidR="5F660D78">
              <w:t>(</w:t>
            </w:r>
            <w:r>
              <w:t>beheerders</w:t>
            </w:r>
            <w:bookmarkEnd w:id="92"/>
            <w:bookmarkEnd w:id="93"/>
            <w:r w:rsidR="5F660D78">
              <w:t>)</w:t>
            </w:r>
            <w:bookmarkEnd w:id="94"/>
            <w:bookmarkEnd w:id="95"/>
            <w:bookmarkEnd w:id="96"/>
            <w:bookmarkEnd w:id="97"/>
            <w:bookmarkEnd w:id="98"/>
            <w:bookmarkEnd w:id="99"/>
            <w:bookmarkEnd w:id="100"/>
            <w:bookmarkEnd w:id="101"/>
          </w:p>
          <w:p w14:paraId="51FCD540" w14:textId="3E22BD1F" w:rsidR="00182590" w:rsidRPr="00182590" w:rsidRDefault="795C1CDE" w:rsidP="00EC720E">
            <w:bookmarkStart w:id="102" w:name="_Toc119925055"/>
            <w:bookmarkStart w:id="103" w:name="_Toc119926809"/>
            <w:bookmarkStart w:id="104" w:name="_Toc119942617"/>
            <w:bookmarkStart w:id="105" w:name="_Toc120583305"/>
            <w:bookmarkStart w:id="106" w:name="_Toc121321265"/>
            <w:bookmarkStart w:id="107" w:name="_Toc121920178"/>
            <w:bookmarkStart w:id="108" w:name="_Toc121920910"/>
            <w:bookmarkStart w:id="109" w:name="_Toc121921648"/>
            <w:bookmarkStart w:id="110" w:name="_Toc123131356"/>
            <w:bookmarkStart w:id="111" w:name="_Toc123134912"/>
            <w:r>
              <w:t>IAS (</w:t>
            </w:r>
            <w:r w:rsidR="59897766">
              <w:t>beheerders</w:t>
            </w:r>
            <w:bookmarkEnd w:id="102"/>
            <w:bookmarkEnd w:id="103"/>
            <w:r w:rsidR="573E9D3E">
              <w:t xml:space="preserve"> en eindgebruikers</w:t>
            </w:r>
            <w:r>
              <w:t>)</w:t>
            </w:r>
            <w:bookmarkEnd w:id="104"/>
            <w:bookmarkEnd w:id="105"/>
            <w:bookmarkEnd w:id="106"/>
            <w:bookmarkEnd w:id="107"/>
            <w:bookmarkEnd w:id="108"/>
            <w:bookmarkEnd w:id="109"/>
            <w:bookmarkEnd w:id="110"/>
            <w:bookmarkEnd w:id="111"/>
          </w:p>
          <w:p w14:paraId="120D6AB2" w14:textId="4D962AD6" w:rsidR="00182590" w:rsidRDefault="5F660D78" w:rsidP="00EC720E">
            <w:bookmarkStart w:id="112" w:name="_Toc119925056"/>
            <w:bookmarkStart w:id="113" w:name="_Toc119926810"/>
            <w:bookmarkStart w:id="114" w:name="_Toc119942618"/>
            <w:bookmarkStart w:id="115" w:name="_Toc120583306"/>
            <w:bookmarkStart w:id="116" w:name="_Toc121321266"/>
            <w:bookmarkStart w:id="117" w:name="_Toc121920179"/>
            <w:bookmarkStart w:id="118" w:name="_Toc121920911"/>
            <w:bookmarkStart w:id="119" w:name="_Toc121921649"/>
            <w:bookmarkStart w:id="120" w:name="_Toc123131357"/>
            <w:bookmarkStart w:id="121" w:name="_Toc123134913"/>
            <w:r>
              <w:t>Message Broker (</w:t>
            </w:r>
            <w:r w:rsidR="3B7AAB95">
              <w:t xml:space="preserve">beheerders en </w:t>
            </w:r>
            <w:r w:rsidR="6B90B48D">
              <w:t>eindgebruikers</w:t>
            </w:r>
            <w:bookmarkEnd w:id="112"/>
            <w:bookmarkEnd w:id="113"/>
            <w:r>
              <w:t>)</w:t>
            </w:r>
            <w:bookmarkEnd w:id="114"/>
            <w:bookmarkEnd w:id="115"/>
            <w:bookmarkEnd w:id="116"/>
            <w:bookmarkEnd w:id="117"/>
            <w:bookmarkEnd w:id="118"/>
            <w:bookmarkEnd w:id="119"/>
            <w:bookmarkEnd w:id="120"/>
            <w:bookmarkEnd w:id="121"/>
          </w:p>
          <w:p w14:paraId="49E398E2" w14:textId="77777777" w:rsidR="00A00CB4" w:rsidRPr="00A00CB4" w:rsidRDefault="00A00CB4" w:rsidP="00EC720E"/>
        </w:tc>
      </w:tr>
      <w:tr w:rsidR="00C40698" w:rsidRPr="00AB1216" w14:paraId="07DEF527" w14:textId="77777777" w:rsidTr="00EC720E">
        <w:trPr>
          <w:trHeight w:val="515"/>
        </w:trPr>
        <w:tc>
          <w:tcPr>
            <w:tcW w:w="2729" w:type="dxa"/>
            <w:shd w:val="clear" w:color="auto" w:fill="B4C6E7" w:themeFill="accent1" w:themeFillTint="66"/>
          </w:tcPr>
          <w:p w14:paraId="39894C7D" w14:textId="77777777" w:rsidR="00C40698" w:rsidRPr="00EC720E" w:rsidRDefault="00C40698" w:rsidP="00EC720E">
            <w:pPr>
              <w:rPr>
                <w:b/>
                <w:bCs/>
              </w:rPr>
            </w:pPr>
            <w:bookmarkStart w:id="122" w:name="_Toc119925057"/>
            <w:bookmarkStart w:id="123" w:name="_Toc119926811"/>
            <w:bookmarkStart w:id="124" w:name="_Toc119942619"/>
            <w:bookmarkStart w:id="125" w:name="_Toc120583307"/>
            <w:bookmarkStart w:id="126" w:name="_Toc121321267"/>
            <w:bookmarkStart w:id="127" w:name="_Toc121920180"/>
            <w:bookmarkStart w:id="128" w:name="_Toc121920912"/>
            <w:bookmarkStart w:id="129" w:name="_Toc121921650"/>
            <w:bookmarkStart w:id="130" w:name="_Toc123131358"/>
            <w:bookmarkStart w:id="131" w:name="_Toc123134914"/>
            <w:r w:rsidRPr="00EC720E">
              <w:rPr>
                <w:b/>
                <w:bCs/>
              </w:rPr>
              <w:t>Leverancier</w:t>
            </w:r>
            <w:bookmarkEnd w:id="122"/>
            <w:bookmarkEnd w:id="123"/>
            <w:bookmarkEnd w:id="124"/>
            <w:bookmarkEnd w:id="125"/>
            <w:bookmarkEnd w:id="126"/>
            <w:bookmarkEnd w:id="127"/>
            <w:bookmarkEnd w:id="128"/>
            <w:bookmarkEnd w:id="129"/>
            <w:bookmarkEnd w:id="130"/>
            <w:bookmarkEnd w:id="131"/>
          </w:p>
        </w:tc>
        <w:tc>
          <w:tcPr>
            <w:tcW w:w="4921" w:type="dxa"/>
          </w:tcPr>
          <w:p w14:paraId="16287F21" w14:textId="5D669772" w:rsidR="00C40698" w:rsidRPr="00047886" w:rsidRDefault="00AB1216" w:rsidP="00EC720E">
            <w:pPr>
              <w:rPr>
                <w:lang w:val="en-US"/>
              </w:rPr>
            </w:pPr>
            <w:bookmarkStart w:id="132" w:name="_Toc119925058"/>
            <w:bookmarkStart w:id="133" w:name="_Toc119926812"/>
            <w:bookmarkStart w:id="134" w:name="_Toc119942620"/>
            <w:bookmarkStart w:id="135" w:name="_Toc120583308"/>
            <w:bookmarkStart w:id="136" w:name="_Toc121321268"/>
            <w:bookmarkStart w:id="137" w:name="_Toc121920181"/>
            <w:bookmarkStart w:id="138" w:name="_Toc121920913"/>
            <w:bookmarkStart w:id="139" w:name="_Toc121921651"/>
            <w:bookmarkStart w:id="140" w:name="_Toc123131359"/>
            <w:bookmarkStart w:id="141" w:name="_Toc123134915"/>
            <w:r w:rsidRPr="00AB1216">
              <w:rPr>
                <w:lang w:val="en-US"/>
              </w:rPr>
              <w:t xml:space="preserve">Microsoft </w:t>
            </w:r>
            <w:r w:rsidR="00D75E21">
              <w:rPr>
                <w:lang w:val="en-US"/>
              </w:rPr>
              <w:t xml:space="preserve">– </w:t>
            </w:r>
            <w:r w:rsidR="00D75E21" w:rsidRPr="00D75E21">
              <w:rPr>
                <w:i/>
                <w:lang w:val="en-US"/>
              </w:rPr>
              <w:t xml:space="preserve">(Microsoft </w:t>
            </w:r>
            <w:r w:rsidRPr="00D75E21">
              <w:rPr>
                <w:i/>
                <w:lang w:val="en-US"/>
              </w:rPr>
              <w:t>Active Directory</w:t>
            </w:r>
            <w:bookmarkEnd w:id="132"/>
            <w:bookmarkEnd w:id="133"/>
            <w:r w:rsidR="00D75E21" w:rsidRPr="00D75E21">
              <w:rPr>
                <w:i/>
                <w:lang w:val="en-US"/>
              </w:rPr>
              <w:t>)</w:t>
            </w:r>
            <w:bookmarkEnd w:id="134"/>
            <w:bookmarkEnd w:id="135"/>
            <w:bookmarkEnd w:id="136"/>
            <w:bookmarkEnd w:id="137"/>
            <w:bookmarkEnd w:id="138"/>
            <w:bookmarkEnd w:id="139"/>
            <w:bookmarkEnd w:id="140"/>
            <w:bookmarkEnd w:id="141"/>
          </w:p>
        </w:tc>
      </w:tr>
      <w:tr w:rsidR="00C40698" w14:paraId="58124AB9" w14:textId="77777777" w:rsidTr="6E7B753C">
        <w:tc>
          <w:tcPr>
            <w:tcW w:w="2729" w:type="dxa"/>
            <w:shd w:val="clear" w:color="auto" w:fill="B4C6E7" w:themeFill="accent1" w:themeFillTint="66"/>
          </w:tcPr>
          <w:p w14:paraId="331CDD28" w14:textId="77777777" w:rsidR="009B7D16" w:rsidRPr="00EC720E" w:rsidRDefault="009B7D16" w:rsidP="00EC720E">
            <w:pPr>
              <w:rPr>
                <w:b/>
                <w:bCs/>
              </w:rPr>
            </w:pPr>
            <w:bookmarkStart w:id="142" w:name="_Toc119925059"/>
            <w:bookmarkStart w:id="143" w:name="_Toc119926813"/>
            <w:bookmarkStart w:id="144" w:name="_Toc119942621"/>
            <w:bookmarkStart w:id="145" w:name="_Toc120583309"/>
            <w:bookmarkStart w:id="146" w:name="_Toc121321269"/>
            <w:bookmarkStart w:id="147" w:name="_Toc121920182"/>
            <w:bookmarkStart w:id="148" w:name="_Toc121920914"/>
            <w:bookmarkStart w:id="149" w:name="_Toc121921652"/>
            <w:bookmarkEnd w:id="142"/>
            <w:bookmarkEnd w:id="143"/>
            <w:bookmarkEnd w:id="144"/>
            <w:bookmarkEnd w:id="145"/>
            <w:bookmarkEnd w:id="146"/>
            <w:bookmarkEnd w:id="147"/>
            <w:bookmarkEnd w:id="148"/>
            <w:bookmarkEnd w:id="149"/>
          </w:p>
          <w:p w14:paraId="0FBA6FBD" w14:textId="58B99BE0" w:rsidR="00C40698" w:rsidRPr="00EC720E" w:rsidRDefault="0B42218C" w:rsidP="00EC720E">
            <w:pPr>
              <w:rPr>
                <w:b/>
                <w:bCs/>
              </w:rPr>
            </w:pPr>
            <w:r w:rsidRPr="00EC720E">
              <w:rPr>
                <w:b/>
                <w:bCs/>
              </w:rPr>
              <w:t>Huidig protocol</w:t>
            </w:r>
          </w:p>
        </w:tc>
        <w:tc>
          <w:tcPr>
            <w:tcW w:w="4921" w:type="dxa"/>
          </w:tcPr>
          <w:p w14:paraId="6D18F7A2" w14:textId="71395CED" w:rsidR="00C40698" w:rsidRDefault="00C40698" w:rsidP="00EC720E">
            <w:bookmarkStart w:id="150" w:name="_Toc119925060"/>
            <w:bookmarkStart w:id="151" w:name="_Toc119926814"/>
            <w:bookmarkStart w:id="152" w:name="_Toc119942622"/>
            <w:bookmarkStart w:id="153" w:name="_Toc120583310"/>
            <w:bookmarkStart w:id="154" w:name="_Toc121321270"/>
            <w:bookmarkStart w:id="155" w:name="_Toc121920183"/>
            <w:bookmarkStart w:id="156" w:name="_Toc121920915"/>
            <w:bookmarkStart w:id="157" w:name="_Toc121921653"/>
            <w:bookmarkStart w:id="158" w:name="_Toc123131360"/>
            <w:bookmarkStart w:id="159" w:name="_Toc123134916"/>
            <w:r>
              <w:t>LDAP</w:t>
            </w:r>
            <w:bookmarkEnd w:id="150"/>
            <w:bookmarkEnd w:id="151"/>
            <w:bookmarkEnd w:id="152"/>
            <w:bookmarkEnd w:id="153"/>
            <w:bookmarkEnd w:id="154"/>
            <w:bookmarkEnd w:id="155"/>
            <w:bookmarkEnd w:id="156"/>
            <w:bookmarkEnd w:id="157"/>
            <w:bookmarkEnd w:id="158"/>
            <w:bookmarkEnd w:id="159"/>
          </w:p>
          <w:p w14:paraId="5BE93A62" w14:textId="77777777" w:rsidR="00C40698" w:rsidRPr="00C40698" w:rsidRDefault="00C40698" w:rsidP="00EC720E"/>
        </w:tc>
      </w:tr>
      <w:tr w:rsidR="00C40698" w14:paraId="7B477490" w14:textId="77777777" w:rsidTr="6E7B753C">
        <w:tc>
          <w:tcPr>
            <w:tcW w:w="2729" w:type="dxa"/>
            <w:shd w:val="clear" w:color="auto" w:fill="B4C6E7" w:themeFill="accent1" w:themeFillTint="66"/>
          </w:tcPr>
          <w:p w14:paraId="6D1D86EE" w14:textId="3958EB8B" w:rsidR="00C40698" w:rsidRPr="00EC720E" w:rsidRDefault="009B7D16" w:rsidP="00EC720E">
            <w:pPr>
              <w:rPr>
                <w:b/>
                <w:bCs/>
              </w:rPr>
            </w:pPr>
            <w:bookmarkStart w:id="160" w:name="_Toc123131361"/>
            <w:bookmarkStart w:id="161" w:name="_Toc123134917"/>
            <w:r w:rsidRPr="00EC720E">
              <w:rPr>
                <w:b/>
                <w:bCs/>
              </w:rPr>
              <w:t>Gevraagd protocol</w:t>
            </w:r>
            <w:bookmarkEnd w:id="160"/>
            <w:bookmarkEnd w:id="161"/>
          </w:p>
        </w:tc>
        <w:tc>
          <w:tcPr>
            <w:tcW w:w="4921" w:type="dxa"/>
          </w:tcPr>
          <w:p w14:paraId="70737C92" w14:textId="4A460155" w:rsidR="00C40698" w:rsidRDefault="00C40698" w:rsidP="00EC720E">
            <w:bookmarkStart w:id="162" w:name="_Toc119925062"/>
            <w:bookmarkStart w:id="163" w:name="_Toc119926816"/>
            <w:bookmarkStart w:id="164" w:name="_Toc119942624"/>
            <w:bookmarkStart w:id="165" w:name="_Toc120583312"/>
            <w:bookmarkStart w:id="166" w:name="_Toc121321272"/>
            <w:bookmarkStart w:id="167" w:name="_Toc121920185"/>
            <w:bookmarkStart w:id="168" w:name="_Toc121920917"/>
            <w:bookmarkStart w:id="169" w:name="_Toc121921655"/>
            <w:bookmarkStart w:id="170" w:name="_Toc123131362"/>
            <w:bookmarkStart w:id="171" w:name="_Toc123134918"/>
            <w:proofErr w:type="spellStart"/>
            <w:r w:rsidRPr="00C40698">
              <w:t>Kerboros</w:t>
            </w:r>
            <w:proofErr w:type="spellEnd"/>
            <w:r>
              <w:t>/ SAML v2</w:t>
            </w:r>
            <w:bookmarkEnd w:id="162"/>
            <w:bookmarkEnd w:id="163"/>
            <w:bookmarkEnd w:id="164"/>
            <w:bookmarkEnd w:id="165"/>
            <w:bookmarkEnd w:id="166"/>
            <w:bookmarkEnd w:id="167"/>
            <w:bookmarkEnd w:id="168"/>
            <w:bookmarkEnd w:id="169"/>
            <w:bookmarkEnd w:id="170"/>
            <w:bookmarkEnd w:id="171"/>
          </w:p>
          <w:p w14:paraId="384BA73E" w14:textId="77777777" w:rsidR="00C40698" w:rsidRPr="00C40698" w:rsidRDefault="00C40698" w:rsidP="00EC720E"/>
        </w:tc>
      </w:tr>
      <w:tr w:rsidR="00C40698" w14:paraId="5D42E2DF" w14:textId="77777777" w:rsidTr="6E7B753C">
        <w:tc>
          <w:tcPr>
            <w:tcW w:w="2729" w:type="dxa"/>
            <w:shd w:val="clear" w:color="auto" w:fill="B4C6E7" w:themeFill="accent1" w:themeFillTint="66"/>
          </w:tcPr>
          <w:p w14:paraId="7AD40A77" w14:textId="77777777" w:rsidR="00C40698" w:rsidRPr="00EC720E" w:rsidRDefault="00377630" w:rsidP="00EC720E">
            <w:pPr>
              <w:rPr>
                <w:b/>
                <w:bCs/>
              </w:rPr>
            </w:pPr>
            <w:bookmarkStart w:id="172" w:name="_Toc119925063"/>
            <w:bookmarkStart w:id="173" w:name="_Toc119926817"/>
            <w:bookmarkStart w:id="174" w:name="_Toc119942625"/>
            <w:bookmarkStart w:id="175" w:name="_Toc120583313"/>
            <w:bookmarkStart w:id="176" w:name="_Toc121321273"/>
            <w:bookmarkStart w:id="177" w:name="_Toc121920186"/>
            <w:bookmarkStart w:id="178" w:name="_Toc121920918"/>
            <w:bookmarkStart w:id="179" w:name="_Toc121921656"/>
            <w:bookmarkStart w:id="180" w:name="_Toc123131363"/>
            <w:bookmarkStart w:id="181" w:name="_Toc123134919"/>
            <w:proofErr w:type="spellStart"/>
            <w:r w:rsidRPr="00EC720E">
              <w:rPr>
                <w:b/>
                <w:bCs/>
              </w:rPr>
              <w:t>Use</w:t>
            </w:r>
            <w:proofErr w:type="spellEnd"/>
            <w:r w:rsidRPr="00EC720E">
              <w:rPr>
                <w:b/>
                <w:bCs/>
              </w:rPr>
              <w:t>-Case</w:t>
            </w:r>
            <w:bookmarkEnd w:id="172"/>
            <w:bookmarkEnd w:id="173"/>
            <w:bookmarkEnd w:id="174"/>
            <w:bookmarkEnd w:id="175"/>
            <w:bookmarkEnd w:id="176"/>
            <w:bookmarkEnd w:id="177"/>
            <w:bookmarkEnd w:id="178"/>
            <w:bookmarkEnd w:id="179"/>
            <w:bookmarkEnd w:id="180"/>
            <w:bookmarkEnd w:id="181"/>
          </w:p>
        </w:tc>
        <w:tc>
          <w:tcPr>
            <w:tcW w:w="4921" w:type="dxa"/>
          </w:tcPr>
          <w:p w14:paraId="5FA75658" w14:textId="77777777" w:rsidR="00C40698" w:rsidRDefault="00C40698" w:rsidP="00EC720E">
            <w:bookmarkStart w:id="182" w:name="_Toc119925064"/>
            <w:bookmarkStart w:id="183" w:name="_Toc119926818"/>
            <w:bookmarkStart w:id="184" w:name="_Toc119942626"/>
            <w:bookmarkStart w:id="185" w:name="_Toc120583314"/>
            <w:bookmarkStart w:id="186" w:name="_Toc121321274"/>
            <w:bookmarkStart w:id="187" w:name="_Toc121920187"/>
            <w:bookmarkStart w:id="188" w:name="_Toc121920919"/>
            <w:bookmarkStart w:id="189" w:name="_Toc121921657"/>
            <w:bookmarkStart w:id="190" w:name="_Toc123131364"/>
            <w:bookmarkStart w:id="191" w:name="_Toc123134920"/>
            <w:r w:rsidRPr="00C40698">
              <w:t>Niet van toepassing</w:t>
            </w:r>
            <w:bookmarkEnd w:id="182"/>
            <w:bookmarkEnd w:id="183"/>
            <w:bookmarkEnd w:id="184"/>
            <w:bookmarkEnd w:id="185"/>
            <w:bookmarkEnd w:id="186"/>
            <w:bookmarkEnd w:id="187"/>
            <w:bookmarkEnd w:id="188"/>
            <w:bookmarkEnd w:id="189"/>
            <w:bookmarkEnd w:id="190"/>
            <w:bookmarkEnd w:id="191"/>
          </w:p>
          <w:p w14:paraId="34B3F2EB" w14:textId="77777777" w:rsidR="00C40698" w:rsidRPr="00C40698" w:rsidRDefault="00C40698" w:rsidP="00EC720E"/>
        </w:tc>
      </w:tr>
      <w:tr w:rsidR="00C40698" w14:paraId="7707EC55" w14:textId="77777777" w:rsidTr="6E7B753C">
        <w:tc>
          <w:tcPr>
            <w:tcW w:w="2729" w:type="dxa"/>
            <w:shd w:val="clear" w:color="auto" w:fill="B4C6E7" w:themeFill="accent1" w:themeFillTint="66"/>
          </w:tcPr>
          <w:p w14:paraId="1B4B0379" w14:textId="1C7EC2F6" w:rsidR="00C40698" w:rsidRPr="00EC720E" w:rsidRDefault="003E4933" w:rsidP="00EC720E">
            <w:pPr>
              <w:rPr>
                <w:b/>
                <w:bCs/>
              </w:rPr>
            </w:pPr>
            <w:bookmarkStart w:id="192" w:name="_Toc119925065"/>
            <w:bookmarkStart w:id="193" w:name="_Toc119926819"/>
            <w:bookmarkStart w:id="194" w:name="_Toc119942627"/>
            <w:bookmarkStart w:id="195" w:name="_Toc120583315"/>
            <w:bookmarkStart w:id="196" w:name="_Toc121321275"/>
            <w:bookmarkStart w:id="197" w:name="_Toc121920188"/>
            <w:bookmarkStart w:id="198" w:name="_Toc121920920"/>
            <w:bookmarkStart w:id="199" w:name="_Toc121921658"/>
            <w:bookmarkStart w:id="200" w:name="_Toc123131365"/>
            <w:bookmarkStart w:id="201" w:name="_Toc123134921"/>
            <w:r w:rsidRPr="00EC720E">
              <w:rPr>
                <w:b/>
                <w:bCs/>
              </w:rPr>
              <w:t>Aanvullende d</w:t>
            </w:r>
            <w:r w:rsidR="00377630" w:rsidRPr="00EC720E">
              <w:rPr>
                <w:b/>
                <w:bCs/>
              </w:rPr>
              <w:t>ocumentatie</w:t>
            </w:r>
            <w:bookmarkEnd w:id="192"/>
            <w:bookmarkEnd w:id="193"/>
            <w:bookmarkEnd w:id="194"/>
            <w:bookmarkEnd w:id="195"/>
            <w:bookmarkEnd w:id="196"/>
            <w:bookmarkEnd w:id="197"/>
            <w:bookmarkEnd w:id="198"/>
            <w:bookmarkEnd w:id="199"/>
            <w:bookmarkEnd w:id="200"/>
            <w:bookmarkEnd w:id="201"/>
            <w:r w:rsidR="00377630" w:rsidRPr="00EC720E">
              <w:rPr>
                <w:b/>
                <w:bCs/>
              </w:rPr>
              <w:t xml:space="preserve"> </w:t>
            </w:r>
          </w:p>
        </w:tc>
        <w:tc>
          <w:tcPr>
            <w:tcW w:w="4921" w:type="dxa"/>
          </w:tcPr>
          <w:p w14:paraId="1DEA9E3E" w14:textId="77777777" w:rsidR="00896D4B" w:rsidRDefault="00896D4B" w:rsidP="00EC720E">
            <w:bookmarkStart w:id="202" w:name="_Toc121321276"/>
            <w:bookmarkStart w:id="203" w:name="_Toc121920189"/>
            <w:bookmarkStart w:id="204" w:name="_Toc121920921"/>
            <w:bookmarkStart w:id="205" w:name="_Toc121921659"/>
            <w:bookmarkStart w:id="206" w:name="_Toc123131366"/>
            <w:bookmarkStart w:id="207" w:name="_Toc123134922"/>
            <w:r>
              <w:t>Niet beschikbaar</w:t>
            </w:r>
            <w:bookmarkEnd w:id="202"/>
            <w:bookmarkEnd w:id="203"/>
            <w:bookmarkEnd w:id="204"/>
            <w:bookmarkEnd w:id="205"/>
            <w:bookmarkEnd w:id="206"/>
            <w:bookmarkEnd w:id="207"/>
          </w:p>
          <w:p w14:paraId="55C38C8C" w14:textId="4BFB9170" w:rsidR="00C40698" w:rsidRPr="00896D4B" w:rsidRDefault="00C40698" w:rsidP="00EC720E"/>
        </w:tc>
      </w:tr>
      <w:tr w:rsidR="00D63592" w:rsidRPr="00D41A89" w14:paraId="1273756F" w14:textId="77777777" w:rsidTr="6E7B753C">
        <w:tc>
          <w:tcPr>
            <w:tcW w:w="2729" w:type="dxa"/>
            <w:shd w:val="clear" w:color="auto" w:fill="B4C6E7" w:themeFill="accent1" w:themeFillTint="66"/>
          </w:tcPr>
          <w:p w14:paraId="13B4D3FA" w14:textId="526F9A7A" w:rsidR="00D63592" w:rsidRPr="00EC720E" w:rsidRDefault="7073B079" w:rsidP="00EC720E">
            <w:pPr>
              <w:rPr>
                <w:b/>
                <w:bCs/>
              </w:rPr>
            </w:pPr>
            <w:bookmarkStart w:id="208" w:name="_Toc119925069"/>
            <w:bookmarkStart w:id="209" w:name="_Toc119926823"/>
            <w:bookmarkStart w:id="210" w:name="_Toc119942631"/>
            <w:bookmarkStart w:id="211" w:name="_Toc120583319"/>
            <w:bookmarkStart w:id="212" w:name="_Toc121321279"/>
            <w:bookmarkStart w:id="213" w:name="_Toc121920192"/>
            <w:bookmarkStart w:id="214" w:name="_Toc121920924"/>
            <w:bookmarkStart w:id="215" w:name="_Toc121921662"/>
            <w:bookmarkStart w:id="216" w:name="_Toc123131367"/>
            <w:bookmarkStart w:id="217" w:name="_Toc123134923"/>
            <w:r w:rsidRPr="00EC720E">
              <w:rPr>
                <w:b/>
                <w:bCs/>
              </w:rPr>
              <w:t xml:space="preserve">Relevante </w:t>
            </w:r>
            <w:proofErr w:type="gramStart"/>
            <w:r w:rsidRPr="00EC720E">
              <w:rPr>
                <w:b/>
                <w:bCs/>
              </w:rPr>
              <w:t>PvE</w:t>
            </w:r>
            <w:r w:rsidR="00367C05" w:rsidRPr="00EC720E">
              <w:rPr>
                <w:b/>
                <w:bCs/>
              </w:rPr>
              <w:t xml:space="preserve"> /</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208"/>
            <w:bookmarkEnd w:id="209"/>
            <w:bookmarkEnd w:id="210"/>
            <w:bookmarkEnd w:id="211"/>
            <w:bookmarkEnd w:id="212"/>
            <w:bookmarkEnd w:id="213"/>
            <w:bookmarkEnd w:id="214"/>
            <w:bookmarkEnd w:id="215"/>
            <w:bookmarkEnd w:id="216"/>
            <w:bookmarkEnd w:id="217"/>
            <w:r w:rsidRPr="00EC720E">
              <w:rPr>
                <w:b/>
                <w:bCs/>
              </w:rPr>
              <w:t xml:space="preserve"> </w:t>
            </w:r>
          </w:p>
        </w:tc>
        <w:tc>
          <w:tcPr>
            <w:tcW w:w="4921" w:type="dxa"/>
          </w:tcPr>
          <w:p w14:paraId="30C205B9" w14:textId="046F5CDB" w:rsidR="00D63592" w:rsidRPr="000E34B6" w:rsidRDefault="5F660D78" w:rsidP="00EC720E">
            <w:bookmarkStart w:id="218" w:name="_Toc120583320"/>
            <w:bookmarkStart w:id="219" w:name="_Toc121321280"/>
            <w:bookmarkStart w:id="220" w:name="_Toc121920193"/>
            <w:bookmarkStart w:id="221" w:name="_Toc121920925"/>
            <w:bookmarkStart w:id="222" w:name="_Toc121921663"/>
            <w:bookmarkStart w:id="223" w:name="_Toc123131368"/>
            <w:bookmarkStart w:id="224" w:name="_Toc123134924"/>
            <w:bookmarkStart w:id="225" w:name="_Toc119925070"/>
            <w:bookmarkStart w:id="226" w:name="_Toc119926824"/>
            <w:bookmarkStart w:id="227" w:name="_Toc119942632"/>
            <w:r>
              <w:t>M</w:t>
            </w:r>
            <w:bookmarkEnd w:id="218"/>
            <w:r w:rsidR="3166FE74">
              <w:t>P: geen</w:t>
            </w:r>
            <w:bookmarkEnd w:id="219"/>
            <w:bookmarkEnd w:id="220"/>
            <w:bookmarkEnd w:id="221"/>
            <w:bookmarkEnd w:id="222"/>
            <w:bookmarkEnd w:id="223"/>
            <w:bookmarkEnd w:id="224"/>
          </w:p>
          <w:p w14:paraId="74452222" w14:textId="46CF71A5" w:rsidR="00F61C95" w:rsidRDefault="00D75E21" w:rsidP="00EC720E">
            <w:bookmarkStart w:id="228" w:name="_Toc120583321"/>
            <w:bookmarkStart w:id="229" w:name="_Toc121321281"/>
            <w:bookmarkStart w:id="230" w:name="_Toc121920194"/>
            <w:bookmarkStart w:id="231" w:name="_Toc121920926"/>
            <w:bookmarkStart w:id="232" w:name="_Toc121921664"/>
            <w:bookmarkStart w:id="233" w:name="_Toc123131369"/>
            <w:bookmarkStart w:id="234" w:name="_Toc123134925"/>
            <w:r>
              <w:t>IAS</w:t>
            </w:r>
            <w:bookmarkEnd w:id="228"/>
            <w:r w:rsidR="1702D129">
              <w:t>: geen</w:t>
            </w:r>
            <w:bookmarkStart w:id="235" w:name="_Toc120583322"/>
            <w:bookmarkStart w:id="236" w:name="_Toc121321282"/>
            <w:bookmarkStart w:id="237" w:name="_Toc121920195"/>
            <w:bookmarkStart w:id="238" w:name="_Toc121920927"/>
            <w:bookmarkStart w:id="239" w:name="_Toc121921665"/>
            <w:bookmarkEnd w:id="229"/>
            <w:bookmarkEnd w:id="230"/>
            <w:bookmarkEnd w:id="231"/>
            <w:bookmarkEnd w:id="232"/>
            <w:bookmarkEnd w:id="233"/>
            <w:bookmarkEnd w:id="234"/>
          </w:p>
          <w:p w14:paraId="094FE51A" w14:textId="249CE001" w:rsidR="00D63592" w:rsidRPr="000E34B6" w:rsidRDefault="08403909" w:rsidP="00EC720E">
            <w:bookmarkStart w:id="240" w:name="_Toc123131370"/>
            <w:bookmarkStart w:id="241" w:name="_Toc123134926"/>
            <w:r>
              <w:t>MB 024; MB 025</w:t>
            </w:r>
            <w:r w:rsidR="42F7404B">
              <w:t>; MB 066</w:t>
            </w:r>
            <w:bookmarkEnd w:id="225"/>
            <w:bookmarkEnd w:id="226"/>
            <w:bookmarkEnd w:id="227"/>
            <w:bookmarkEnd w:id="235"/>
            <w:bookmarkEnd w:id="236"/>
            <w:bookmarkEnd w:id="237"/>
            <w:bookmarkEnd w:id="238"/>
            <w:bookmarkEnd w:id="239"/>
            <w:bookmarkEnd w:id="240"/>
            <w:bookmarkEnd w:id="241"/>
          </w:p>
          <w:p w14:paraId="7D1CEA83" w14:textId="2F32E605" w:rsidR="6E7B753C" w:rsidRDefault="6E7B753C" w:rsidP="00EC720E"/>
          <w:p w14:paraId="09C4FD07" w14:textId="609250CB" w:rsidR="669247D1" w:rsidRDefault="669247D1" w:rsidP="00EC720E">
            <w:r>
              <w:t>ALG 048</w:t>
            </w:r>
          </w:p>
          <w:p w14:paraId="7D34F5C7" w14:textId="77777777" w:rsidR="00D63592" w:rsidRPr="000E34B6" w:rsidRDefault="00D63592" w:rsidP="00EC720E"/>
        </w:tc>
      </w:tr>
    </w:tbl>
    <w:p w14:paraId="08D6FE82" w14:textId="70B679D0" w:rsidR="00EC720E" w:rsidRDefault="00EC720E">
      <w:pPr>
        <w:widowControl/>
        <w:spacing w:line="240" w:lineRule="auto"/>
        <w:rPr>
          <w:b/>
          <w:sz w:val="24"/>
        </w:rPr>
      </w:pPr>
      <w:bookmarkStart w:id="242" w:name="_Toc121321283"/>
      <w:bookmarkStart w:id="243" w:name="_Toc121920928"/>
      <w:bookmarkStart w:id="244" w:name="_Toc121921666"/>
      <w:r>
        <w:rPr>
          <w:b/>
          <w:sz w:val="24"/>
        </w:rPr>
        <w:br w:type="page"/>
      </w:r>
    </w:p>
    <w:p w14:paraId="6100599F" w14:textId="427B2213" w:rsidR="00C40698" w:rsidRPr="00EC720E" w:rsidRDefault="4CA5BE39" w:rsidP="00EC720E">
      <w:pPr>
        <w:pStyle w:val="Kop2"/>
      </w:pPr>
      <w:bookmarkStart w:id="245" w:name="_Toc124436882"/>
      <w:r w:rsidRPr="00EC720E">
        <w:lastRenderedPageBreak/>
        <w:t>I</w:t>
      </w:r>
      <w:r w:rsidR="5ED2F976" w:rsidRPr="00EC720E">
        <w:t>A</w:t>
      </w:r>
      <w:r w:rsidRPr="00EC720E">
        <w:t>M – integratie</w:t>
      </w:r>
      <w:bookmarkEnd w:id="242"/>
      <w:bookmarkEnd w:id="243"/>
      <w:bookmarkEnd w:id="244"/>
      <w:bookmarkEnd w:id="245"/>
    </w:p>
    <w:p w14:paraId="1A2EBD7A" w14:textId="77777777" w:rsidR="00EC720E" w:rsidRPr="00EC720E" w:rsidRDefault="00EC720E" w:rsidP="00EC720E"/>
    <w:tbl>
      <w:tblPr>
        <w:tblStyle w:val="Tabelraster"/>
        <w:tblW w:w="0" w:type="auto"/>
        <w:tblLook w:val="04A0" w:firstRow="1" w:lastRow="0" w:firstColumn="1" w:lastColumn="0" w:noHBand="0" w:noVBand="1"/>
      </w:tblPr>
      <w:tblGrid>
        <w:gridCol w:w="2729"/>
        <w:gridCol w:w="4921"/>
      </w:tblGrid>
      <w:tr w:rsidR="00C40698" w14:paraId="050D04FB" w14:textId="77777777" w:rsidTr="42DBE984">
        <w:tc>
          <w:tcPr>
            <w:tcW w:w="2729" w:type="dxa"/>
            <w:shd w:val="clear" w:color="auto" w:fill="B4C6E7" w:themeFill="accent1" w:themeFillTint="66"/>
          </w:tcPr>
          <w:p w14:paraId="4C267797" w14:textId="77777777" w:rsidR="00C40698" w:rsidRPr="00EC720E" w:rsidRDefault="00C40698" w:rsidP="00EC720E">
            <w:pPr>
              <w:rPr>
                <w:b/>
                <w:bCs/>
              </w:rPr>
            </w:pPr>
            <w:bookmarkStart w:id="246" w:name="_Toc119925072"/>
            <w:bookmarkStart w:id="247" w:name="_Toc119926826"/>
            <w:bookmarkStart w:id="248" w:name="_Toc119942634"/>
            <w:bookmarkStart w:id="249" w:name="_Toc120583324"/>
            <w:bookmarkStart w:id="250" w:name="_Toc121321284"/>
            <w:bookmarkStart w:id="251" w:name="_Toc121920197"/>
            <w:bookmarkStart w:id="252" w:name="_Toc121920929"/>
            <w:bookmarkStart w:id="253" w:name="_Toc121921667"/>
            <w:bookmarkStart w:id="254" w:name="_Toc123131372"/>
            <w:bookmarkStart w:id="255" w:name="_Toc123134928"/>
            <w:r w:rsidRPr="00EC720E">
              <w:rPr>
                <w:b/>
                <w:bCs/>
              </w:rPr>
              <w:t>Doel</w:t>
            </w:r>
            <w:bookmarkEnd w:id="246"/>
            <w:bookmarkEnd w:id="247"/>
            <w:bookmarkEnd w:id="248"/>
            <w:bookmarkEnd w:id="249"/>
            <w:bookmarkEnd w:id="250"/>
            <w:bookmarkEnd w:id="251"/>
            <w:bookmarkEnd w:id="252"/>
            <w:bookmarkEnd w:id="253"/>
            <w:bookmarkEnd w:id="254"/>
            <w:bookmarkEnd w:id="255"/>
          </w:p>
        </w:tc>
        <w:tc>
          <w:tcPr>
            <w:tcW w:w="4921" w:type="dxa"/>
          </w:tcPr>
          <w:p w14:paraId="69D75145" w14:textId="08AF430F" w:rsidR="00C40698" w:rsidRDefault="01709BB8" w:rsidP="00EC720E">
            <w:bookmarkStart w:id="256" w:name="_Toc119925073"/>
            <w:bookmarkStart w:id="257" w:name="_Toc119926827"/>
            <w:bookmarkStart w:id="258" w:name="_Toc119942635"/>
            <w:bookmarkStart w:id="259" w:name="_Toc120583325"/>
            <w:bookmarkStart w:id="260" w:name="_Toc121321285"/>
            <w:bookmarkStart w:id="261" w:name="_Toc121920198"/>
            <w:bookmarkStart w:id="262" w:name="_Toc121920930"/>
            <w:bookmarkStart w:id="263" w:name="_Toc121921668"/>
            <w:bookmarkStart w:id="264" w:name="_Toc123131373"/>
            <w:bookmarkStart w:id="265" w:name="_Toc123134929"/>
            <w:r>
              <w:t xml:space="preserve">De </w:t>
            </w:r>
            <w:r w:rsidR="73D4F972">
              <w:t>I</w:t>
            </w:r>
            <w:r w:rsidR="57902DE7">
              <w:t>A</w:t>
            </w:r>
            <w:r>
              <w:t>M</w:t>
            </w:r>
            <w:r w:rsidR="4CA5BE39">
              <w:t xml:space="preserve">-integratie wordt toegepast voor de </w:t>
            </w:r>
            <w:r>
              <w:t>autorisatie</w:t>
            </w:r>
            <w:r w:rsidR="4CA5BE39">
              <w:t xml:space="preserve"> van medewerkers van het Erasmus MC</w:t>
            </w:r>
            <w:r w:rsidR="19929F3F">
              <w:t xml:space="preserve"> door middel van het toekennen van rollen en rechten</w:t>
            </w:r>
            <w:r>
              <w:t xml:space="preserve"> in de aangeboden oplossing van de </w:t>
            </w:r>
            <w:r w:rsidR="62BAFD59">
              <w:t>Inschrijver</w:t>
            </w:r>
            <w:bookmarkEnd w:id="256"/>
            <w:bookmarkEnd w:id="257"/>
            <w:bookmarkEnd w:id="258"/>
            <w:bookmarkEnd w:id="259"/>
            <w:bookmarkEnd w:id="260"/>
            <w:bookmarkEnd w:id="261"/>
            <w:bookmarkEnd w:id="262"/>
            <w:bookmarkEnd w:id="263"/>
            <w:r w:rsidR="19929F3F">
              <w:t>.</w:t>
            </w:r>
            <w:bookmarkEnd w:id="264"/>
            <w:bookmarkEnd w:id="265"/>
            <w:r w:rsidR="19929F3F">
              <w:t xml:space="preserve"> </w:t>
            </w:r>
          </w:p>
          <w:p w14:paraId="4F904CB7" w14:textId="77777777" w:rsidR="00C40698" w:rsidRPr="00C40698" w:rsidRDefault="00C40698" w:rsidP="00EC720E"/>
        </w:tc>
      </w:tr>
      <w:tr w:rsidR="00182590" w14:paraId="48CB8011" w14:textId="77777777" w:rsidTr="42DBE984">
        <w:tc>
          <w:tcPr>
            <w:tcW w:w="2729" w:type="dxa"/>
            <w:shd w:val="clear" w:color="auto" w:fill="B4C6E7" w:themeFill="accent1" w:themeFillTint="66"/>
          </w:tcPr>
          <w:p w14:paraId="6EC53417" w14:textId="77777777" w:rsidR="00182590" w:rsidRPr="00EC720E" w:rsidRDefault="00182590" w:rsidP="00EC720E">
            <w:pPr>
              <w:rPr>
                <w:b/>
                <w:bCs/>
              </w:rPr>
            </w:pPr>
            <w:bookmarkStart w:id="266" w:name="_Toc119925074"/>
            <w:bookmarkStart w:id="267" w:name="_Toc119926828"/>
            <w:bookmarkStart w:id="268" w:name="_Toc119942636"/>
            <w:bookmarkStart w:id="269" w:name="_Toc120583326"/>
            <w:bookmarkStart w:id="270" w:name="_Toc121321286"/>
            <w:bookmarkStart w:id="271" w:name="_Toc121920199"/>
            <w:bookmarkStart w:id="272" w:name="_Toc121920931"/>
            <w:bookmarkStart w:id="273" w:name="_Toc121921669"/>
            <w:bookmarkStart w:id="274" w:name="_Toc123131374"/>
            <w:bookmarkStart w:id="275" w:name="_Toc123134930"/>
            <w:r w:rsidRPr="00EC720E">
              <w:rPr>
                <w:b/>
                <w:bCs/>
              </w:rPr>
              <w:t>Toepassing</w:t>
            </w:r>
            <w:bookmarkEnd w:id="266"/>
            <w:bookmarkEnd w:id="267"/>
            <w:bookmarkEnd w:id="268"/>
            <w:bookmarkEnd w:id="269"/>
            <w:bookmarkEnd w:id="270"/>
            <w:bookmarkEnd w:id="271"/>
            <w:bookmarkEnd w:id="272"/>
            <w:bookmarkEnd w:id="273"/>
            <w:bookmarkEnd w:id="274"/>
            <w:bookmarkEnd w:id="275"/>
            <w:r w:rsidRPr="00EC720E">
              <w:rPr>
                <w:b/>
                <w:bCs/>
              </w:rPr>
              <w:t xml:space="preserve"> </w:t>
            </w:r>
          </w:p>
          <w:p w14:paraId="06971CD3" w14:textId="77777777" w:rsidR="00182590" w:rsidRPr="00EC720E" w:rsidRDefault="00182590" w:rsidP="00EC720E">
            <w:pPr>
              <w:rPr>
                <w:b/>
                <w:bCs/>
              </w:rPr>
            </w:pPr>
          </w:p>
        </w:tc>
        <w:tc>
          <w:tcPr>
            <w:tcW w:w="4921" w:type="dxa"/>
          </w:tcPr>
          <w:p w14:paraId="5EF6194A" w14:textId="77777777" w:rsidR="00182590" w:rsidRDefault="00182590" w:rsidP="00EC720E">
            <w:bookmarkStart w:id="276" w:name="_Toc119925075"/>
            <w:bookmarkStart w:id="277" w:name="_Toc119926829"/>
            <w:bookmarkStart w:id="278" w:name="_Toc119942637"/>
            <w:bookmarkStart w:id="279" w:name="_Toc120583327"/>
            <w:bookmarkStart w:id="280" w:name="_Toc121321287"/>
            <w:bookmarkStart w:id="281" w:name="_Toc121920200"/>
            <w:bookmarkStart w:id="282" w:name="_Toc121920932"/>
            <w:bookmarkStart w:id="283" w:name="_Toc121921670"/>
            <w:bookmarkStart w:id="284" w:name="_Toc123131375"/>
            <w:bookmarkStart w:id="285" w:name="_Toc123134931"/>
            <w:r>
              <w:t xml:space="preserve">Multiplexer </w:t>
            </w:r>
            <w:r w:rsidR="00D75E21">
              <w:t>(</w:t>
            </w:r>
            <w:r>
              <w:t>beheerders</w:t>
            </w:r>
            <w:bookmarkEnd w:id="276"/>
            <w:bookmarkEnd w:id="277"/>
            <w:r w:rsidR="00D75E21">
              <w:t>)</w:t>
            </w:r>
            <w:bookmarkEnd w:id="278"/>
            <w:bookmarkEnd w:id="279"/>
            <w:bookmarkEnd w:id="280"/>
            <w:bookmarkEnd w:id="281"/>
            <w:bookmarkEnd w:id="282"/>
            <w:bookmarkEnd w:id="283"/>
            <w:bookmarkEnd w:id="284"/>
            <w:bookmarkEnd w:id="285"/>
          </w:p>
          <w:p w14:paraId="7648AFC7" w14:textId="77777777" w:rsidR="00182590" w:rsidRPr="00182590" w:rsidRDefault="6370587A" w:rsidP="00EC720E">
            <w:bookmarkStart w:id="286" w:name="_Toc119925076"/>
            <w:bookmarkStart w:id="287" w:name="_Toc119926830"/>
            <w:bookmarkStart w:id="288" w:name="_Toc119942638"/>
            <w:bookmarkStart w:id="289" w:name="_Toc120583328"/>
            <w:bookmarkStart w:id="290" w:name="_Toc121321288"/>
            <w:bookmarkStart w:id="291" w:name="_Toc121920201"/>
            <w:bookmarkStart w:id="292" w:name="_Toc121920933"/>
            <w:bookmarkStart w:id="293" w:name="_Toc121921671"/>
            <w:bookmarkStart w:id="294" w:name="_Toc123131376"/>
            <w:bookmarkStart w:id="295" w:name="_Toc123134932"/>
            <w:r>
              <w:t>IAS (</w:t>
            </w:r>
            <w:r w:rsidR="1677C3A9">
              <w:t>beheerders</w:t>
            </w:r>
            <w:bookmarkEnd w:id="286"/>
            <w:bookmarkEnd w:id="287"/>
            <w:r>
              <w:t>)</w:t>
            </w:r>
            <w:bookmarkEnd w:id="288"/>
            <w:bookmarkEnd w:id="289"/>
            <w:bookmarkEnd w:id="290"/>
            <w:bookmarkEnd w:id="291"/>
            <w:bookmarkEnd w:id="292"/>
            <w:bookmarkEnd w:id="293"/>
            <w:bookmarkEnd w:id="294"/>
            <w:bookmarkEnd w:id="295"/>
          </w:p>
          <w:p w14:paraId="588FD11F" w14:textId="77777777" w:rsidR="00182590" w:rsidRDefault="00D75E21" w:rsidP="00EC720E">
            <w:bookmarkStart w:id="296" w:name="_Toc119925077"/>
            <w:bookmarkStart w:id="297" w:name="_Toc119926831"/>
            <w:bookmarkStart w:id="298" w:name="_Toc119942639"/>
            <w:bookmarkStart w:id="299" w:name="_Toc120583329"/>
            <w:bookmarkStart w:id="300" w:name="_Toc121321289"/>
            <w:bookmarkStart w:id="301" w:name="_Toc121920202"/>
            <w:bookmarkStart w:id="302" w:name="_Toc121920934"/>
            <w:bookmarkStart w:id="303" w:name="_Toc121921672"/>
            <w:bookmarkStart w:id="304" w:name="_Toc123131377"/>
            <w:bookmarkStart w:id="305" w:name="_Toc123134933"/>
            <w:r>
              <w:t>Message Broker (</w:t>
            </w:r>
            <w:r w:rsidR="0077068F">
              <w:t xml:space="preserve">beheerders en </w:t>
            </w:r>
            <w:r w:rsidR="00182590" w:rsidRPr="00182590">
              <w:t>eindgebruikers</w:t>
            </w:r>
            <w:bookmarkEnd w:id="296"/>
            <w:bookmarkEnd w:id="297"/>
            <w:r>
              <w:t>)</w:t>
            </w:r>
            <w:bookmarkEnd w:id="298"/>
            <w:bookmarkEnd w:id="299"/>
            <w:bookmarkEnd w:id="300"/>
            <w:bookmarkEnd w:id="301"/>
            <w:bookmarkEnd w:id="302"/>
            <w:bookmarkEnd w:id="303"/>
            <w:bookmarkEnd w:id="304"/>
            <w:bookmarkEnd w:id="305"/>
          </w:p>
          <w:p w14:paraId="2A1F701D" w14:textId="77777777" w:rsidR="00A00CB4" w:rsidRPr="00A00CB4" w:rsidRDefault="00A00CB4" w:rsidP="00EC720E"/>
        </w:tc>
      </w:tr>
      <w:tr w:rsidR="00C40698" w14:paraId="66B5B7EB" w14:textId="77777777" w:rsidTr="42DBE984">
        <w:tc>
          <w:tcPr>
            <w:tcW w:w="2729" w:type="dxa"/>
            <w:shd w:val="clear" w:color="auto" w:fill="B4C6E7" w:themeFill="accent1" w:themeFillTint="66"/>
          </w:tcPr>
          <w:p w14:paraId="3C856ADC" w14:textId="77777777" w:rsidR="00C40698" w:rsidRPr="00EC720E" w:rsidRDefault="00C40698" w:rsidP="00EC720E">
            <w:pPr>
              <w:rPr>
                <w:b/>
                <w:bCs/>
              </w:rPr>
            </w:pPr>
            <w:bookmarkStart w:id="306" w:name="_Toc119925078"/>
            <w:bookmarkStart w:id="307" w:name="_Toc119926832"/>
            <w:bookmarkStart w:id="308" w:name="_Toc119942640"/>
            <w:bookmarkStart w:id="309" w:name="_Toc120583330"/>
            <w:bookmarkStart w:id="310" w:name="_Toc121321290"/>
            <w:bookmarkStart w:id="311" w:name="_Toc121920203"/>
            <w:bookmarkStart w:id="312" w:name="_Toc121920935"/>
            <w:bookmarkStart w:id="313" w:name="_Toc121921673"/>
            <w:bookmarkStart w:id="314" w:name="_Toc123131378"/>
            <w:bookmarkStart w:id="315" w:name="_Toc123134934"/>
            <w:r w:rsidRPr="00EC720E">
              <w:rPr>
                <w:b/>
                <w:bCs/>
              </w:rPr>
              <w:t>Leverancier</w:t>
            </w:r>
            <w:bookmarkEnd w:id="306"/>
            <w:bookmarkEnd w:id="307"/>
            <w:bookmarkEnd w:id="308"/>
            <w:bookmarkEnd w:id="309"/>
            <w:bookmarkEnd w:id="310"/>
            <w:bookmarkEnd w:id="311"/>
            <w:bookmarkEnd w:id="312"/>
            <w:bookmarkEnd w:id="313"/>
            <w:bookmarkEnd w:id="314"/>
            <w:bookmarkEnd w:id="315"/>
          </w:p>
        </w:tc>
        <w:tc>
          <w:tcPr>
            <w:tcW w:w="4921" w:type="dxa"/>
          </w:tcPr>
          <w:p w14:paraId="5AB40E59" w14:textId="77777777" w:rsidR="00C40698" w:rsidRDefault="00AB1216" w:rsidP="00EC720E">
            <w:bookmarkStart w:id="316" w:name="_Toc119942641"/>
            <w:bookmarkStart w:id="317" w:name="_Toc120583331"/>
            <w:bookmarkStart w:id="318" w:name="_Toc121321291"/>
            <w:bookmarkStart w:id="319" w:name="_Toc121920204"/>
            <w:bookmarkStart w:id="320" w:name="_Toc121920936"/>
            <w:bookmarkStart w:id="321" w:name="_Toc121921674"/>
            <w:bookmarkStart w:id="322" w:name="_Toc123131379"/>
            <w:bookmarkStart w:id="323" w:name="_Toc123134935"/>
            <w:r>
              <w:t xml:space="preserve">Oracle </w:t>
            </w:r>
            <w:r w:rsidR="0077068F">
              <w:t xml:space="preserve">- </w:t>
            </w:r>
            <w:r w:rsidRPr="00B2541C">
              <w:rPr>
                <w:i/>
              </w:rPr>
              <w:t>(Oracle Identity Manager)</w:t>
            </w:r>
            <w:bookmarkEnd w:id="316"/>
            <w:bookmarkEnd w:id="317"/>
            <w:bookmarkEnd w:id="318"/>
            <w:bookmarkEnd w:id="319"/>
            <w:bookmarkEnd w:id="320"/>
            <w:bookmarkEnd w:id="321"/>
            <w:bookmarkEnd w:id="322"/>
            <w:bookmarkEnd w:id="323"/>
          </w:p>
          <w:p w14:paraId="03EFCA41" w14:textId="77777777" w:rsidR="00C40698" w:rsidRPr="00C40698" w:rsidRDefault="00C40698" w:rsidP="00EC720E"/>
        </w:tc>
      </w:tr>
      <w:tr w:rsidR="00C40698" w:rsidRPr="004C5AAA" w14:paraId="64263639" w14:textId="77777777" w:rsidTr="42DBE984">
        <w:tc>
          <w:tcPr>
            <w:tcW w:w="2729" w:type="dxa"/>
            <w:shd w:val="clear" w:color="auto" w:fill="B4C6E7" w:themeFill="accent1" w:themeFillTint="66"/>
          </w:tcPr>
          <w:p w14:paraId="0F32CA87" w14:textId="77777777" w:rsidR="00C40698" w:rsidRPr="00EC720E" w:rsidRDefault="00C40698" w:rsidP="00EC720E">
            <w:pPr>
              <w:rPr>
                <w:b/>
                <w:bCs/>
              </w:rPr>
            </w:pPr>
            <w:bookmarkStart w:id="324" w:name="_Toc119925080"/>
            <w:bookmarkStart w:id="325" w:name="_Toc119926834"/>
            <w:bookmarkStart w:id="326" w:name="_Toc119942642"/>
            <w:bookmarkStart w:id="327" w:name="_Toc120583332"/>
            <w:bookmarkStart w:id="328" w:name="_Toc121321292"/>
            <w:bookmarkStart w:id="329" w:name="_Toc121920205"/>
            <w:bookmarkStart w:id="330" w:name="_Toc121920937"/>
            <w:bookmarkStart w:id="331" w:name="_Toc121921675"/>
            <w:bookmarkStart w:id="332" w:name="_Toc123131380"/>
            <w:bookmarkStart w:id="333" w:name="_Toc123134936"/>
            <w:r w:rsidRPr="00EC720E">
              <w:rPr>
                <w:b/>
                <w:bCs/>
              </w:rPr>
              <w:t>Bestaand integratievorm</w:t>
            </w:r>
            <w:bookmarkEnd w:id="324"/>
            <w:bookmarkEnd w:id="325"/>
            <w:bookmarkEnd w:id="326"/>
            <w:bookmarkEnd w:id="327"/>
            <w:bookmarkEnd w:id="328"/>
            <w:bookmarkEnd w:id="329"/>
            <w:bookmarkEnd w:id="330"/>
            <w:bookmarkEnd w:id="331"/>
            <w:bookmarkEnd w:id="332"/>
            <w:bookmarkEnd w:id="333"/>
          </w:p>
        </w:tc>
        <w:tc>
          <w:tcPr>
            <w:tcW w:w="4921" w:type="dxa"/>
          </w:tcPr>
          <w:p w14:paraId="1FD54F69" w14:textId="38F785AB" w:rsidR="00D63592" w:rsidRPr="00DF21C8" w:rsidRDefault="0C6A71DE" w:rsidP="00EC720E">
            <w:pPr>
              <w:rPr>
                <w:lang w:val="en-US"/>
              </w:rPr>
            </w:pPr>
            <w:bookmarkStart w:id="334" w:name="_Toc123131381"/>
            <w:bookmarkStart w:id="335" w:name="_Toc123134937"/>
            <w:r w:rsidRPr="4D353274">
              <w:rPr>
                <w:lang w:val="en-US"/>
              </w:rPr>
              <w:t xml:space="preserve">Application Programming Interface </w:t>
            </w:r>
            <w:r w:rsidR="25539533" w:rsidRPr="4D353274">
              <w:rPr>
                <w:lang w:val="en-US"/>
              </w:rPr>
              <w:t>(</w:t>
            </w:r>
            <w:bookmarkStart w:id="336" w:name="_Toc119925081"/>
            <w:bookmarkStart w:id="337" w:name="_Toc119926835"/>
            <w:bookmarkStart w:id="338" w:name="_Toc119942643"/>
            <w:bookmarkStart w:id="339" w:name="_Toc120583333"/>
            <w:bookmarkStart w:id="340" w:name="_Toc121321293"/>
            <w:bookmarkStart w:id="341" w:name="_Toc121920206"/>
            <w:bookmarkStart w:id="342" w:name="_Toc121920938"/>
            <w:bookmarkStart w:id="343" w:name="_Toc121921676"/>
            <w:r w:rsidR="76A9AB77" w:rsidRPr="4D353274">
              <w:rPr>
                <w:lang w:val="en-US"/>
              </w:rPr>
              <w:t>API</w:t>
            </w:r>
            <w:r w:rsidR="5AFC20FB" w:rsidRPr="4D353274">
              <w:rPr>
                <w:lang w:val="en-US"/>
              </w:rPr>
              <w:t>)</w:t>
            </w:r>
            <w:r w:rsidR="7E406762" w:rsidRPr="4D353274">
              <w:rPr>
                <w:lang w:val="en-US"/>
              </w:rPr>
              <w:t xml:space="preserve"> V1</w:t>
            </w:r>
            <w:bookmarkEnd w:id="334"/>
            <w:bookmarkEnd w:id="335"/>
            <w:bookmarkEnd w:id="336"/>
            <w:bookmarkEnd w:id="337"/>
            <w:bookmarkEnd w:id="338"/>
            <w:bookmarkEnd w:id="339"/>
            <w:bookmarkEnd w:id="340"/>
            <w:bookmarkEnd w:id="341"/>
            <w:bookmarkEnd w:id="342"/>
            <w:bookmarkEnd w:id="343"/>
          </w:p>
          <w:p w14:paraId="5F96A722" w14:textId="77777777" w:rsidR="00C40698" w:rsidRPr="00DF21C8" w:rsidRDefault="00C40698" w:rsidP="00EC720E">
            <w:pPr>
              <w:rPr>
                <w:lang w:val="en-US"/>
              </w:rPr>
            </w:pPr>
          </w:p>
        </w:tc>
      </w:tr>
      <w:tr w:rsidR="00C40698" w14:paraId="515BB350" w14:textId="77777777" w:rsidTr="42DBE984">
        <w:tc>
          <w:tcPr>
            <w:tcW w:w="2729" w:type="dxa"/>
            <w:shd w:val="clear" w:color="auto" w:fill="B4C6E7" w:themeFill="accent1" w:themeFillTint="66"/>
          </w:tcPr>
          <w:p w14:paraId="517AED4A" w14:textId="77777777" w:rsidR="00C40698" w:rsidRPr="00EC720E" w:rsidRDefault="00C40698" w:rsidP="00EC720E">
            <w:pPr>
              <w:rPr>
                <w:b/>
                <w:bCs/>
              </w:rPr>
            </w:pPr>
            <w:bookmarkStart w:id="344" w:name="_Toc119925082"/>
            <w:bookmarkStart w:id="345" w:name="_Toc119926836"/>
            <w:bookmarkStart w:id="346" w:name="_Toc119942644"/>
            <w:bookmarkStart w:id="347" w:name="_Toc120583334"/>
            <w:bookmarkStart w:id="348" w:name="_Toc121321294"/>
            <w:bookmarkStart w:id="349" w:name="_Toc121920207"/>
            <w:bookmarkStart w:id="350" w:name="_Toc121920939"/>
            <w:bookmarkStart w:id="351" w:name="_Toc121921677"/>
            <w:bookmarkStart w:id="352" w:name="_Toc123131382"/>
            <w:bookmarkStart w:id="353" w:name="_Toc123134938"/>
            <w:r w:rsidRPr="00EC720E">
              <w:rPr>
                <w:b/>
                <w:bCs/>
              </w:rPr>
              <w:t>Gevraagde integratievorm</w:t>
            </w:r>
            <w:bookmarkEnd w:id="344"/>
            <w:bookmarkEnd w:id="345"/>
            <w:bookmarkEnd w:id="346"/>
            <w:bookmarkEnd w:id="347"/>
            <w:bookmarkEnd w:id="348"/>
            <w:bookmarkEnd w:id="349"/>
            <w:bookmarkEnd w:id="350"/>
            <w:bookmarkEnd w:id="351"/>
            <w:bookmarkEnd w:id="352"/>
            <w:bookmarkEnd w:id="353"/>
          </w:p>
        </w:tc>
        <w:tc>
          <w:tcPr>
            <w:tcW w:w="4921" w:type="dxa"/>
          </w:tcPr>
          <w:p w14:paraId="787BA415" w14:textId="59126661" w:rsidR="00D63592" w:rsidRPr="00D63592" w:rsidRDefault="11E726B9" w:rsidP="00EC720E">
            <w:bookmarkStart w:id="354" w:name="_Toc119925083"/>
            <w:bookmarkStart w:id="355" w:name="_Toc119926837"/>
            <w:bookmarkStart w:id="356" w:name="_Toc119942645"/>
            <w:bookmarkStart w:id="357" w:name="_Toc120583335"/>
            <w:bookmarkStart w:id="358" w:name="_Toc121321295"/>
            <w:bookmarkStart w:id="359" w:name="_Toc121920208"/>
            <w:bookmarkStart w:id="360" w:name="_Toc121920940"/>
            <w:bookmarkStart w:id="361" w:name="_Toc121921678"/>
            <w:bookmarkStart w:id="362" w:name="_Toc123131383"/>
            <w:bookmarkStart w:id="363" w:name="_Toc123134939"/>
            <w:r>
              <w:t>API</w:t>
            </w:r>
            <w:bookmarkEnd w:id="354"/>
            <w:bookmarkEnd w:id="355"/>
            <w:bookmarkEnd w:id="356"/>
            <w:bookmarkEnd w:id="357"/>
            <w:bookmarkEnd w:id="358"/>
            <w:bookmarkEnd w:id="359"/>
            <w:bookmarkEnd w:id="360"/>
            <w:bookmarkEnd w:id="361"/>
            <w:bookmarkEnd w:id="362"/>
            <w:bookmarkEnd w:id="363"/>
          </w:p>
          <w:p w14:paraId="5B95CD12" w14:textId="77777777" w:rsidR="00C40698" w:rsidRPr="00C40698" w:rsidRDefault="00C40698" w:rsidP="00EC720E"/>
        </w:tc>
      </w:tr>
      <w:tr w:rsidR="00C40698" w14:paraId="7AD8E75F" w14:textId="77777777" w:rsidTr="42DBE984">
        <w:tc>
          <w:tcPr>
            <w:tcW w:w="2729" w:type="dxa"/>
            <w:shd w:val="clear" w:color="auto" w:fill="B4C6E7" w:themeFill="accent1" w:themeFillTint="66"/>
          </w:tcPr>
          <w:p w14:paraId="02916C50" w14:textId="77777777" w:rsidR="00C40698" w:rsidRPr="00EC720E" w:rsidRDefault="00C40698" w:rsidP="00EC720E">
            <w:pPr>
              <w:rPr>
                <w:b/>
                <w:bCs/>
              </w:rPr>
            </w:pPr>
            <w:bookmarkStart w:id="364" w:name="_Toc119925084"/>
            <w:bookmarkStart w:id="365" w:name="_Toc119926838"/>
            <w:bookmarkStart w:id="366" w:name="_Toc119942646"/>
            <w:bookmarkStart w:id="367" w:name="_Toc120583336"/>
            <w:bookmarkStart w:id="368" w:name="_Toc121321296"/>
            <w:bookmarkStart w:id="369" w:name="_Toc121920209"/>
            <w:bookmarkStart w:id="370" w:name="_Toc121920941"/>
            <w:bookmarkStart w:id="371" w:name="_Toc121921679"/>
            <w:bookmarkStart w:id="372" w:name="_Toc123131384"/>
            <w:bookmarkStart w:id="373" w:name="_Toc123134940"/>
            <w:proofErr w:type="spellStart"/>
            <w:r w:rsidRPr="00EC720E">
              <w:rPr>
                <w:b/>
                <w:bCs/>
              </w:rPr>
              <w:t>Use</w:t>
            </w:r>
            <w:proofErr w:type="spellEnd"/>
            <w:r w:rsidRPr="00EC720E">
              <w:rPr>
                <w:b/>
                <w:bCs/>
              </w:rPr>
              <w:t>-Case</w:t>
            </w:r>
            <w:bookmarkEnd w:id="364"/>
            <w:bookmarkEnd w:id="365"/>
            <w:bookmarkEnd w:id="366"/>
            <w:bookmarkEnd w:id="367"/>
            <w:bookmarkEnd w:id="368"/>
            <w:bookmarkEnd w:id="369"/>
            <w:bookmarkEnd w:id="370"/>
            <w:bookmarkEnd w:id="371"/>
            <w:bookmarkEnd w:id="372"/>
            <w:bookmarkEnd w:id="373"/>
          </w:p>
        </w:tc>
        <w:tc>
          <w:tcPr>
            <w:tcW w:w="4921" w:type="dxa"/>
          </w:tcPr>
          <w:p w14:paraId="041520F6" w14:textId="77777777" w:rsidR="00C40698" w:rsidRDefault="00C40698" w:rsidP="00EC720E">
            <w:bookmarkStart w:id="374" w:name="_Toc119925085"/>
            <w:bookmarkStart w:id="375" w:name="_Toc119926839"/>
            <w:bookmarkStart w:id="376" w:name="_Toc119942647"/>
            <w:bookmarkStart w:id="377" w:name="_Toc120583337"/>
            <w:bookmarkStart w:id="378" w:name="_Toc121321297"/>
            <w:bookmarkStart w:id="379" w:name="_Toc121920210"/>
            <w:bookmarkStart w:id="380" w:name="_Toc121920942"/>
            <w:bookmarkStart w:id="381" w:name="_Toc121921680"/>
            <w:bookmarkStart w:id="382" w:name="_Toc123131385"/>
            <w:bookmarkStart w:id="383" w:name="_Toc123134941"/>
            <w:r w:rsidRPr="00C40698">
              <w:t>Niet van toepassing</w:t>
            </w:r>
            <w:bookmarkEnd w:id="374"/>
            <w:bookmarkEnd w:id="375"/>
            <w:bookmarkEnd w:id="376"/>
            <w:bookmarkEnd w:id="377"/>
            <w:bookmarkEnd w:id="378"/>
            <w:bookmarkEnd w:id="379"/>
            <w:bookmarkEnd w:id="380"/>
            <w:bookmarkEnd w:id="381"/>
            <w:bookmarkEnd w:id="382"/>
            <w:bookmarkEnd w:id="383"/>
          </w:p>
          <w:p w14:paraId="5220BBB2" w14:textId="77777777" w:rsidR="00C40698" w:rsidRPr="00C40698" w:rsidRDefault="00C40698" w:rsidP="00EC720E"/>
        </w:tc>
      </w:tr>
      <w:tr w:rsidR="00C40698" w14:paraId="22A83BC1" w14:textId="77777777" w:rsidTr="42DBE984">
        <w:tc>
          <w:tcPr>
            <w:tcW w:w="2729" w:type="dxa"/>
            <w:shd w:val="clear" w:color="auto" w:fill="B4C6E7" w:themeFill="accent1" w:themeFillTint="66"/>
          </w:tcPr>
          <w:p w14:paraId="1C84256B" w14:textId="66BD5F3D" w:rsidR="00C40698" w:rsidRPr="00EC720E" w:rsidRDefault="002871E6" w:rsidP="00EC720E">
            <w:pPr>
              <w:rPr>
                <w:b/>
                <w:bCs/>
              </w:rPr>
            </w:pPr>
            <w:bookmarkStart w:id="384" w:name="_Toc119925086"/>
            <w:bookmarkStart w:id="385" w:name="_Toc119926840"/>
            <w:bookmarkStart w:id="386" w:name="_Toc119942648"/>
            <w:bookmarkStart w:id="387" w:name="_Toc120583338"/>
            <w:bookmarkStart w:id="388" w:name="_Toc121321298"/>
            <w:bookmarkStart w:id="389" w:name="_Toc121920211"/>
            <w:bookmarkStart w:id="390" w:name="_Toc121920943"/>
            <w:bookmarkStart w:id="391" w:name="_Toc121921681"/>
            <w:bookmarkStart w:id="392" w:name="_Toc123131386"/>
            <w:bookmarkStart w:id="393" w:name="_Toc123134942"/>
            <w:r w:rsidRPr="00EC720E">
              <w:rPr>
                <w:b/>
                <w:bCs/>
              </w:rPr>
              <w:t>Aanvullende d</w:t>
            </w:r>
            <w:r w:rsidR="00C40698" w:rsidRPr="00EC720E">
              <w:rPr>
                <w:b/>
                <w:bCs/>
              </w:rPr>
              <w:t>ocumentatie</w:t>
            </w:r>
            <w:bookmarkEnd w:id="384"/>
            <w:bookmarkEnd w:id="385"/>
            <w:bookmarkEnd w:id="386"/>
            <w:bookmarkEnd w:id="387"/>
            <w:bookmarkEnd w:id="388"/>
            <w:bookmarkEnd w:id="389"/>
            <w:bookmarkEnd w:id="390"/>
            <w:bookmarkEnd w:id="391"/>
            <w:bookmarkEnd w:id="392"/>
            <w:bookmarkEnd w:id="393"/>
            <w:r w:rsidR="00C40698" w:rsidRPr="00EC720E">
              <w:rPr>
                <w:b/>
                <w:bCs/>
              </w:rPr>
              <w:t xml:space="preserve"> </w:t>
            </w:r>
          </w:p>
        </w:tc>
        <w:tc>
          <w:tcPr>
            <w:tcW w:w="4921" w:type="dxa"/>
          </w:tcPr>
          <w:p w14:paraId="539C9F53" w14:textId="77777777" w:rsidR="00626F0D" w:rsidRDefault="0525FC9E" w:rsidP="00EC720E">
            <w:bookmarkStart w:id="394" w:name="_Toc119925087"/>
            <w:bookmarkStart w:id="395" w:name="_Toc119926841"/>
            <w:bookmarkStart w:id="396" w:name="_Toc119942649"/>
            <w:bookmarkStart w:id="397" w:name="_Toc120583339"/>
            <w:bookmarkStart w:id="398" w:name="_Toc121321299"/>
            <w:bookmarkStart w:id="399" w:name="_Toc121920212"/>
            <w:bookmarkStart w:id="400" w:name="_Toc121920944"/>
            <w:bookmarkStart w:id="401" w:name="_Toc121921682"/>
            <w:bookmarkStart w:id="402" w:name="_Toc123131387"/>
            <w:bookmarkStart w:id="403" w:name="_Toc123134943"/>
            <w:r>
              <w:t>Z</w:t>
            </w:r>
            <w:r w:rsidR="7313EE22">
              <w:t>ie toelichting op basis van</w:t>
            </w:r>
            <w:r w:rsidR="39B4B3F6">
              <w:t xml:space="preserve"> document</w:t>
            </w:r>
            <w:r w:rsidR="00626F0D">
              <w:t xml:space="preserve">: </w:t>
            </w:r>
            <w:r w:rsidR="7313EE22" w:rsidRPr="00626F0D">
              <w:t>“</w:t>
            </w:r>
            <w:bookmarkEnd w:id="394"/>
            <w:bookmarkEnd w:id="395"/>
            <w:bookmarkEnd w:id="396"/>
            <w:bookmarkEnd w:id="397"/>
            <w:bookmarkEnd w:id="398"/>
            <w:bookmarkEnd w:id="399"/>
            <w:bookmarkEnd w:id="400"/>
            <w:bookmarkEnd w:id="401"/>
            <w:r w:rsidR="584BE3E7" w:rsidRPr="00626F0D">
              <w:t xml:space="preserve">IAM </w:t>
            </w:r>
            <w:r w:rsidR="292AE348" w:rsidRPr="00626F0D">
              <w:t>t.b.v.</w:t>
            </w:r>
            <w:r w:rsidR="584BE3E7" w:rsidRPr="00626F0D">
              <w:t xml:space="preserve"> aanschaf van applicaties V20210222</w:t>
            </w:r>
            <w:r w:rsidR="7B327CEE" w:rsidRPr="00626F0D">
              <w:t>”</w:t>
            </w:r>
            <w:bookmarkEnd w:id="402"/>
            <w:bookmarkEnd w:id="403"/>
            <w:r w:rsidR="140B330E" w:rsidRPr="00626F0D">
              <w:t xml:space="preserve"> </w:t>
            </w:r>
          </w:p>
          <w:p w14:paraId="5274FF76" w14:textId="646D63DA" w:rsidR="00C40698" w:rsidRPr="00626F0D" w:rsidRDefault="00C40698" w:rsidP="00EC720E"/>
        </w:tc>
      </w:tr>
      <w:tr w:rsidR="00C40698" w14:paraId="3D7C262D" w14:textId="77777777" w:rsidTr="42DBE984">
        <w:tc>
          <w:tcPr>
            <w:tcW w:w="2729" w:type="dxa"/>
            <w:shd w:val="clear" w:color="auto" w:fill="B4C6E7" w:themeFill="accent1" w:themeFillTint="66"/>
          </w:tcPr>
          <w:p w14:paraId="18032A74" w14:textId="77777777" w:rsidR="00C40698" w:rsidRPr="00EC720E" w:rsidRDefault="00C40698" w:rsidP="00EC720E">
            <w:pPr>
              <w:rPr>
                <w:b/>
                <w:bCs/>
              </w:rPr>
            </w:pPr>
            <w:bookmarkStart w:id="404" w:name="_Toc119925088"/>
            <w:bookmarkStart w:id="405" w:name="_Toc119926842"/>
            <w:bookmarkStart w:id="406" w:name="_Toc119942650"/>
            <w:bookmarkStart w:id="407" w:name="_Toc120583340"/>
            <w:bookmarkStart w:id="408" w:name="_Toc121321300"/>
            <w:bookmarkStart w:id="409" w:name="_Toc121920213"/>
            <w:bookmarkStart w:id="410" w:name="_Toc121920945"/>
            <w:bookmarkStart w:id="411" w:name="_Toc121921683"/>
            <w:bookmarkStart w:id="412" w:name="_Toc123131388"/>
            <w:bookmarkStart w:id="413" w:name="_Toc123134944"/>
            <w:r w:rsidRPr="00EC720E">
              <w:rPr>
                <w:b/>
                <w:bCs/>
              </w:rPr>
              <w:t>Toelichting</w:t>
            </w:r>
            <w:bookmarkEnd w:id="404"/>
            <w:bookmarkEnd w:id="405"/>
            <w:bookmarkEnd w:id="406"/>
            <w:bookmarkEnd w:id="407"/>
            <w:bookmarkEnd w:id="408"/>
            <w:bookmarkEnd w:id="409"/>
            <w:bookmarkEnd w:id="410"/>
            <w:bookmarkEnd w:id="411"/>
            <w:bookmarkEnd w:id="412"/>
            <w:bookmarkEnd w:id="413"/>
          </w:p>
        </w:tc>
        <w:tc>
          <w:tcPr>
            <w:tcW w:w="4921" w:type="dxa"/>
          </w:tcPr>
          <w:p w14:paraId="7498792A" w14:textId="77777777" w:rsidR="00C40698" w:rsidRDefault="00C40698" w:rsidP="00EC720E">
            <w:bookmarkStart w:id="414" w:name="_Toc119925089"/>
            <w:bookmarkStart w:id="415" w:name="_Toc119926843"/>
            <w:bookmarkStart w:id="416" w:name="_Toc119942651"/>
            <w:bookmarkStart w:id="417" w:name="_Toc120583341"/>
            <w:bookmarkStart w:id="418" w:name="_Toc121321301"/>
            <w:bookmarkStart w:id="419" w:name="_Toc121920214"/>
            <w:bookmarkStart w:id="420" w:name="_Toc121920946"/>
            <w:bookmarkStart w:id="421" w:name="_Toc121921684"/>
            <w:bookmarkStart w:id="422" w:name="_Toc123131389"/>
            <w:bookmarkStart w:id="423" w:name="_Toc123134945"/>
            <w:r w:rsidRPr="00C40698">
              <w:t>Geen</w:t>
            </w:r>
            <w:bookmarkEnd w:id="414"/>
            <w:bookmarkEnd w:id="415"/>
            <w:bookmarkEnd w:id="416"/>
            <w:bookmarkEnd w:id="417"/>
            <w:bookmarkEnd w:id="418"/>
            <w:bookmarkEnd w:id="419"/>
            <w:bookmarkEnd w:id="420"/>
            <w:bookmarkEnd w:id="421"/>
            <w:bookmarkEnd w:id="422"/>
            <w:bookmarkEnd w:id="423"/>
          </w:p>
          <w:p w14:paraId="1C3C8751" w14:textId="260A4F7F" w:rsidR="00EC720E" w:rsidRDefault="00EC720E" w:rsidP="00EC720E"/>
        </w:tc>
      </w:tr>
      <w:tr w:rsidR="00D63592" w:rsidRPr="000B687F" w14:paraId="56D20579" w14:textId="77777777" w:rsidTr="42DBE984">
        <w:tc>
          <w:tcPr>
            <w:tcW w:w="2729" w:type="dxa"/>
            <w:shd w:val="clear" w:color="auto" w:fill="B4C6E7" w:themeFill="accent1" w:themeFillTint="66"/>
          </w:tcPr>
          <w:p w14:paraId="6BBB9508" w14:textId="16D84DCA" w:rsidR="00D63592" w:rsidRPr="00EC720E" w:rsidRDefault="00D63592" w:rsidP="00EC720E">
            <w:pPr>
              <w:rPr>
                <w:b/>
                <w:bCs/>
              </w:rPr>
            </w:pPr>
            <w:bookmarkStart w:id="424" w:name="_Toc119925090"/>
            <w:bookmarkStart w:id="425" w:name="_Toc119926844"/>
            <w:bookmarkStart w:id="426" w:name="_Toc119942652"/>
            <w:bookmarkStart w:id="427" w:name="_Toc120583342"/>
            <w:bookmarkStart w:id="428" w:name="_Toc121321302"/>
            <w:bookmarkStart w:id="429" w:name="_Toc121920215"/>
            <w:bookmarkStart w:id="430" w:name="_Toc121920947"/>
            <w:bookmarkStart w:id="431" w:name="_Toc121921685"/>
            <w:bookmarkStart w:id="432" w:name="_Toc123131390"/>
            <w:bookmarkStart w:id="433" w:name="_Toc123134946"/>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424"/>
            <w:bookmarkEnd w:id="425"/>
            <w:bookmarkEnd w:id="426"/>
            <w:bookmarkEnd w:id="427"/>
            <w:bookmarkEnd w:id="428"/>
            <w:bookmarkEnd w:id="429"/>
            <w:bookmarkEnd w:id="430"/>
            <w:bookmarkEnd w:id="431"/>
            <w:bookmarkEnd w:id="432"/>
            <w:bookmarkEnd w:id="433"/>
            <w:r w:rsidRPr="00EC720E">
              <w:rPr>
                <w:b/>
                <w:bCs/>
              </w:rPr>
              <w:t xml:space="preserve"> </w:t>
            </w:r>
          </w:p>
        </w:tc>
        <w:tc>
          <w:tcPr>
            <w:tcW w:w="4921" w:type="dxa"/>
          </w:tcPr>
          <w:p w14:paraId="1ED9C07E" w14:textId="0B24AA49" w:rsidR="00D63592" w:rsidRPr="00F61C95" w:rsidRDefault="41CBE984" w:rsidP="00EC720E">
            <w:pPr>
              <w:rPr>
                <w:lang w:val="en-US"/>
              </w:rPr>
            </w:pPr>
            <w:bookmarkStart w:id="434" w:name="_Toc120583343"/>
            <w:bookmarkStart w:id="435" w:name="_Toc121321303"/>
            <w:bookmarkStart w:id="436" w:name="_Toc121920216"/>
            <w:bookmarkStart w:id="437" w:name="_Toc121920948"/>
            <w:bookmarkStart w:id="438" w:name="_Toc121921686"/>
            <w:bookmarkStart w:id="439" w:name="_Toc123131391"/>
            <w:bookmarkStart w:id="440" w:name="_Toc123134947"/>
            <w:bookmarkStart w:id="441" w:name="_Toc119925091"/>
            <w:bookmarkStart w:id="442" w:name="_Toc119926845"/>
            <w:bookmarkStart w:id="443" w:name="_Toc119942653"/>
            <w:r w:rsidRPr="00F61C95">
              <w:rPr>
                <w:lang w:val="en-US"/>
              </w:rPr>
              <w:t>MP</w:t>
            </w:r>
            <w:bookmarkEnd w:id="434"/>
            <w:bookmarkEnd w:id="435"/>
            <w:bookmarkEnd w:id="436"/>
            <w:bookmarkEnd w:id="437"/>
            <w:bookmarkEnd w:id="438"/>
            <w:bookmarkEnd w:id="439"/>
            <w:bookmarkEnd w:id="440"/>
          </w:p>
          <w:p w14:paraId="02969901" w14:textId="01494448" w:rsidR="00D63592" w:rsidRPr="00F61C95" w:rsidRDefault="41CBE984" w:rsidP="00EC720E">
            <w:pPr>
              <w:rPr>
                <w:lang w:val="en-US"/>
              </w:rPr>
            </w:pPr>
            <w:bookmarkStart w:id="444" w:name="_Toc120583344"/>
            <w:bookmarkStart w:id="445" w:name="_Toc121321304"/>
            <w:bookmarkStart w:id="446" w:name="_Toc121920217"/>
            <w:bookmarkStart w:id="447" w:name="_Toc121920949"/>
            <w:bookmarkStart w:id="448" w:name="_Toc121921687"/>
            <w:bookmarkStart w:id="449" w:name="_Toc123131392"/>
            <w:bookmarkStart w:id="450" w:name="_Toc123134948"/>
            <w:r w:rsidRPr="00F61C95">
              <w:rPr>
                <w:lang w:val="en-US"/>
              </w:rPr>
              <w:t>IA</w:t>
            </w:r>
            <w:bookmarkEnd w:id="444"/>
            <w:bookmarkEnd w:id="445"/>
            <w:bookmarkEnd w:id="446"/>
            <w:bookmarkEnd w:id="447"/>
            <w:bookmarkEnd w:id="448"/>
            <w:r w:rsidR="00E55514" w:rsidRPr="00F61C95">
              <w:rPr>
                <w:lang w:val="en-US"/>
              </w:rPr>
              <w:t>M</w:t>
            </w:r>
            <w:bookmarkEnd w:id="449"/>
            <w:bookmarkEnd w:id="450"/>
          </w:p>
          <w:p w14:paraId="0B69EEB3" w14:textId="4F9B3A7C" w:rsidR="00D63592" w:rsidRPr="00F61C95" w:rsidRDefault="5A747AA8" w:rsidP="00EC720E">
            <w:pPr>
              <w:rPr>
                <w:lang w:val="en-US"/>
              </w:rPr>
            </w:pPr>
            <w:bookmarkStart w:id="451" w:name="_Toc120583345"/>
            <w:bookmarkStart w:id="452" w:name="_Toc121321305"/>
            <w:bookmarkStart w:id="453" w:name="_Toc121920218"/>
            <w:bookmarkStart w:id="454" w:name="_Toc121920950"/>
            <w:bookmarkStart w:id="455" w:name="_Toc121921688"/>
            <w:bookmarkStart w:id="456" w:name="_Toc123131393"/>
            <w:bookmarkStart w:id="457" w:name="_Toc123134949"/>
            <w:r w:rsidRPr="6E7B753C">
              <w:rPr>
                <w:lang w:val="en-US"/>
              </w:rPr>
              <w:t>MB 024; MB 025</w:t>
            </w:r>
            <w:r w:rsidR="140CE5CB" w:rsidRPr="6E7B753C">
              <w:rPr>
                <w:lang w:val="en-US"/>
              </w:rPr>
              <w:t>; MB 066</w:t>
            </w:r>
            <w:bookmarkEnd w:id="441"/>
            <w:bookmarkEnd w:id="442"/>
            <w:bookmarkEnd w:id="443"/>
            <w:bookmarkEnd w:id="451"/>
            <w:bookmarkEnd w:id="452"/>
            <w:bookmarkEnd w:id="453"/>
            <w:bookmarkEnd w:id="454"/>
            <w:bookmarkEnd w:id="455"/>
            <w:bookmarkEnd w:id="456"/>
            <w:bookmarkEnd w:id="457"/>
          </w:p>
          <w:p w14:paraId="232A63D1" w14:textId="4B75332E" w:rsidR="6E7B753C" w:rsidRDefault="6E7B753C" w:rsidP="00EC720E">
            <w:pPr>
              <w:rPr>
                <w:lang w:val="en-US"/>
              </w:rPr>
            </w:pPr>
          </w:p>
          <w:p w14:paraId="2645522E" w14:textId="4C20BA5B" w:rsidR="1FA4F734" w:rsidRDefault="1FA4F734" w:rsidP="00EC720E">
            <w:pPr>
              <w:rPr>
                <w:lang w:val="en-US"/>
              </w:rPr>
            </w:pPr>
            <w:r w:rsidRPr="6E7B753C">
              <w:rPr>
                <w:lang w:val="en-US"/>
              </w:rPr>
              <w:t>ALG: 048</w:t>
            </w:r>
          </w:p>
          <w:p w14:paraId="13CB595B" w14:textId="77777777" w:rsidR="00D63592" w:rsidRPr="00F61C95" w:rsidRDefault="00D63592" w:rsidP="00EC720E">
            <w:pPr>
              <w:rPr>
                <w:lang w:val="en-US"/>
              </w:rPr>
            </w:pPr>
          </w:p>
        </w:tc>
      </w:tr>
    </w:tbl>
    <w:p w14:paraId="6D9C8D39" w14:textId="77777777" w:rsidR="00C40698" w:rsidRPr="00F61C95" w:rsidRDefault="00C40698" w:rsidP="00C40698">
      <w:pPr>
        <w:rPr>
          <w:lang w:val="en-US"/>
        </w:rPr>
      </w:pPr>
    </w:p>
    <w:p w14:paraId="4C8A0D1E" w14:textId="77777777" w:rsidR="00ED26D6" w:rsidRPr="00EC2F28" w:rsidRDefault="00ED26D6">
      <w:pPr>
        <w:widowControl/>
        <w:spacing w:line="240" w:lineRule="auto"/>
        <w:rPr>
          <w:b/>
          <w:sz w:val="24"/>
          <w:lang w:val="en-US"/>
        </w:rPr>
      </w:pPr>
      <w:bookmarkStart w:id="458" w:name="_Toc121321306"/>
      <w:bookmarkStart w:id="459" w:name="_Toc121920219"/>
      <w:bookmarkStart w:id="460" w:name="_Toc121920951"/>
      <w:bookmarkStart w:id="461" w:name="_Toc121921689"/>
      <w:r w:rsidRPr="00EC2F28">
        <w:rPr>
          <w:lang w:val="en-US"/>
        </w:rPr>
        <w:br w:type="page"/>
      </w:r>
    </w:p>
    <w:p w14:paraId="32819D32" w14:textId="2C77DD14" w:rsidR="00D63592" w:rsidRPr="00EC720E" w:rsidRDefault="7073B079" w:rsidP="00EC720E">
      <w:pPr>
        <w:pStyle w:val="Kop2"/>
      </w:pPr>
      <w:bookmarkStart w:id="462" w:name="_Toc124436883"/>
      <w:r w:rsidRPr="00EC720E">
        <w:lastRenderedPageBreak/>
        <w:t>ADT-integratie</w:t>
      </w:r>
      <w:bookmarkEnd w:id="458"/>
      <w:bookmarkEnd w:id="459"/>
      <w:bookmarkEnd w:id="460"/>
      <w:bookmarkEnd w:id="461"/>
      <w:bookmarkEnd w:id="462"/>
    </w:p>
    <w:p w14:paraId="79A5AF36" w14:textId="77777777" w:rsidR="00EC720E" w:rsidRPr="00EC720E" w:rsidRDefault="00EC720E" w:rsidP="00EC720E"/>
    <w:tbl>
      <w:tblPr>
        <w:tblStyle w:val="Tabelraster"/>
        <w:tblW w:w="0" w:type="auto"/>
        <w:tblLook w:val="04A0" w:firstRow="1" w:lastRow="0" w:firstColumn="1" w:lastColumn="0" w:noHBand="0" w:noVBand="1"/>
      </w:tblPr>
      <w:tblGrid>
        <w:gridCol w:w="2729"/>
        <w:gridCol w:w="4921"/>
      </w:tblGrid>
      <w:tr w:rsidR="00D63592" w14:paraId="1825F67C" w14:textId="77777777" w:rsidTr="42DBE984">
        <w:trPr>
          <w:trHeight w:val="300"/>
        </w:trPr>
        <w:tc>
          <w:tcPr>
            <w:tcW w:w="2729" w:type="dxa"/>
            <w:shd w:val="clear" w:color="auto" w:fill="B4C6E7" w:themeFill="accent1" w:themeFillTint="66"/>
          </w:tcPr>
          <w:p w14:paraId="0163AF95" w14:textId="776ECDC5" w:rsidR="00D63592" w:rsidRPr="00EC720E" w:rsidRDefault="00D63592" w:rsidP="00EC720E">
            <w:pPr>
              <w:rPr>
                <w:b/>
                <w:bCs/>
              </w:rPr>
            </w:pPr>
            <w:bookmarkStart w:id="463" w:name="_Toc119925093"/>
            <w:bookmarkStart w:id="464" w:name="_Toc119926847"/>
            <w:bookmarkStart w:id="465" w:name="_Toc119942655"/>
            <w:bookmarkStart w:id="466" w:name="_Toc120583347"/>
            <w:bookmarkStart w:id="467" w:name="_Toc121321307"/>
            <w:bookmarkStart w:id="468" w:name="_Toc121920220"/>
            <w:bookmarkStart w:id="469" w:name="_Toc121920952"/>
            <w:bookmarkStart w:id="470" w:name="_Toc121921690"/>
            <w:bookmarkStart w:id="471" w:name="_Toc123131395"/>
            <w:bookmarkStart w:id="472" w:name="_Toc123134951"/>
            <w:r w:rsidRPr="00EC720E">
              <w:rPr>
                <w:b/>
                <w:bCs/>
              </w:rPr>
              <w:t>Doel</w:t>
            </w:r>
            <w:bookmarkEnd w:id="463"/>
            <w:bookmarkEnd w:id="464"/>
            <w:bookmarkEnd w:id="465"/>
            <w:bookmarkEnd w:id="466"/>
            <w:bookmarkEnd w:id="467"/>
            <w:bookmarkEnd w:id="468"/>
            <w:bookmarkEnd w:id="469"/>
            <w:bookmarkEnd w:id="470"/>
            <w:bookmarkEnd w:id="471"/>
            <w:bookmarkEnd w:id="472"/>
          </w:p>
        </w:tc>
        <w:tc>
          <w:tcPr>
            <w:tcW w:w="4921" w:type="dxa"/>
          </w:tcPr>
          <w:p w14:paraId="7A4664F5" w14:textId="4FB00AA4" w:rsidR="68574835" w:rsidRPr="00626F0D" w:rsidRDefault="78D5D6B9" w:rsidP="00EC720E">
            <w:pPr>
              <w:rPr>
                <w:rFonts w:eastAsia="Arial" w:cs="Arial"/>
              </w:rPr>
            </w:pPr>
            <w:bookmarkStart w:id="473" w:name="_Toc123134952"/>
            <w:r w:rsidRPr="42DBE984">
              <w:rPr>
                <w:rFonts w:eastAsia="Arial" w:cs="Arial"/>
              </w:rPr>
              <w:t>Om de patiëntinformatie over alle systemen binnen het Erasmus</w:t>
            </w:r>
            <w:r w:rsidR="39835BBE" w:rsidRPr="42DBE984">
              <w:rPr>
                <w:rFonts w:eastAsia="Arial" w:cs="Arial"/>
              </w:rPr>
              <w:t xml:space="preserve"> </w:t>
            </w:r>
            <w:r w:rsidRPr="42DBE984">
              <w:rPr>
                <w:rFonts w:eastAsia="Arial" w:cs="Arial"/>
              </w:rPr>
              <w:t xml:space="preserve">MC heen uniform te houden is er de z.g. HL7 </w:t>
            </w:r>
            <w:proofErr w:type="spellStart"/>
            <w:r w:rsidRPr="42DBE984">
              <w:rPr>
                <w:rFonts w:eastAsia="Arial" w:cs="Arial"/>
              </w:rPr>
              <w:t>Admit</w:t>
            </w:r>
            <w:proofErr w:type="spellEnd"/>
            <w:r w:rsidRPr="42DBE984">
              <w:rPr>
                <w:rFonts w:eastAsia="Arial" w:cs="Arial"/>
              </w:rPr>
              <w:t xml:space="preserve"> Discharge Transfer (ADT) berichtenstroom.  Voor iedere opname, overplaatsing en ontslag wordt er vanuit het EPD</w:t>
            </w:r>
            <w:r w:rsidR="59B63DD4" w:rsidRPr="42DBE984">
              <w:rPr>
                <w:rFonts w:eastAsia="Arial" w:cs="Arial"/>
              </w:rPr>
              <w:t>-</w:t>
            </w:r>
            <w:r w:rsidRPr="42DBE984">
              <w:rPr>
                <w:rFonts w:eastAsia="Arial" w:cs="Arial"/>
              </w:rPr>
              <w:t xml:space="preserve">systeem </w:t>
            </w:r>
            <w:r w:rsidR="3D3F2461" w:rsidRPr="42DBE984">
              <w:rPr>
                <w:rFonts w:eastAsia="Arial" w:cs="Arial"/>
              </w:rPr>
              <w:t xml:space="preserve">(HIX) </w:t>
            </w:r>
            <w:r w:rsidRPr="42DBE984">
              <w:rPr>
                <w:rFonts w:eastAsia="Arial" w:cs="Arial"/>
              </w:rPr>
              <w:t>een HL7 ADT bericht verstuurd.</w:t>
            </w:r>
            <w:bookmarkEnd w:id="473"/>
          </w:p>
          <w:p w14:paraId="25605B48" w14:textId="77777777" w:rsidR="00D63592" w:rsidRDefault="60224E09" w:rsidP="00EC720E">
            <w:pPr>
              <w:rPr>
                <w:rFonts w:eastAsia="Arial" w:cs="Arial"/>
              </w:rPr>
            </w:pPr>
            <w:bookmarkStart w:id="474" w:name="_Toc119925094"/>
            <w:bookmarkStart w:id="475" w:name="_Toc119926848"/>
            <w:bookmarkStart w:id="476" w:name="_Toc119942656"/>
            <w:bookmarkStart w:id="477" w:name="_Toc120583348"/>
            <w:bookmarkStart w:id="478" w:name="_Toc121321308"/>
            <w:bookmarkStart w:id="479" w:name="_Toc121920221"/>
            <w:bookmarkStart w:id="480" w:name="_Toc121920953"/>
            <w:bookmarkStart w:id="481" w:name="_Toc121921691"/>
            <w:bookmarkStart w:id="482" w:name="_Toc123131396"/>
            <w:bookmarkStart w:id="483" w:name="_Toc123134953"/>
            <w:r w:rsidRPr="42DBE984">
              <w:rPr>
                <w:rFonts w:eastAsia="Arial" w:cs="Arial"/>
              </w:rPr>
              <w:t xml:space="preserve">De </w:t>
            </w:r>
            <w:r w:rsidR="61C125F9" w:rsidRPr="42DBE984">
              <w:rPr>
                <w:rFonts w:eastAsia="Arial" w:cs="Arial"/>
              </w:rPr>
              <w:t xml:space="preserve">HL7- </w:t>
            </w:r>
            <w:r w:rsidRPr="42DBE984">
              <w:rPr>
                <w:rFonts w:eastAsia="Arial" w:cs="Arial"/>
              </w:rPr>
              <w:t>AD</w:t>
            </w:r>
            <w:r w:rsidR="71C1175F" w:rsidRPr="42DBE984">
              <w:rPr>
                <w:rFonts w:eastAsia="Arial" w:cs="Arial"/>
              </w:rPr>
              <w:t xml:space="preserve">T-integratie wordt </w:t>
            </w:r>
            <w:proofErr w:type="gramStart"/>
            <w:r w:rsidR="00626F0D" w:rsidRPr="42DBE984">
              <w:rPr>
                <w:rFonts w:eastAsia="Arial" w:cs="Arial"/>
              </w:rPr>
              <w:t>tevens</w:t>
            </w:r>
            <w:proofErr w:type="gramEnd"/>
            <w:r w:rsidR="00626F0D" w:rsidRPr="42DBE984">
              <w:rPr>
                <w:rFonts w:eastAsia="Arial" w:cs="Arial"/>
              </w:rPr>
              <w:t xml:space="preserve"> </w:t>
            </w:r>
            <w:r w:rsidR="71C1175F" w:rsidRPr="42DBE984">
              <w:rPr>
                <w:rFonts w:eastAsia="Arial" w:cs="Arial"/>
              </w:rPr>
              <w:t>toegepast om</w:t>
            </w:r>
            <w:r w:rsidRPr="42DBE984">
              <w:rPr>
                <w:rFonts w:eastAsia="Arial" w:cs="Arial"/>
              </w:rPr>
              <w:t xml:space="preserve"> vanuit het EPD (HIX-</w:t>
            </w:r>
            <w:r w:rsidR="3A4B5EFB" w:rsidRPr="42DBE984">
              <w:rPr>
                <w:rFonts w:eastAsia="Arial" w:cs="Arial"/>
              </w:rPr>
              <w:t>6.2</w:t>
            </w:r>
            <w:r w:rsidRPr="42DBE984">
              <w:rPr>
                <w:rFonts w:eastAsia="Arial" w:cs="Arial"/>
              </w:rPr>
              <w:t xml:space="preserve">) patiëntinformatie te kunnen tonen in de vorm van </w:t>
            </w:r>
            <w:r w:rsidR="2329E03A" w:rsidRPr="42DBE984">
              <w:rPr>
                <w:rFonts w:eastAsia="Arial" w:cs="Arial"/>
              </w:rPr>
              <w:t xml:space="preserve">o.a. </w:t>
            </w:r>
            <w:r w:rsidRPr="42DBE984">
              <w:rPr>
                <w:rFonts w:eastAsia="Arial" w:cs="Arial"/>
              </w:rPr>
              <w:t>patiëntnaam en kamer</w:t>
            </w:r>
            <w:r w:rsidR="5023736C" w:rsidRPr="42DBE984">
              <w:rPr>
                <w:rFonts w:eastAsia="Arial" w:cs="Arial"/>
              </w:rPr>
              <w:t>/</w:t>
            </w:r>
            <w:r w:rsidRPr="42DBE984">
              <w:rPr>
                <w:rFonts w:eastAsia="Arial" w:cs="Arial"/>
              </w:rPr>
              <w:t xml:space="preserve">bed </w:t>
            </w:r>
            <w:r w:rsidR="0788C918" w:rsidRPr="42DBE984">
              <w:rPr>
                <w:rFonts w:eastAsia="Arial" w:cs="Arial"/>
              </w:rPr>
              <w:t>(herk</w:t>
            </w:r>
            <w:r w:rsidR="5BF07818" w:rsidRPr="42DBE984">
              <w:rPr>
                <w:rFonts w:eastAsia="Arial" w:cs="Arial"/>
              </w:rPr>
              <w:t>ennen patiëntnaam/ kamernummer/</w:t>
            </w:r>
            <w:proofErr w:type="spellStart"/>
            <w:r w:rsidR="0788C918" w:rsidRPr="42DBE984">
              <w:rPr>
                <w:rFonts w:eastAsia="Arial" w:cs="Arial"/>
              </w:rPr>
              <w:t>bedlocatie</w:t>
            </w:r>
            <w:proofErr w:type="spellEnd"/>
            <w:r w:rsidR="0788C918" w:rsidRPr="42DBE984">
              <w:rPr>
                <w:rFonts w:eastAsia="Arial" w:cs="Arial"/>
              </w:rPr>
              <w:t xml:space="preserve">) </w:t>
            </w:r>
            <w:r w:rsidRPr="42DBE984">
              <w:rPr>
                <w:rFonts w:eastAsia="Arial" w:cs="Arial"/>
              </w:rPr>
              <w:t xml:space="preserve">in de </w:t>
            </w:r>
            <w:r w:rsidR="757A41B3" w:rsidRPr="42DBE984">
              <w:rPr>
                <w:rFonts w:eastAsia="Arial" w:cs="Arial"/>
              </w:rPr>
              <w:t>o</w:t>
            </w:r>
            <w:r w:rsidRPr="42DBE984">
              <w:rPr>
                <w:rFonts w:eastAsia="Arial" w:cs="Arial"/>
              </w:rPr>
              <w:t xml:space="preserve">plossing van de </w:t>
            </w:r>
            <w:r w:rsidR="41AABFC9" w:rsidRPr="42DBE984">
              <w:rPr>
                <w:rFonts w:eastAsia="Arial" w:cs="Arial"/>
              </w:rPr>
              <w:t>Inschrijver</w:t>
            </w:r>
            <w:r w:rsidR="547AE156" w:rsidRPr="42DBE984">
              <w:rPr>
                <w:rFonts w:eastAsia="Arial" w:cs="Arial"/>
              </w:rPr>
              <w:t>.</w:t>
            </w:r>
            <w:bookmarkEnd w:id="474"/>
            <w:bookmarkEnd w:id="475"/>
            <w:bookmarkEnd w:id="476"/>
            <w:bookmarkEnd w:id="477"/>
            <w:bookmarkEnd w:id="478"/>
            <w:bookmarkEnd w:id="479"/>
            <w:bookmarkEnd w:id="480"/>
            <w:bookmarkEnd w:id="481"/>
            <w:bookmarkEnd w:id="482"/>
            <w:bookmarkEnd w:id="483"/>
          </w:p>
          <w:p w14:paraId="2FC17F8B" w14:textId="32DEB8B2" w:rsidR="00EC720E" w:rsidRPr="00626F0D" w:rsidRDefault="00EC720E" w:rsidP="00EC720E">
            <w:pPr>
              <w:rPr>
                <w:rFonts w:eastAsia="Arial" w:cs="Arial"/>
              </w:rPr>
            </w:pPr>
          </w:p>
        </w:tc>
      </w:tr>
      <w:tr w:rsidR="00182590" w14:paraId="286AFE16" w14:textId="77777777" w:rsidTr="00EC720E">
        <w:trPr>
          <w:trHeight w:val="1027"/>
        </w:trPr>
        <w:tc>
          <w:tcPr>
            <w:tcW w:w="2729" w:type="dxa"/>
            <w:shd w:val="clear" w:color="auto" w:fill="B4C6E7" w:themeFill="accent1" w:themeFillTint="66"/>
          </w:tcPr>
          <w:p w14:paraId="0A4F7224" w14:textId="50061A85" w:rsidR="00182590" w:rsidRPr="00EC720E" w:rsidRDefault="00182590" w:rsidP="00EC720E">
            <w:pPr>
              <w:rPr>
                <w:b/>
                <w:bCs/>
              </w:rPr>
            </w:pPr>
            <w:bookmarkStart w:id="484" w:name="_Toc119925095"/>
            <w:bookmarkStart w:id="485" w:name="_Toc119926849"/>
            <w:bookmarkStart w:id="486" w:name="_Toc119942657"/>
            <w:bookmarkStart w:id="487" w:name="_Toc120583349"/>
            <w:bookmarkStart w:id="488" w:name="_Toc121321309"/>
            <w:bookmarkStart w:id="489" w:name="_Toc121920222"/>
            <w:bookmarkStart w:id="490" w:name="_Toc121920954"/>
            <w:bookmarkStart w:id="491" w:name="_Toc121921692"/>
            <w:bookmarkStart w:id="492" w:name="_Toc123131397"/>
            <w:bookmarkStart w:id="493" w:name="_Toc123134954"/>
            <w:r w:rsidRPr="00EC720E">
              <w:rPr>
                <w:b/>
                <w:bCs/>
              </w:rPr>
              <w:t>Toepassing</w:t>
            </w:r>
            <w:bookmarkEnd w:id="484"/>
            <w:bookmarkEnd w:id="485"/>
            <w:bookmarkEnd w:id="486"/>
            <w:bookmarkEnd w:id="487"/>
            <w:bookmarkEnd w:id="488"/>
            <w:bookmarkEnd w:id="489"/>
            <w:bookmarkEnd w:id="490"/>
            <w:bookmarkEnd w:id="491"/>
            <w:bookmarkEnd w:id="492"/>
            <w:bookmarkEnd w:id="493"/>
          </w:p>
        </w:tc>
        <w:tc>
          <w:tcPr>
            <w:tcW w:w="4921" w:type="dxa"/>
          </w:tcPr>
          <w:p w14:paraId="472598CC" w14:textId="77777777" w:rsidR="00182590" w:rsidRDefault="00182590" w:rsidP="00EC720E">
            <w:bookmarkStart w:id="494" w:name="_Toc119925096"/>
            <w:bookmarkStart w:id="495" w:name="_Toc119926850"/>
            <w:bookmarkStart w:id="496" w:name="_Toc119942658"/>
            <w:bookmarkStart w:id="497" w:name="_Toc120583350"/>
            <w:bookmarkStart w:id="498" w:name="_Toc121321310"/>
            <w:bookmarkStart w:id="499" w:name="_Toc121920223"/>
            <w:bookmarkStart w:id="500" w:name="_Toc121920955"/>
            <w:bookmarkStart w:id="501" w:name="_Toc121921693"/>
            <w:bookmarkStart w:id="502" w:name="_Toc123131398"/>
            <w:bookmarkStart w:id="503" w:name="_Toc123134955"/>
            <w:r>
              <w:t>Multiplexer</w:t>
            </w:r>
            <w:bookmarkEnd w:id="494"/>
            <w:bookmarkEnd w:id="495"/>
            <w:bookmarkEnd w:id="496"/>
            <w:bookmarkEnd w:id="497"/>
            <w:bookmarkEnd w:id="498"/>
            <w:bookmarkEnd w:id="499"/>
            <w:bookmarkEnd w:id="500"/>
            <w:bookmarkEnd w:id="501"/>
            <w:bookmarkEnd w:id="502"/>
            <w:bookmarkEnd w:id="503"/>
          </w:p>
          <w:p w14:paraId="1946D756" w14:textId="77777777" w:rsidR="00182590" w:rsidRPr="00182590" w:rsidRDefault="00182590" w:rsidP="00EC720E">
            <w:bookmarkStart w:id="504" w:name="_Toc119925097"/>
            <w:bookmarkStart w:id="505" w:name="_Toc119926851"/>
            <w:bookmarkStart w:id="506" w:name="_Toc119942659"/>
            <w:bookmarkStart w:id="507" w:name="_Toc120583351"/>
            <w:bookmarkStart w:id="508" w:name="_Toc121321311"/>
            <w:bookmarkStart w:id="509" w:name="_Toc121920224"/>
            <w:bookmarkStart w:id="510" w:name="_Toc121920956"/>
            <w:bookmarkStart w:id="511" w:name="_Toc121921694"/>
            <w:bookmarkStart w:id="512" w:name="_Toc123131399"/>
            <w:bookmarkStart w:id="513" w:name="_Toc123134956"/>
            <w:r w:rsidRPr="00182590">
              <w:t>IAS</w:t>
            </w:r>
            <w:bookmarkEnd w:id="504"/>
            <w:bookmarkEnd w:id="505"/>
            <w:bookmarkEnd w:id="506"/>
            <w:bookmarkEnd w:id="507"/>
            <w:bookmarkEnd w:id="508"/>
            <w:bookmarkEnd w:id="509"/>
            <w:bookmarkEnd w:id="510"/>
            <w:bookmarkEnd w:id="511"/>
            <w:bookmarkEnd w:id="512"/>
            <w:bookmarkEnd w:id="513"/>
          </w:p>
          <w:p w14:paraId="1861421A" w14:textId="6DE0DCCD" w:rsidR="00B2541C" w:rsidRPr="00622452" w:rsidRDefault="44F24186" w:rsidP="00EC720E">
            <w:bookmarkStart w:id="514" w:name="_Toc121321312"/>
            <w:bookmarkStart w:id="515" w:name="_Toc121920225"/>
            <w:bookmarkStart w:id="516" w:name="_Toc121920957"/>
            <w:bookmarkStart w:id="517" w:name="_Toc121921695"/>
            <w:bookmarkStart w:id="518" w:name="_Toc123131400"/>
            <w:bookmarkStart w:id="519" w:name="_Toc123134957"/>
            <w:bookmarkStart w:id="520" w:name="_Toc119925098"/>
            <w:bookmarkStart w:id="521" w:name="_Toc119926852"/>
            <w:bookmarkStart w:id="522" w:name="_Toc119942660"/>
            <w:bookmarkStart w:id="523" w:name="_Toc120583352"/>
            <w:r>
              <w:t>Messa</w:t>
            </w:r>
            <w:r w:rsidR="00EC720E">
              <w:t>g</w:t>
            </w:r>
            <w:r>
              <w:t>e Broker</w:t>
            </w:r>
            <w:bookmarkEnd w:id="514"/>
            <w:bookmarkEnd w:id="515"/>
            <w:bookmarkEnd w:id="516"/>
            <w:bookmarkEnd w:id="517"/>
            <w:bookmarkEnd w:id="518"/>
            <w:bookmarkEnd w:id="519"/>
            <w:r w:rsidR="501FADB3">
              <w:t xml:space="preserve"> </w:t>
            </w:r>
            <w:bookmarkEnd w:id="520"/>
            <w:bookmarkEnd w:id="521"/>
            <w:bookmarkEnd w:id="522"/>
            <w:bookmarkEnd w:id="523"/>
          </w:p>
        </w:tc>
      </w:tr>
      <w:tr w:rsidR="00D63592" w14:paraId="7D0570C1" w14:textId="77777777" w:rsidTr="42DBE984">
        <w:trPr>
          <w:trHeight w:val="300"/>
        </w:trPr>
        <w:tc>
          <w:tcPr>
            <w:tcW w:w="2729" w:type="dxa"/>
            <w:shd w:val="clear" w:color="auto" w:fill="B4C6E7" w:themeFill="accent1" w:themeFillTint="66"/>
          </w:tcPr>
          <w:p w14:paraId="09D85ABE" w14:textId="60557BCC" w:rsidR="00D63592" w:rsidRPr="00EC720E" w:rsidRDefault="009B7D16" w:rsidP="00EC720E">
            <w:pPr>
              <w:rPr>
                <w:b/>
                <w:bCs/>
              </w:rPr>
            </w:pPr>
            <w:bookmarkStart w:id="524" w:name="_Toc119925099"/>
            <w:bookmarkStart w:id="525" w:name="_Toc119926853"/>
            <w:bookmarkStart w:id="526" w:name="_Toc119942661"/>
            <w:bookmarkStart w:id="527" w:name="_Toc120583353"/>
            <w:bookmarkStart w:id="528" w:name="_Toc121321313"/>
            <w:bookmarkStart w:id="529" w:name="_Toc121920226"/>
            <w:bookmarkStart w:id="530" w:name="_Toc121920958"/>
            <w:bookmarkStart w:id="531" w:name="_Toc121921696"/>
            <w:bookmarkStart w:id="532" w:name="_Toc123131401"/>
            <w:bookmarkStart w:id="533" w:name="_Toc123134958"/>
            <w:r w:rsidRPr="00EC720E">
              <w:rPr>
                <w:b/>
                <w:bCs/>
              </w:rPr>
              <w:t>EPD-</w:t>
            </w:r>
            <w:r w:rsidR="7073B079" w:rsidRPr="00EC720E">
              <w:rPr>
                <w:b/>
                <w:bCs/>
              </w:rPr>
              <w:t>Leverancier</w:t>
            </w:r>
            <w:bookmarkEnd w:id="524"/>
            <w:bookmarkEnd w:id="525"/>
            <w:bookmarkEnd w:id="526"/>
            <w:bookmarkEnd w:id="527"/>
            <w:bookmarkEnd w:id="528"/>
            <w:bookmarkEnd w:id="529"/>
            <w:bookmarkEnd w:id="530"/>
            <w:bookmarkEnd w:id="531"/>
            <w:bookmarkEnd w:id="532"/>
            <w:bookmarkEnd w:id="533"/>
          </w:p>
        </w:tc>
        <w:tc>
          <w:tcPr>
            <w:tcW w:w="4921" w:type="dxa"/>
          </w:tcPr>
          <w:p w14:paraId="6B02E135" w14:textId="77777777" w:rsidR="00D63592" w:rsidRDefault="00D63592" w:rsidP="00EC720E">
            <w:pPr>
              <w:rPr>
                <w:i/>
              </w:rPr>
            </w:pPr>
            <w:bookmarkStart w:id="534" w:name="_Toc119925100"/>
            <w:bookmarkStart w:id="535" w:name="_Toc119926854"/>
            <w:bookmarkStart w:id="536" w:name="_Toc119942662"/>
            <w:bookmarkStart w:id="537" w:name="_Toc120583354"/>
            <w:bookmarkStart w:id="538" w:name="_Toc121321314"/>
            <w:bookmarkStart w:id="539" w:name="_Toc121920227"/>
            <w:bookmarkStart w:id="540" w:name="_Toc121920959"/>
            <w:bookmarkStart w:id="541" w:name="_Toc121921697"/>
            <w:bookmarkStart w:id="542" w:name="_Toc123131402"/>
            <w:bookmarkStart w:id="543" w:name="_Toc123134959"/>
            <w:r>
              <w:t xml:space="preserve">Chipsoft </w:t>
            </w:r>
            <w:r w:rsidR="00B2541C">
              <w:t xml:space="preserve">– </w:t>
            </w:r>
            <w:r w:rsidR="00B2541C" w:rsidRPr="00B2541C">
              <w:rPr>
                <w:i/>
              </w:rPr>
              <w:t>(</w:t>
            </w:r>
            <w:r w:rsidR="00B54441">
              <w:rPr>
                <w:i/>
              </w:rPr>
              <w:t xml:space="preserve">actuele versie </w:t>
            </w:r>
            <w:r w:rsidR="0077068F" w:rsidRPr="00B2541C">
              <w:rPr>
                <w:i/>
              </w:rPr>
              <w:t>HIX 6.2</w:t>
            </w:r>
            <w:bookmarkEnd w:id="534"/>
            <w:bookmarkEnd w:id="535"/>
            <w:r w:rsidR="00B2541C" w:rsidRPr="00B2541C">
              <w:rPr>
                <w:i/>
              </w:rPr>
              <w:t>)</w:t>
            </w:r>
            <w:bookmarkEnd w:id="536"/>
            <w:bookmarkEnd w:id="537"/>
            <w:bookmarkEnd w:id="538"/>
            <w:bookmarkEnd w:id="539"/>
            <w:bookmarkEnd w:id="540"/>
            <w:bookmarkEnd w:id="541"/>
            <w:bookmarkEnd w:id="542"/>
            <w:bookmarkEnd w:id="543"/>
          </w:p>
          <w:p w14:paraId="5AE48A43" w14:textId="744DE2CE" w:rsidR="00ED26D6" w:rsidRPr="00ED26D6" w:rsidRDefault="00ED26D6" w:rsidP="00EC720E"/>
        </w:tc>
      </w:tr>
      <w:tr w:rsidR="00D63592" w14:paraId="29576A9A" w14:textId="77777777" w:rsidTr="42DBE984">
        <w:trPr>
          <w:trHeight w:val="300"/>
        </w:trPr>
        <w:tc>
          <w:tcPr>
            <w:tcW w:w="2729" w:type="dxa"/>
            <w:shd w:val="clear" w:color="auto" w:fill="B4C6E7" w:themeFill="accent1" w:themeFillTint="66"/>
          </w:tcPr>
          <w:p w14:paraId="4D05876F" w14:textId="7F3F5D60" w:rsidR="00D63592" w:rsidRPr="00EC720E" w:rsidRDefault="00D63592" w:rsidP="00EC720E">
            <w:pPr>
              <w:rPr>
                <w:b/>
                <w:bCs/>
              </w:rPr>
            </w:pPr>
            <w:bookmarkStart w:id="544" w:name="_Toc119925101"/>
            <w:bookmarkStart w:id="545" w:name="_Toc119926855"/>
            <w:bookmarkStart w:id="546" w:name="_Toc119942663"/>
            <w:bookmarkStart w:id="547" w:name="_Toc120583355"/>
            <w:bookmarkStart w:id="548" w:name="_Toc121321315"/>
            <w:bookmarkStart w:id="549" w:name="_Toc121920228"/>
            <w:bookmarkStart w:id="550" w:name="_Toc121920960"/>
            <w:bookmarkStart w:id="551" w:name="_Toc121921698"/>
            <w:bookmarkStart w:id="552" w:name="_Toc123131403"/>
            <w:bookmarkStart w:id="553" w:name="_Toc123134960"/>
            <w:r w:rsidRPr="00EC720E">
              <w:rPr>
                <w:b/>
                <w:bCs/>
              </w:rPr>
              <w:t>Bestaand integratievorm</w:t>
            </w:r>
            <w:bookmarkEnd w:id="544"/>
            <w:bookmarkEnd w:id="545"/>
            <w:bookmarkEnd w:id="546"/>
            <w:bookmarkEnd w:id="547"/>
            <w:bookmarkEnd w:id="548"/>
            <w:bookmarkEnd w:id="549"/>
            <w:bookmarkEnd w:id="550"/>
            <w:bookmarkEnd w:id="551"/>
            <w:bookmarkEnd w:id="552"/>
            <w:bookmarkEnd w:id="553"/>
          </w:p>
        </w:tc>
        <w:tc>
          <w:tcPr>
            <w:tcW w:w="4921" w:type="dxa"/>
          </w:tcPr>
          <w:p w14:paraId="1ADE9D3C" w14:textId="47B875A7" w:rsidR="00D63592" w:rsidRPr="00D63592" w:rsidRDefault="33E4FFDA" w:rsidP="00EC720E">
            <w:bookmarkStart w:id="554" w:name="_Toc119925102"/>
            <w:bookmarkStart w:id="555" w:name="_Toc119926856"/>
            <w:bookmarkStart w:id="556" w:name="_Toc119942664"/>
            <w:bookmarkStart w:id="557" w:name="_Toc120583356"/>
            <w:bookmarkStart w:id="558" w:name="_Toc121321316"/>
            <w:bookmarkStart w:id="559" w:name="_Toc121920229"/>
            <w:bookmarkStart w:id="560" w:name="_Toc121920961"/>
            <w:bookmarkStart w:id="561" w:name="_Toc121921699"/>
            <w:bookmarkStart w:id="562" w:name="_Toc123131404"/>
            <w:bookmarkStart w:id="563" w:name="_Toc123134961"/>
            <w:r>
              <w:t>HL7 ADT</w:t>
            </w:r>
            <w:r w:rsidR="7FA8DEA6">
              <w:t>-</w:t>
            </w:r>
            <w:r>
              <w:t>versie 2.4</w:t>
            </w:r>
            <w:r w:rsidR="11F422CE">
              <w:t>/ 2.5</w:t>
            </w:r>
            <w:bookmarkEnd w:id="554"/>
            <w:bookmarkEnd w:id="555"/>
            <w:r w:rsidR="03F5D92E">
              <w:t xml:space="preserve"> (Erasmus MC subset)</w:t>
            </w:r>
            <w:bookmarkEnd w:id="556"/>
            <w:bookmarkEnd w:id="557"/>
            <w:bookmarkEnd w:id="558"/>
            <w:bookmarkEnd w:id="559"/>
            <w:bookmarkEnd w:id="560"/>
            <w:bookmarkEnd w:id="561"/>
            <w:bookmarkEnd w:id="562"/>
            <w:bookmarkEnd w:id="563"/>
          </w:p>
          <w:p w14:paraId="0C07EE01" w14:textId="77777777" w:rsidR="00D63592" w:rsidRDefault="0005359D" w:rsidP="00EC720E">
            <w:pPr>
              <w:rPr>
                <w:i/>
              </w:rPr>
            </w:pPr>
            <w:r w:rsidRPr="0005359D">
              <w:rPr>
                <w:i/>
              </w:rPr>
              <w:t>Erasmus MC – Toelichting HL7&amp;-ADT v.09</w:t>
            </w:r>
          </w:p>
          <w:p w14:paraId="50F40DEB" w14:textId="21A6834D" w:rsidR="00ED26D6" w:rsidRPr="00ED26D6" w:rsidRDefault="00ED26D6" w:rsidP="00EC720E">
            <w:pPr>
              <w:rPr>
                <w:i/>
              </w:rPr>
            </w:pPr>
          </w:p>
        </w:tc>
      </w:tr>
      <w:tr w:rsidR="00D63592" w14:paraId="1B3A5360" w14:textId="77777777" w:rsidTr="42DBE984">
        <w:trPr>
          <w:trHeight w:val="300"/>
        </w:trPr>
        <w:tc>
          <w:tcPr>
            <w:tcW w:w="2729" w:type="dxa"/>
            <w:shd w:val="clear" w:color="auto" w:fill="B4C6E7" w:themeFill="accent1" w:themeFillTint="66"/>
          </w:tcPr>
          <w:p w14:paraId="4F61DAC7" w14:textId="5FD00319" w:rsidR="00D63592" w:rsidRPr="00EC720E" w:rsidRDefault="00D63592" w:rsidP="00EC720E">
            <w:pPr>
              <w:rPr>
                <w:b/>
                <w:bCs/>
              </w:rPr>
            </w:pPr>
            <w:bookmarkStart w:id="564" w:name="_Toc119925103"/>
            <w:bookmarkStart w:id="565" w:name="_Toc119926857"/>
            <w:bookmarkStart w:id="566" w:name="_Toc119942665"/>
            <w:bookmarkStart w:id="567" w:name="_Toc120583357"/>
            <w:bookmarkStart w:id="568" w:name="_Toc121321317"/>
            <w:bookmarkStart w:id="569" w:name="_Toc121920230"/>
            <w:bookmarkStart w:id="570" w:name="_Toc121920962"/>
            <w:bookmarkStart w:id="571" w:name="_Toc121921700"/>
            <w:bookmarkStart w:id="572" w:name="_Toc123131405"/>
            <w:bookmarkStart w:id="573" w:name="_Toc123134962"/>
            <w:r w:rsidRPr="00EC720E">
              <w:rPr>
                <w:b/>
                <w:bCs/>
              </w:rPr>
              <w:t>Gevraagde integratievorm</w:t>
            </w:r>
            <w:bookmarkEnd w:id="564"/>
            <w:bookmarkEnd w:id="565"/>
            <w:bookmarkEnd w:id="566"/>
            <w:bookmarkEnd w:id="567"/>
            <w:bookmarkEnd w:id="568"/>
            <w:bookmarkEnd w:id="569"/>
            <w:bookmarkEnd w:id="570"/>
            <w:bookmarkEnd w:id="571"/>
            <w:bookmarkEnd w:id="572"/>
            <w:bookmarkEnd w:id="573"/>
          </w:p>
        </w:tc>
        <w:tc>
          <w:tcPr>
            <w:tcW w:w="4921" w:type="dxa"/>
          </w:tcPr>
          <w:p w14:paraId="03CAAF2B" w14:textId="3F5505E4" w:rsidR="00D63592" w:rsidRPr="00D63592" w:rsidRDefault="00D63592" w:rsidP="00EC720E">
            <w:bookmarkStart w:id="574" w:name="_Toc119925104"/>
            <w:bookmarkStart w:id="575" w:name="_Toc119926858"/>
            <w:bookmarkStart w:id="576" w:name="_Toc119942666"/>
            <w:bookmarkStart w:id="577" w:name="_Toc120583358"/>
            <w:bookmarkStart w:id="578" w:name="_Toc121321318"/>
            <w:bookmarkStart w:id="579" w:name="_Toc121920231"/>
            <w:bookmarkStart w:id="580" w:name="_Toc121920963"/>
            <w:bookmarkStart w:id="581" w:name="_Toc121921701"/>
            <w:bookmarkStart w:id="582" w:name="_Toc123131406"/>
            <w:bookmarkStart w:id="583" w:name="_Toc123134963"/>
            <w:r>
              <w:t>HL7 ADT</w:t>
            </w:r>
            <w:r w:rsidR="107176B4">
              <w:t>-</w:t>
            </w:r>
            <w:r>
              <w:t>versie 2.4</w:t>
            </w:r>
            <w:r w:rsidR="6D5C4CDC">
              <w:t>/ 2.5</w:t>
            </w:r>
            <w:bookmarkEnd w:id="574"/>
            <w:bookmarkEnd w:id="575"/>
            <w:r w:rsidR="49C5F7AD">
              <w:t xml:space="preserve"> (Erasmus MC subset)</w:t>
            </w:r>
            <w:bookmarkEnd w:id="576"/>
            <w:bookmarkEnd w:id="577"/>
            <w:bookmarkEnd w:id="578"/>
            <w:bookmarkEnd w:id="579"/>
            <w:bookmarkEnd w:id="580"/>
            <w:bookmarkEnd w:id="581"/>
            <w:bookmarkEnd w:id="582"/>
            <w:bookmarkEnd w:id="583"/>
          </w:p>
          <w:p w14:paraId="36E60E2E" w14:textId="77777777" w:rsidR="0005359D" w:rsidRDefault="0005359D" w:rsidP="00EC720E">
            <w:pPr>
              <w:rPr>
                <w:i/>
              </w:rPr>
            </w:pPr>
            <w:r w:rsidRPr="0005359D">
              <w:rPr>
                <w:i/>
              </w:rPr>
              <w:t>Erasmus MC – Toelichting HL7&amp;-ADT v.09</w:t>
            </w:r>
          </w:p>
          <w:p w14:paraId="77A52294" w14:textId="495E04AC" w:rsidR="00ED26D6" w:rsidRPr="00622452" w:rsidRDefault="00ED26D6" w:rsidP="00EC720E">
            <w:pPr>
              <w:rPr>
                <w:i/>
              </w:rPr>
            </w:pPr>
          </w:p>
        </w:tc>
      </w:tr>
      <w:tr w:rsidR="00D63592" w:rsidRPr="00DF21C8" w14:paraId="52804F78" w14:textId="77777777" w:rsidTr="42DBE984">
        <w:trPr>
          <w:trHeight w:val="300"/>
        </w:trPr>
        <w:tc>
          <w:tcPr>
            <w:tcW w:w="2729" w:type="dxa"/>
            <w:shd w:val="clear" w:color="auto" w:fill="B4C6E7" w:themeFill="accent1" w:themeFillTint="66"/>
          </w:tcPr>
          <w:p w14:paraId="6116B115" w14:textId="5486C4BD" w:rsidR="00D63592" w:rsidRPr="00EC720E" w:rsidRDefault="00D63592" w:rsidP="00EC720E">
            <w:pPr>
              <w:rPr>
                <w:b/>
                <w:bCs/>
              </w:rPr>
            </w:pPr>
            <w:bookmarkStart w:id="584" w:name="_Toc119925105"/>
            <w:bookmarkStart w:id="585" w:name="_Toc119926859"/>
            <w:bookmarkStart w:id="586" w:name="_Toc119942667"/>
            <w:bookmarkStart w:id="587" w:name="_Toc120583359"/>
            <w:bookmarkStart w:id="588" w:name="_Toc121321319"/>
            <w:bookmarkStart w:id="589" w:name="_Toc121920232"/>
            <w:bookmarkStart w:id="590" w:name="_Toc121920964"/>
            <w:bookmarkStart w:id="591" w:name="_Toc121921702"/>
            <w:bookmarkStart w:id="592" w:name="_Toc123131407"/>
            <w:bookmarkStart w:id="593" w:name="_Toc123134964"/>
            <w:proofErr w:type="spellStart"/>
            <w:r w:rsidRPr="00EC720E">
              <w:rPr>
                <w:b/>
                <w:bCs/>
              </w:rPr>
              <w:t>Use</w:t>
            </w:r>
            <w:proofErr w:type="spellEnd"/>
            <w:r w:rsidRPr="00EC720E">
              <w:rPr>
                <w:b/>
                <w:bCs/>
              </w:rPr>
              <w:t>-Case</w:t>
            </w:r>
            <w:bookmarkEnd w:id="584"/>
            <w:bookmarkEnd w:id="585"/>
            <w:bookmarkEnd w:id="586"/>
            <w:bookmarkEnd w:id="587"/>
            <w:bookmarkEnd w:id="588"/>
            <w:bookmarkEnd w:id="589"/>
            <w:bookmarkEnd w:id="590"/>
            <w:bookmarkEnd w:id="591"/>
            <w:bookmarkEnd w:id="592"/>
            <w:bookmarkEnd w:id="593"/>
          </w:p>
        </w:tc>
        <w:tc>
          <w:tcPr>
            <w:tcW w:w="4921" w:type="dxa"/>
          </w:tcPr>
          <w:p w14:paraId="347281C0" w14:textId="3BEF94E8" w:rsidR="7358C37F" w:rsidRDefault="7358C37F" w:rsidP="00EC720E">
            <w:bookmarkStart w:id="594" w:name="_Toc119942668"/>
            <w:bookmarkStart w:id="595" w:name="_Toc120583360"/>
            <w:bookmarkStart w:id="596" w:name="_Toc121321320"/>
            <w:bookmarkStart w:id="597" w:name="_Toc123131408"/>
            <w:bookmarkStart w:id="598" w:name="_Toc123134965"/>
            <w:bookmarkEnd w:id="594"/>
            <w:bookmarkEnd w:id="595"/>
            <w:bookmarkEnd w:id="596"/>
            <w:r>
              <w:t xml:space="preserve">Erasmus MC </w:t>
            </w:r>
            <w:r w:rsidR="0EC79EF7">
              <w:t xml:space="preserve">referentie </w:t>
            </w:r>
            <w:r>
              <w:t>bestanden m.b.t. ADT:</w:t>
            </w:r>
            <w:bookmarkEnd w:id="597"/>
            <w:bookmarkEnd w:id="598"/>
          </w:p>
          <w:p w14:paraId="112F826B" w14:textId="77777777" w:rsidR="00ED26D6" w:rsidRDefault="7358C37F" w:rsidP="00EC720E">
            <w:proofErr w:type="spellStart"/>
            <w:r w:rsidRPr="0041782F">
              <w:t>Use</w:t>
            </w:r>
            <w:proofErr w:type="spellEnd"/>
            <w:r w:rsidRPr="0041782F">
              <w:t xml:space="preserve"> case</w:t>
            </w:r>
            <w:r w:rsidR="3F9297CB" w:rsidRPr="0041782F">
              <w:t xml:space="preserve"> Summary Onderhouden </w:t>
            </w:r>
            <w:proofErr w:type="spellStart"/>
            <w:r w:rsidR="3F9297CB" w:rsidRPr="0041782F">
              <w:t>pat</w:t>
            </w:r>
            <w:r w:rsidR="455F7452" w:rsidRPr="0041782F">
              <w:t>ientgegevens</w:t>
            </w:r>
            <w:proofErr w:type="spellEnd"/>
            <w:r w:rsidR="3F9297CB" w:rsidRPr="0041782F">
              <w:t>.</w:t>
            </w:r>
          </w:p>
          <w:p w14:paraId="007DCDA8" w14:textId="1436B0F6" w:rsidR="00EC720E" w:rsidRPr="0041782F" w:rsidRDefault="00EC720E" w:rsidP="00EC720E"/>
        </w:tc>
      </w:tr>
      <w:tr w:rsidR="00D63592" w14:paraId="75B15A5F" w14:textId="77777777" w:rsidTr="42DBE984">
        <w:trPr>
          <w:trHeight w:val="300"/>
        </w:trPr>
        <w:tc>
          <w:tcPr>
            <w:tcW w:w="2729" w:type="dxa"/>
            <w:shd w:val="clear" w:color="auto" w:fill="B4C6E7" w:themeFill="accent1" w:themeFillTint="66"/>
          </w:tcPr>
          <w:p w14:paraId="58BF2BD7" w14:textId="7A1F0D25" w:rsidR="00D63592" w:rsidRPr="00EC720E" w:rsidRDefault="009B7D16" w:rsidP="00EC720E">
            <w:pPr>
              <w:rPr>
                <w:b/>
                <w:bCs/>
              </w:rPr>
            </w:pPr>
            <w:bookmarkStart w:id="599" w:name="_Toc119925107"/>
            <w:bookmarkStart w:id="600" w:name="_Toc119926861"/>
            <w:bookmarkStart w:id="601" w:name="_Toc119942669"/>
            <w:bookmarkStart w:id="602" w:name="_Toc120583361"/>
            <w:bookmarkStart w:id="603" w:name="_Toc121321321"/>
            <w:bookmarkStart w:id="604" w:name="_Toc121920233"/>
            <w:bookmarkStart w:id="605" w:name="_Toc121920965"/>
            <w:bookmarkStart w:id="606" w:name="_Toc121921703"/>
            <w:bookmarkStart w:id="607" w:name="_Toc123131409"/>
            <w:bookmarkStart w:id="608" w:name="_Toc123134966"/>
            <w:r w:rsidRPr="00EC720E">
              <w:rPr>
                <w:b/>
                <w:bCs/>
              </w:rPr>
              <w:t>Aanvullende d</w:t>
            </w:r>
            <w:r w:rsidR="00D63592" w:rsidRPr="00EC720E">
              <w:rPr>
                <w:b/>
                <w:bCs/>
              </w:rPr>
              <w:t>ocumentatie</w:t>
            </w:r>
            <w:bookmarkEnd w:id="599"/>
            <w:bookmarkEnd w:id="600"/>
            <w:bookmarkEnd w:id="601"/>
            <w:bookmarkEnd w:id="602"/>
            <w:bookmarkEnd w:id="603"/>
            <w:bookmarkEnd w:id="604"/>
            <w:bookmarkEnd w:id="605"/>
            <w:bookmarkEnd w:id="606"/>
            <w:bookmarkEnd w:id="607"/>
            <w:bookmarkEnd w:id="608"/>
            <w:r w:rsidR="00D63592" w:rsidRPr="00EC720E">
              <w:rPr>
                <w:b/>
                <w:bCs/>
              </w:rPr>
              <w:t xml:space="preserve"> </w:t>
            </w:r>
          </w:p>
        </w:tc>
        <w:tc>
          <w:tcPr>
            <w:tcW w:w="4921" w:type="dxa"/>
          </w:tcPr>
          <w:p w14:paraId="0EA7D497" w14:textId="4205214B" w:rsidR="41064D67" w:rsidRDefault="7255FC5F" w:rsidP="00EC720E">
            <w:r>
              <w:t>Erasmus MC – Toelichting HL</w:t>
            </w:r>
            <w:r w:rsidR="7BFB8176">
              <w:t>7</w:t>
            </w:r>
            <w:r>
              <w:t>&amp;-ADT v.09</w:t>
            </w:r>
          </w:p>
          <w:p w14:paraId="18FEDBCB" w14:textId="3A23EC65" w:rsidR="41064D67" w:rsidRDefault="4A795A8D" w:rsidP="00EC720E">
            <w:pPr>
              <w:rPr>
                <w:lang w:val="en-US"/>
              </w:rPr>
            </w:pPr>
            <w:r w:rsidRPr="51CC2BF1">
              <w:rPr>
                <w:lang w:val="en-US"/>
              </w:rPr>
              <w:t>HL7 Messages for Future en Past events</w:t>
            </w:r>
          </w:p>
          <w:p w14:paraId="18AC4B34" w14:textId="30873989" w:rsidR="00D93666" w:rsidRDefault="6886A87B" w:rsidP="00EC720E">
            <w:pPr>
              <w:rPr>
                <w:lang w:val="en-US"/>
              </w:rPr>
            </w:pPr>
            <w:proofErr w:type="spellStart"/>
            <w:r w:rsidRPr="51CC2BF1">
              <w:rPr>
                <w:lang w:val="en-US"/>
              </w:rPr>
              <w:t>Afdeling_kamer_bed_mappingstabel</w:t>
            </w:r>
            <w:proofErr w:type="spellEnd"/>
          </w:p>
          <w:p w14:paraId="69CC0E69" w14:textId="77777777" w:rsidR="00ED26D6" w:rsidRDefault="62E8333C" w:rsidP="00EC720E">
            <w:proofErr w:type="spellStart"/>
            <w:r w:rsidRPr="0041782F">
              <w:t>Use</w:t>
            </w:r>
            <w:proofErr w:type="spellEnd"/>
            <w:r w:rsidRPr="0041782F">
              <w:t xml:space="preserve"> case Summary Onderhouden </w:t>
            </w:r>
            <w:proofErr w:type="spellStart"/>
            <w:r w:rsidRPr="0041782F">
              <w:t>patientgegevens</w:t>
            </w:r>
            <w:proofErr w:type="spellEnd"/>
            <w:r w:rsidRPr="0041782F">
              <w:t>.</w:t>
            </w:r>
          </w:p>
          <w:p w14:paraId="450EA2D7" w14:textId="6F0339C4" w:rsidR="00EC720E" w:rsidRPr="00B2541C" w:rsidRDefault="00EC720E" w:rsidP="00EC720E"/>
        </w:tc>
      </w:tr>
      <w:tr w:rsidR="00D63592" w14:paraId="290C7C51" w14:textId="77777777" w:rsidTr="42DBE984">
        <w:trPr>
          <w:trHeight w:val="300"/>
        </w:trPr>
        <w:tc>
          <w:tcPr>
            <w:tcW w:w="2729" w:type="dxa"/>
            <w:shd w:val="clear" w:color="auto" w:fill="B4C6E7" w:themeFill="accent1" w:themeFillTint="66"/>
          </w:tcPr>
          <w:p w14:paraId="7C6A17AF" w14:textId="59750293" w:rsidR="00D63592" w:rsidRPr="00EC720E" w:rsidRDefault="00D63592" w:rsidP="00EC720E">
            <w:pPr>
              <w:rPr>
                <w:b/>
                <w:bCs/>
              </w:rPr>
            </w:pPr>
            <w:bookmarkStart w:id="609" w:name="_Toc119925109"/>
            <w:bookmarkStart w:id="610" w:name="_Toc119926863"/>
            <w:bookmarkStart w:id="611" w:name="_Toc119942672"/>
            <w:bookmarkStart w:id="612" w:name="_Toc120583364"/>
            <w:bookmarkStart w:id="613" w:name="_Toc121321324"/>
            <w:bookmarkStart w:id="614" w:name="_Toc121920235"/>
            <w:bookmarkStart w:id="615" w:name="_Toc121920967"/>
            <w:bookmarkStart w:id="616" w:name="_Toc121921705"/>
            <w:bookmarkStart w:id="617" w:name="_Toc123131410"/>
            <w:bookmarkStart w:id="618" w:name="_Toc123134967"/>
            <w:r w:rsidRPr="00EC720E">
              <w:rPr>
                <w:b/>
                <w:bCs/>
              </w:rPr>
              <w:t>Toelichting</w:t>
            </w:r>
            <w:bookmarkEnd w:id="609"/>
            <w:bookmarkEnd w:id="610"/>
            <w:bookmarkEnd w:id="611"/>
            <w:bookmarkEnd w:id="612"/>
            <w:bookmarkEnd w:id="613"/>
            <w:bookmarkEnd w:id="614"/>
            <w:bookmarkEnd w:id="615"/>
            <w:bookmarkEnd w:id="616"/>
            <w:bookmarkEnd w:id="617"/>
            <w:bookmarkEnd w:id="618"/>
          </w:p>
        </w:tc>
        <w:tc>
          <w:tcPr>
            <w:tcW w:w="4921" w:type="dxa"/>
          </w:tcPr>
          <w:p w14:paraId="17826059" w14:textId="4FD176B8" w:rsidR="00182590" w:rsidRPr="00E56E03" w:rsidRDefault="7406F657" w:rsidP="00EC720E">
            <w:r>
              <w:t>Integratie dien</w:t>
            </w:r>
            <w:r w:rsidR="11F422CE">
              <w:t xml:space="preserve">t </w:t>
            </w:r>
            <w:r w:rsidR="62EBBB3C">
              <w:t xml:space="preserve">de </w:t>
            </w:r>
            <w:r w:rsidR="11F422CE">
              <w:t>n</w:t>
            </w:r>
            <w:r w:rsidR="29BB5E1C">
              <w:t>otatie kamer-bed</w:t>
            </w:r>
            <w:r w:rsidR="5D84B43A">
              <w:t xml:space="preserve"> </w:t>
            </w:r>
            <w:r w:rsidR="29BB5E1C">
              <w:t xml:space="preserve">locatie </w:t>
            </w:r>
            <w:r w:rsidR="7D24F071">
              <w:t xml:space="preserve">vanuit </w:t>
            </w:r>
            <w:r w:rsidR="29BB5E1C">
              <w:t>HIX 6.2</w:t>
            </w:r>
            <w:r w:rsidR="41C34BA3">
              <w:t xml:space="preserve"> en/of </w:t>
            </w:r>
            <w:r w:rsidR="6AA34034">
              <w:t xml:space="preserve">op basis van een changeproces </w:t>
            </w:r>
            <w:r w:rsidR="41C34BA3">
              <w:t>toekomstige releases</w:t>
            </w:r>
            <w:r w:rsidR="27D9A08B">
              <w:t xml:space="preserve"> i</w:t>
            </w:r>
            <w:r w:rsidR="296908EE">
              <w:t>n</w:t>
            </w:r>
            <w:r w:rsidR="27D9A08B">
              <w:t xml:space="preserve"> het Erasmus MC</w:t>
            </w:r>
            <w:r w:rsidR="7AC1F5A0">
              <w:t xml:space="preserve"> te kunnen verwerken</w:t>
            </w:r>
            <w:r w:rsidR="41C34BA3">
              <w:t>.</w:t>
            </w:r>
            <w:r w:rsidR="0A9B5203">
              <w:t xml:space="preserve"> Alle mutaties vinden </w:t>
            </w:r>
            <w:r w:rsidR="5C812779">
              <w:t>plaats op basis van kamer-bed nota</w:t>
            </w:r>
            <w:r w:rsidR="0A9B5203">
              <w:t>tie</w:t>
            </w:r>
            <w:r w:rsidR="0989349E">
              <w:t>;</w:t>
            </w:r>
          </w:p>
          <w:p w14:paraId="1A31522F" w14:textId="54FBC540" w:rsidR="096E4E10" w:rsidRDefault="44C5D2DD" w:rsidP="00EC720E">
            <w:r>
              <w:t xml:space="preserve">Integratie moet in staat zijn de </w:t>
            </w:r>
            <w:r w:rsidR="1BC42021">
              <w:t>ADT-berichten</w:t>
            </w:r>
            <w:r w:rsidR="335156C3">
              <w:t>,</w:t>
            </w:r>
            <w:r>
              <w:t xml:space="preserve"> zoals deze door HIX 6.2</w:t>
            </w:r>
            <w:r w:rsidR="25FDC1CF">
              <w:t xml:space="preserve"> en</w:t>
            </w:r>
            <w:r w:rsidR="36D46BAD">
              <w:t>/</w:t>
            </w:r>
            <w:r w:rsidR="25FDC1CF">
              <w:t xml:space="preserve">of </w:t>
            </w:r>
            <w:r w:rsidR="4456E93F">
              <w:t xml:space="preserve">op basis van een changeproces </w:t>
            </w:r>
            <w:r w:rsidR="25FDC1CF">
              <w:t>toekomstige releases</w:t>
            </w:r>
            <w:r w:rsidR="484906BA">
              <w:t xml:space="preserve"> in het Erasmus MC worden</w:t>
            </w:r>
            <w:r w:rsidR="2EBF114D">
              <w:t xml:space="preserve"> aangeleverd, </w:t>
            </w:r>
            <w:r w:rsidR="16805D87">
              <w:t xml:space="preserve">correct </w:t>
            </w:r>
            <w:r w:rsidR="2EBF114D">
              <w:t>te verwerken.</w:t>
            </w:r>
            <w:r w:rsidR="066D6D25">
              <w:t xml:space="preserve"> (</w:t>
            </w:r>
            <w:r w:rsidR="0EE80181">
              <w:t>O.a.</w:t>
            </w:r>
            <w:r w:rsidR="46892064">
              <w:t xml:space="preserve"> </w:t>
            </w:r>
            <w:r w:rsidR="066D6D25">
              <w:t>Opname/Ontslag/</w:t>
            </w:r>
            <w:r w:rsidR="6DC0F92C">
              <w:t xml:space="preserve"> </w:t>
            </w:r>
            <w:r w:rsidR="066D6D25">
              <w:t>Overplaatsing/Beddenruil)</w:t>
            </w:r>
            <w:r w:rsidR="662387A1">
              <w:t>;</w:t>
            </w:r>
          </w:p>
          <w:p w14:paraId="3E76D8D9" w14:textId="585A55B2" w:rsidR="14CF62B8" w:rsidRDefault="48847299" w:rsidP="00EC720E">
            <w:r>
              <w:t xml:space="preserve">Integratie moet in staat zijn </w:t>
            </w:r>
            <w:r w:rsidR="2B682E4F">
              <w:t>het ontslaan van patiënten</w:t>
            </w:r>
            <w:r w:rsidR="2327D076">
              <w:t xml:space="preserve"> in </w:t>
            </w:r>
            <w:r w:rsidR="657C13AE">
              <w:t xml:space="preserve">het verleden en </w:t>
            </w:r>
            <w:r w:rsidR="2327D076">
              <w:t>toekomst</w:t>
            </w:r>
            <w:r w:rsidR="644FF95D">
              <w:t>,</w:t>
            </w:r>
            <w:r w:rsidR="2B682E4F">
              <w:t xml:space="preserve"> </w:t>
            </w:r>
            <w:r w:rsidR="7E1ED340">
              <w:t xml:space="preserve">in HIX 6.2 en/of </w:t>
            </w:r>
            <w:r w:rsidR="4016C39A">
              <w:t xml:space="preserve">op basis van een changeproces </w:t>
            </w:r>
            <w:r w:rsidR="7E1ED340">
              <w:t xml:space="preserve">toekomstige releases in het </w:t>
            </w:r>
            <w:r w:rsidR="7E1ED340">
              <w:lastRenderedPageBreak/>
              <w:t>Erasmus MC</w:t>
            </w:r>
            <w:r w:rsidR="5A4706C1">
              <w:t>,</w:t>
            </w:r>
            <w:r w:rsidR="2B682E4F">
              <w:t xml:space="preserve"> </w:t>
            </w:r>
            <w:r w:rsidR="2534C133">
              <w:t>correct kunnen verwerken</w:t>
            </w:r>
            <w:r w:rsidR="58A2F910">
              <w:t>;</w:t>
            </w:r>
          </w:p>
          <w:p w14:paraId="7A66271F" w14:textId="090F89F6" w:rsidR="22753DC5" w:rsidRDefault="6BCD333E" w:rsidP="00EC720E">
            <w:r>
              <w:t>Integratie dient het achteraf verwerken/inladen van ADT</w:t>
            </w:r>
            <w:r w:rsidR="02D4B8ED">
              <w:t>-</w:t>
            </w:r>
            <w:r>
              <w:t xml:space="preserve"> berichten</w:t>
            </w:r>
            <w:r w:rsidR="02D4B8ED">
              <w:t>/</w:t>
            </w:r>
            <w:r w:rsidR="2DD4475D">
              <w:t>mutaties,</w:t>
            </w:r>
            <w:r>
              <w:t xml:space="preserve"> bijvoorbeeld na een </w:t>
            </w:r>
            <w:r w:rsidR="3A97A112">
              <w:t>onderbreking van de ADT stroom</w:t>
            </w:r>
            <w:r w:rsidR="02D4B8ED">
              <w:t xml:space="preserve"> </w:t>
            </w:r>
            <w:r w:rsidR="00A23E66">
              <w:t xml:space="preserve">(=gebufferde berichten) </w:t>
            </w:r>
            <w:r w:rsidR="02D4B8ED">
              <w:t>correct te verwerken.</w:t>
            </w:r>
          </w:p>
          <w:p w14:paraId="69490D7D" w14:textId="3E3DAD94" w:rsidR="0000265F" w:rsidRPr="00182590" w:rsidRDefault="0000265F" w:rsidP="00EC720E"/>
        </w:tc>
      </w:tr>
      <w:tr w:rsidR="00D63592" w:rsidRPr="002F7C94" w14:paraId="3F7E595A" w14:textId="77777777" w:rsidTr="42DBE984">
        <w:trPr>
          <w:trHeight w:val="300"/>
        </w:trPr>
        <w:tc>
          <w:tcPr>
            <w:tcW w:w="2729" w:type="dxa"/>
            <w:shd w:val="clear" w:color="auto" w:fill="B4C6E7" w:themeFill="accent1" w:themeFillTint="66"/>
          </w:tcPr>
          <w:p w14:paraId="293A5D89" w14:textId="4E23BC55" w:rsidR="00D63592" w:rsidRPr="00EC720E" w:rsidRDefault="00D63592" w:rsidP="00EC720E">
            <w:pPr>
              <w:rPr>
                <w:b/>
                <w:bCs/>
              </w:rPr>
            </w:pPr>
            <w:bookmarkStart w:id="619" w:name="_Toc119925111"/>
            <w:bookmarkStart w:id="620" w:name="_Toc119926865"/>
            <w:bookmarkStart w:id="621" w:name="_Toc119942674"/>
            <w:bookmarkStart w:id="622" w:name="_Toc120583366"/>
            <w:bookmarkStart w:id="623" w:name="_Toc121321326"/>
            <w:bookmarkStart w:id="624" w:name="_Toc121920236"/>
            <w:bookmarkStart w:id="625" w:name="_Toc121920968"/>
            <w:bookmarkStart w:id="626" w:name="_Toc121921706"/>
            <w:bookmarkStart w:id="627" w:name="_Toc123131411"/>
            <w:bookmarkStart w:id="628" w:name="_Toc123134968"/>
            <w:r w:rsidRPr="00EC720E">
              <w:rPr>
                <w:b/>
                <w:bCs/>
              </w:rPr>
              <w:t xml:space="preserve">Relevante </w:t>
            </w:r>
            <w:proofErr w:type="gramStart"/>
            <w:r w:rsidRPr="00EC720E">
              <w:rPr>
                <w:b/>
                <w:bCs/>
              </w:rPr>
              <w:t>PvE</w:t>
            </w:r>
            <w:r w:rsidR="00367C05" w:rsidRPr="00EC720E">
              <w:rPr>
                <w:b/>
                <w:bCs/>
              </w:rPr>
              <w:t xml:space="preserve"> /</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619"/>
            <w:bookmarkEnd w:id="620"/>
            <w:bookmarkEnd w:id="621"/>
            <w:bookmarkEnd w:id="622"/>
            <w:bookmarkEnd w:id="623"/>
            <w:bookmarkEnd w:id="624"/>
            <w:bookmarkEnd w:id="625"/>
            <w:bookmarkEnd w:id="626"/>
            <w:bookmarkEnd w:id="627"/>
            <w:bookmarkEnd w:id="628"/>
            <w:r w:rsidRPr="00EC720E">
              <w:rPr>
                <w:b/>
                <w:bCs/>
              </w:rPr>
              <w:t xml:space="preserve"> </w:t>
            </w:r>
          </w:p>
        </w:tc>
        <w:tc>
          <w:tcPr>
            <w:tcW w:w="4921" w:type="dxa"/>
          </w:tcPr>
          <w:p w14:paraId="63A87171" w14:textId="6804E494" w:rsidR="00D63592" w:rsidRPr="00F61C95" w:rsidRDefault="0B9C9399" w:rsidP="00EC720E">
            <w:pPr>
              <w:rPr>
                <w:b/>
                <w:lang w:val="en-US"/>
              </w:rPr>
            </w:pPr>
            <w:bookmarkStart w:id="629" w:name="_Toc120583367"/>
            <w:bookmarkStart w:id="630" w:name="_Toc121321327"/>
            <w:bookmarkStart w:id="631" w:name="_Toc121920237"/>
            <w:bookmarkStart w:id="632" w:name="_Toc121920969"/>
            <w:bookmarkStart w:id="633" w:name="_Toc121921707"/>
            <w:bookmarkStart w:id="634" w:name="_Toc123131412"/>
            <w:bookmarkStart w:id="635" w:name="_Toc123134969"/>
            <w:bookmarkStart w:id="636" w:name="_Toc119925112"/>
            <w:bookmarkStart w:id="637" w:name="_Toc119926866"/>
            <w:bookmarkStart w:id="638" w:name="_Toc119942675"/>
            <w:r w:rsidRPr="6B457EAC">
              <w:rPr>
                <w:lang w:val="en-US"/>
              </w:rPr>
              <w:t>MP</w:t>
            </w:r>
            <w:r w:rsidR="7939C0C9" w:rsidRPr="6B457EAC">
              <w:rPr>
                <w:lang w:val="en-US"/>
              </w:rPr>
              <w:t>:</w:t>
            </w:r>
            <w:r w:rsidRPr="6B457EAC">
              <w:rPr>
                <w:lang w:val="en-US"/>
              </w:rPr>
              <w:t xml:space="preserve"> </w:t>
            </w:r>
            <w:bookmarkEnd w:id="629"/>
            <w:bookmarkEnd w:id="630"/>
            <w:bookmarkEnd w:id="631"/>
            <w:bookmarkEnd w:id="632"/>
            <w:bookmarkEnd w:id="633"/>
            <w:r w:rsidR="0723EC34" w:rsidRPr="6B457EAC">
              <w:rPr>
                <w:lang w:val="en-US"/>
              </w:rPr>
              <w:t>003</w:t>
            </w:r>
            <w:bookmarkEnd w:id="634"/>
            <w:bookmarkEnd w:id="635"/>
          </w:p>
          <w:p w14:paraId="14437556" w14:textId="265B6025" w:rsidR="00D63592" w:rsidRPr="00620205" w:rsidRDefault="41CBE984" w:rsidP="00EC720E">
            <w:pPr>
              <w:rPr>
                <w:b/>
                <w:lang w:val="en-US"/>
              </w:rPr>
            </w:pPr>
            <w:bookmarkStart w:id="639" w:name="_Toc120583368"/>
            <w:bookmarkStart w:id="640" w:name="_Toc121321328"/>
            <w:bookmarkStart w:id="641" w:name="_Toc121920238"/>
            <w:bookmarkStart w:id="642" w:name="_Toc121920970"/>
            <w:bookmarkStart w:id="643" w:name="_Toc121921708"/>
            <w:bookmarkStart w:id="644" w:name="_Toc123131413"/>
            <w:bookmarkStart w:id="645" w:name="_Toc123134970"/>
            <w:r w:rsidRPr="00F61C95">
              <w:rPr>
                <w:lang w:val="en-US"/>
              </w:rPr>
              <w:t>IAS</w:t>
            </w:r>
            <w:bookmarkEnd w:id="639"/>
            <w:bookmarkEnd w:id="640"/>
            <w:bookmarkEnd w:id="641"/>
            <w:bookmarkEnd w:id="642"/>
            <w:bookmarkEnd w:id="643"/>
            <w:bookmarkEnd w:id="644"/>
            <w:bookmarkEnd w:id="645"/>
          </w:p>
          <w:p w14:paraId="040092C1" w14:textId="10D4AF45" w:rsidR="00D63592" w:rsidRPr="00620205" w:rsidRDefault="4C4E1427" w:rsidP="00EC720E">
            <w:pPr>
              <w:rPr>
                <w:b/>
                <w:highlight w:val="yellow"/>
                <w:lang w:val="en-US"/>
              </w:rPr>
            </w:pPr>
            <w:bookmarkStart w:id="646" w:name="_Toc120583369"/>
            <w:bookmarkStart w:id="647" w:name="_Toc121321329"/>
            <w:bookmarkStart w:id="648" w:name="_Toc121920239"/>
            <w:bookmarkStart w:id="649" w:name="_Toc121920971"/>
            <w:bookmarkStart w:id="650" w:name="_Toc121921709"/>
            <w:bookmarkStart w:id="651" w:name="_Toc123131414"/>
            <w:bookmarkStart w:id="652" w:name="_Toc123134971"/>
            <w:bookmarkEnd w:id="636"/>
            <w:bookmarkEnd w:id="637"/>
            <w:bookmarkEnd w:id="638"/>
            <w:r w:rsidRPr="7DE187D6">
              <w:rPr>
                <w:lang w:val="en-US"/>
              </w:rPr>
              <w:t>MB 004; MB 020; MB 025</w:t>
            </w:r>
            <w:bookmarkEnd w:id="646"/>
            <w:bookmarkEnd w:id="647"/>
            <w:bookmarkEnd w:id="648"/>
            <w:bookmarkEnd w:id="649"/>
            <w:bookmarkEnd w:id="650"/>
            <w:bookmarkEnd w:id="651"/>
            <w:bookmarkEnd w:id="652"/>
          </w:p>
          <w:p w14:paraId="56EE48EE" w14:textId="77777777" w:rsidR="00D63592" w:rsidRPr="00620205" w:rsidRDefault="00D63592" w:rsidP="00EC720E">
            <w:pPr>
              <w:rPr>
                <w:lang w:val="en-US"/>
              </w:rPr>
            </w:pPr>
          </w:p>
        </w:tc>
      </w:tr>
    </w:tbl>
    <w:p w14:paraId="43FD8817" w14:textId="55927C10" w:rsidR="00EC720E" w:rsidRDefault="00EC720E" w:rsidP="00EC720E">
      <w:pPr>
        <w:widowControl/>
        <w:spacing w:line="240" w:lineRule="auto"/>
        <w:rPr>
          <w:lang w:val="en-US"/>
        </w:rPr>
      </w:pPr>
      <w:bookmarkStart w:id="653" w:name="_Toc121321330"/>
      <w:bookmarkStart w:id="654" w:name="_Toc121920972"/>
      <w:bookmarkStart w:id="655" w:name="_Toc121921710"/>
    </w:p>
    <w:p w14:paraId="6FAE50AB" w14:textId="47AFB22D" w:rsidR="00EC720E" w:rsidRDefault="00EC720E">
      <w:pPr>
        <w:widowControl/>
        <w:spacing w:line="240" w:lineRule="auto"/>
        <w:rPr>
          <w:lang w:val="en-US"/>
        </w:rPr>
      </w:pPr>
      <w:r>
        <w:rPr>
          <w:lang w:val="en-US"/>
        </w:rPr>
        <w:br w:type="page"/>
      </w:r>
    </w:p>
    <w:p w14:paraId="65EEE3C9" w14:textId="2130CB89" w:rsidR="00D63592" w:rsidRDefault="6AC48CFA" w:rsidP="00EC720E">
      <w:pPr>
        <w:pStyle w:val="Kop2"/>
      </w:pPr>
      <w:bookmarkStart w:id="656" w:name="_Toc124436884"/>
      <w:r>
        <w:lastRenderedPageBreak/>
        <w:t>RTLS-integratie</w:t>
      </w:r>
      <w:bookmarkEnd w:id="653"/>
      <w:bookmarkEnd w:id="654"/>
      <w:bookmarkEnd w:id="655"/>
      <w:bookmarkEnd w:id="656"/>
    </w:p>
    <w:p w14:paraId="67FD0EA0" w14:textId="77777777" w:rsidR="00EC720E" w:rsidRDefault="00EC720E" w:rsidP="00EC720E">
      <w:pPr>
        <w:widowControl/>
        <w:spacing w:line="240" w:lineRule="auto"/>
      </w:pPr>
    </w:p>
    <w:tbl>
      <w:tblPr>
        <w:tblStyle w:val="Tabelraster"/>
        <w:tblW w:w="7650" w:type="dxa"/>
        <w:tblLook w:val="04A0" w:firstRow="1" w:lastRow="0" w:firstColumn="1" w:lastColumn="0" w:noHBand="0" w:noVBand="1"/>
      </w:tblPr>
      <w:tblGrid>
        <w:gridCol w:w="2739"/>
        <w:gridCol w:w="4911"/>
      </w:tblGrid>
      <w:tr w:rsidR="00EB678F" w14:paraId="46DB7714" w14:textId="77777777" w:rsidTr="4D353274">
        <w:tc>
          <w:tcPr>
            <w:tcW w:w="2739" w:type="dxa"/>
            <w:shd w:val="clear" w:color="auto" w:fill="B4C6E7" w:themeFill="accent1" w:themeFillTint="66"/>
          </w:tcPr>
          <w:p w14:paraId="3FAE6B0F" w14:textId="77777777" w:rsidR="00EB678F" w:rsidRPr="00EC720E" w:rsidRDefault="00EB678F" w:rsidP="00EC720E">
            <w:pPr>
              <w:rPr>
                <w:b/>
                <w:bCs/>
              </w:rPr>
            </w:pPr>
            <w:bookmarkStart w:id="657" w:name="_Toc119925114"/>
            <w:bookmarkStart w:id="658" w:name="_Toc119926868"/>
            <w:bookmarkStart w:id="659" w:name="_Toc119942677"/>
            <w:bookmarkStart w:id="660" w:name="_Toc120583371"/>
            <w:bookmarkStart w:id="661" w:name="_Toc121321331"/>
            <w:bookmarkStart w:id="662" w:name="_Toc121920241"/>
            <w:bookmarkStart w:id="663" w:name="_Toc121920973"/>
            <w:bookmarkStart w:id="664" w:name="_Toc121921711"/>
            <w:bookmarkStart w:id="665" w:name="_Toc123131416"/>
            <w:bookmarkStart w:id="666" w:name="_Toc123134973"/>
            <w:r w:rsidRPr="00EC720E">
              <w:rPr>
                <w:b/>
                <w:bCs/>
              </w:rPr>
              <w:t>Doel</w:t>
            </w:r>
            <w:bookmarkEnd w:id="657"/>
            <w:bookmarkEnd w:id="658"/>
            <w:bookmarkEnd w:id="659"/>
            <w:bookmarkEnd w:id="660"/>
            <w:bookmarkEnd w:id="661"/>
            <w:bookmarkEnd w:id="662"/>
            <w:bookmarkEnd w:id="663"/>
            <w:bookmarkEnd w:id="664"/>
            <w:bookmarkEnd w:id="665"/>
            <w:bookmarkEnd w:id="666"/>
          </w:p>
        </w:tc>
        <w:tc>
          <w:tcPr>
            <w:tcW w:w="4911" w:type="dxa"/>
          </w:tcPr>
          <w:p w14:paraId="0C3A8EE5" w14:textId="66B7C8EC" w:rsidR="00EB678F" w:rsidRPr="00620205" w:rsidRDefault="64B30448" w:rsidP="00EC720E">
            <w:pPr>
              <w:rPr>
                <w:b/>
              </w:rPr>
            </w:pPr>
            <w:bookmarkStart w:id="667" w:name="_Toc119942678"/>
            <w:bookmarkStart w:id="668" w:name="_Toc120583372"/>
            <w:bookmarkStart w:id="669" w:name="_Toc121321332"/>
            <w:bookmarkStart w:id="670" w:name="_Toc121920242"/>
            <w:bookmarkStart w:id="671" w:name="_Toc121920974"/>
            <w:bookmarkStart w:id="672" w:name="_Toc121921712"/>
            <w:bookmarkStart w:id="673" w:name="_Toc123131417"/>
            <w:bookmarkStart w:id="674" w:name="_Toc123134974"/>
            <w:r>
              <w:t>De RTLS</w:t>
            </w:r>
            <w:r w:rsidR="514733D7">
              <w:t>-</w:t>
            </w:r>
            <w:r>
              <w:t xml:space="preserve">integratie wordt gebruikt </w:t>
            </w:r>
            <w:r w:rsidR="00A23E66">
              <w:t xml:space="preserve">om de locatie te bepalen </w:t>
            </w:r>
            <w:r>
              <w:t xml:space="preserve">voor het bepalen van </w:t>
            </w:r>
            <w:r w:rsidR="00A23E66">
              <w:t xml:space="preserve">een </w:t>
            </w:r>
            <w:r w:rsidR="009B7D16">
              <w:t>o.a. alarmknop en MYCO</w:t>
            </w:r>
            <w:r w:rsidR="00A23E66">
              <w:t xml:space="preserve">. </w:t>
            </w:r>
            <w:r w:rsidR="009B7D16">
              <w:t>De locatie informatie</w:t>
            </w:r>
            <w:r w:rsidR="00A23E66">
              <w:t xml:space="preserve"> wordt gebruikt voor de onderstaande </w:t>
            </w:r>
            <w:r w:rsidR="2A6D275B">
              <w:t>toepassingen</w:t>
            </w:r>
            <w:r>
              <w:t>:</w:t>
            </w:r>
            <w:bookmarkEnd w:id="667"/>
            <w:bookmarkEnd w:id="668"/>
            <w:bookmarkEnd w:id="669"/>
            <w:bookmarkEnd w:id="670"/>
            <w:bookmarkEnd w:id="671"/>
            <w:bookmarkEnd w:id="672"/>
            <w:bookmarkEnd w:id="673"/>
            <w:bookmarkEnd w:id="674"/>
          </w:p>
          <w:p w14:paraId="5BA0B6C8" w14:textId="49959778" w:rsidR="00620205" w:rsidRDefault="00EB678F" w:rsidP="00EC720E">
            <w:pPr>
              <w:rPr>
                <w:b/>
              </w:rPr>
            </w:pPr>
            <w:bookmarkStart w:id="675" w:name="_Toc119942679"/>
            <w:bookmarkStart w:id="676" w:name="_Toc120583373"/>
            <w:bookmarkStart w:id="677" w:name="_Toc121321333"/>
            <w:bookmarkStart w:id="678" w:name="_Toc121920243"/>
            <w:bookmarkStart w:id="679" w:name="_Toc121920975"/>
            <w:bookmarkStart w:id="680" w:name="_Toc121921713"/>
            <w:bookmarkStart w:id="681" w:name="_Toc123131418"/>
            <w:bookmarkStart w:id="682" w:name="_Toc123134975"/>
            <w:r w:rsidRPr="00620205">
              <w:t>Bij patiënten die gebruik maken van mobiele alarmering</w:t>
            </w:r>
            <w:bookmarkEnd w:id="675"/>
            <w:bookmarkEnd w:id="676"/>
            <w:r w:rsidR="005C6F70">
              <w:t>;</w:t>
            </w:r>
            <w:bookmarkEnd w:id="677"/>
            <w:bookmarkEnd w:id="678"/>
            <w:bookmarkEnd w:id="679"/>
            <w:bookmarkEnd w:id="680"/>
            <w:bookmarkEnd w:id="681"/>
            <w:bookmarkEnd w:id="682"/>
          </w:p>
          <w:p w14:paraId="27E3DEA7" w14:textId="411DFA1F" w:rsidR="00EB678F" w:rsidRPr="00620205" w:rsidRDefault="00EB678F" w:rsidP="00EC720E">
            <w:pPr>
              <w:rPr>
                <w:b/>
              </w:rPr>
            </w:pPr>
            <w:bookmarkStart w:id="683" w:name="_Toc119942680"/>
            <w:bookmarkStart w:id="684" w:name="_Toc120583374"/>
            <w:bookmarkStart w:id="685" w:name="_Toc121321334"/>
            <w:bookmarkStart w:id="686" w:name="_Toc121920244"/>
            <w:bookmarkStart w:id="687" w:name="_Toc121920976"/>
            <w:bookmarkStart w:id="688" w:name="_Toc121921714"/>
            <w:bookmarkStart w:id="689" w:name="_Toc123131419"/>
            <w:bookmarkStart w:id="690" w:name="_Toc123134976"/>
            <w:r w:rsidRPr="00620205">
              <w:t xml:space="preserve">Bij patiënten waarbij dwaaldetectie </w:t>
            </w:r>
            <w:bookmarkEnd w:id="683"/>
            <w:bookmarkEnd w:id="684"/>
            <w:r w:rsidR="007034FD">
              <w:t>toegepast wordt;</w:t>
            </w:r>
            <w:bookmarkEnd w:id="685"/>
            <w:bookmarkEnd w:id="686"/>
            <w:bookmarkEnd w:id="687"/>
            <w:bookmarkEnd w:id="688"/>
            <w:bookmarkEnd w:id="689"/>
            <w:bookmarkEnd w:id="690"/>
          </w:p>
          <w:p w14:paraId="4CF6DD72" w14:textId="59C2CA12" w:rsidR="00EB678F" w:rsidRPr="00620205" w:rsidRDefault="00EB678F" w:rsidP="00EC720E">
            <w:pPr>
              <w:rPr>
                <w:b/>
              </w:rPr>
            </w:pPr>
            <w:bookmarkStart w:id="691" w:name="_Toc119942681"/>
            <w:bookmarkStart w:id="692" w:name="_Toc120583375"/>
            <w:bookmarkStart w:id="693" w:name="_Toc121321335"/>
            <w:bookmarkStart w:id="694" w:name="_Toc121920245"/>
            <w:bookmarkStart w:id="695" w:name="_Toc121920977"/>
            <w:bookmarkStart w:id="696" w:name="_Toc121921715"/>
            <w:bookmarkStart w:id="697" w:name="_Toc123131420"/>
            <w:bookmarkStart w:id="698" w:name="_Toc123134977"/>
            <w:r w:rsidRPr="00620205">
              <w:t>Bij zorgverleners die gebruik maken van de persoonsalarmering</w:t>
            </w:r>
            <w:bookmarkEnd w:id="691"/>
            <w:bookmarkEnd w:id="692"/>
            <w:r w:rsidR="005C6F70">
              <w:t>.</w:t>
            </w:r>
            <w:bookmarkEnd w:id="693"/>
            <w:bookmarkEnd w:id="694"/>
            <w:bookmarkEnd w:id="695"/>
            <w:bookmarkEnd w:id="696"/>
            <w:bookmarkEnd w:id="697"/>
            <w:bookmarkEnd w:id="698"/>
          </w:p>
          <w:p w14:paraId="121FD38A" w14:textId="77777777" w:rsidR="00EB678F" w:rsidRPr="00C40698" w:rsidRDefault="00EB678F" w:rsidP="00EC720E"/>
        </w:tc>
      </w:tr>
      <w:tr w:rsidR="00EB678F" w14:paraId="666D2E10" w14:textId="77777777" w:rsidTr="4D353274">
        <w:tc>
          <w:tcPr>
            <w:tcW w:w="2739" w:type="dxa"/>
            <w:shd w:val="clear" w:color="auto" w:fill="B4C6E7" w:themeFill="accent1" w:themeFillTint="66"/>
          </w:tcPr>
          <w:p w14:paraId="7D01D4CB" w14:textId="37E51EB0" w:rsidR="00EB678F" w:rsidRPr="00EC720E" w:rsidRDefault="00EB678F" w:rsidP="00EC720E">
            <w:pPr>
              <w:rPr>
                <w:b/>
                <w:bCs/>
              </w:rPr>
            </w:pPr>
            <w:bookmarkStart w:id="699" w:name="_Toc119925115"/>
            <w:bookmarkStart w:id="700" w:name="_Toc119926869"/>
            <w:bookmarkStart w:id="701" w:name="_Toc119942682"/>
            <w:bookmarkStart w:id="702" w:name="_Toc120583376"/>
            <w:bookmarkStart w:id="703" w:name="_Toc121321336"/>
            <w:bookmarkStart w:id="704" w:name="_Toc121920246"/>
            <w:bookmarkStart w:id="705" w:name="_Toc121920978"/>
            <w:bookmarkStart w:id="706" w:name="_Toc121921716"/>
            <w:bookmarkStart w:id="707" w:name="_Toc123131421"/>
            <w:bookmarkStart w:id="708" w:name="_Toc123134978"/>
            <w:r w:rsidRPr="00EC720E">
              <w:rPr>
                <w:b/>
                <w:bCs/>
              </w:rPr>
              <w:t>Toepassing</w:t>
            </w:r>
            <w:bookmarkEnd w:id="699"/>
            <w:bookmarkEnd w:id="700"/>
            <w:bookmarkEnd w:id="701"/>
            <w:bookmarkEnd w:id="702"/>
            <w:bookmarkEnd w:id="703"/>
            <w:bookmarkEnd w:id="704"/>
            <w:bookmarkEnd w:id="705"/>
            <w:bookmarkEnd w:id="706"/>
            <w:bookmarkEnd w:id="707"/>
            <w:bookmarkEnd w:id="708"/>
          </w:p>
          <w:p w14:paraId="1FE2DD96" w14:textId="77777777" w:rsidR="00EB678F" w:rsidRPr="00EC720E" w:rsidRDefault="00EB678F" w:rsidP="00EC720E">
            <w:pPr>
              <w:rPr>
                <w:b/>
                <w:bCs/>
              </w:rPr>
            </w:pPr>
          </w:p>
        </w:tc>
        <w:tc>
          <w:tcPr>
            <w:tcW w:w="4911" w:type="dxa"/>
          </w:tcPr>
          <w:p w14:paraId="17DBD9A4" w14:textId="77777777" w:rsidR="00EB678F" w:rsidRDefault="00EB678F" w:rsidP="00EC720E">
            <w:pPr>
              <w:rPr>
                <w:b/>
              </w:rPr>
            </w:pPr>
            <w:bookmarkStart w:id="709" w:name="_Toc119925116"/>
            <w:bookmarkStart w:id="710" w:name="_Toc119926870"/>
            <w:bookmarkStart w:id="711" w:name="_Toc119942683"/>
            <w:bookmarkStart w:id="712" w:name="_Toc120583377"/>
            <w:bookmarkStart w:id="713" w:name="_Toc121321337"/>
            <w:bookmarkStart w:id="714" w:name="_Toc121920247"/>
            <w:bookmarkStart w:id="715" w:name="_Toc121920979"/>
            <w:bookmarkStart w:id="716" w:name="_Toc121921717"/>
            <w:bookmarkStart w:id="717" w:name="_Toc123131422"/>
            <w:bookmarkStart w:id="718" w:name="_Toc123134979"/>
            <w:r>
              <w:t>Message Broker</w:t>
            </w:r>
            <w:bookmarkEnd w:id="709"/>
            <w:bookmarkEnd w:id="710"/>
            <w:bookmarkEnd w:id="711"/>
            <w:bookmarkEnd w:id="712"/>
            <w:bookmarkEnd w:id="713"/>
            <w:bookmarkEnd w:id="714"/>
            <w:bookmarkEnd w:id="715"/>
            <w:bookmarkEnd w:id="716"/>
            <w:bookmarkEnd w:id="717"/>
            <w:bookmarkEnd w:id="718"/>
          </w:p>
        </w:tc>
      </w:tr>
      <w:tr w:rsidR="00EB678F" w:rsidRPr="004B1071" w14:paraId="738B44B4" w14:textId="77777777" w:rsidTr="4D353274">
        <w:tc>
          <w:tcPr>
            <w:tcW w:w="2739" w:type="dxa"/>
            <w:shd w:val="clear" w:color="auto" w:fill="B4C6E7" w:themeFill="accent1" w:themeFillTint="66"/>
          </w:tcPr>
          <w:p w14:paraId="34CA0F4E" w14:textId="073F123B" w:rsidR="00EB678F" w:rsidRPr="00EC720E" w:rsidRDefault="00EB678F" w:rsidP="00EC720E">
            <w:pPr>
              <w:rPr>
                <w:b/>
                <w:bCs/>
              </w:rPr>
            </w:pPr>
            <w:bookmarkStart w:id="719" w:name="_Toc119925117"/>
            <w:bookmarkStart w:id="720" w:name="_Toc119926871"/>
            <w:bookmarkStart w:id="721" w:name="_Toc119942684"/>
            <w:bookmarkStart w:id="722" w:name="_Toc120583378"/>
            <w:bookmarkStart w:id="723" w:name="_Toc121321338"/>
            <w:bookmarkStart w:id="724" w:name="_Toc121920248"/>
            <w:bookmarkStart w:id="725" w:name="_Toc121920980"/>
            <w:bookmarkStart w:id="726" w:name="_Toc121921718"/>
            <w:bookmarkStart w:id="727" w:name="_Toc123131423"/>
            <w:bookmarkStart w:id="728" w:name="_Toc123134980"/>
            <w:r w:rsidRPr="00EC720E">
              <w:rPr>
                <w:b/>
                <w:bCs/>
              </w:rPr>
              <w:t>Leverancier</w:t>
            </w:r>
            <w:bookmarkEnd w:id="719"/>
            <w:bookmarkEnd w:id="720"/>
            <w:bookmarkEnd w:id="721"/>
            <w:bookmarkEnd w:id="722"/>
            <w:bookmarkEnd w:id="723"/>
            <w:bookmarkEnd w:id="724"/>
            <w:bookmarkEnd w:id="725"/>
            <w:bookmarkEnd w:id="726"/>
            <w:bookmarkEnd w:id="727"/>
            <w:bookmarkEnd w:id="728"/>
          </w:p>
        </w:tc>
        <w:tc>
          <w:tcPr>
            <w:tcW w:w="4911" w:type="dxa"/>
          </w:tcPr>
          <w:p w14:paraId="43460D41" w14:textId="003CE4CE" w:rsidR="00EB678F" w:rsidRPr="00EB678F" w:rsidRDefault="632A1FA3" w:rsidP="00EC720E">
            <w:pPr>
              <w:rPr>
                <w:lang w:val="en-US"/>
              </w:rPr>
            </w:pPr>
            <w:bookmarkStart w:id="729" w:name="_Toc119925118"/>
            <w:bookmarkStart w:id="730" w:name="_Toc119926872"/>
            <w:bookmarkStart w:id="731" w:name="_Toc119942685"/>
            <w:bookmarkStart w:id="732" w:name="_Toc120583379"/>
            <w:bookmarkStart w:id="733" w:name="_Toc121321339"/>
            <w:bookmarkStart w:id="734" w:name="_Toc121920249"/>
            <w:bookmarkStart w:id="735" w:name="_Toc121920981"/>
            <w:bookmarkStart w:id="736" w:name="_Toc121921719"/>
            <w:bookmarkStart w:id="737" w:name="_Toc123131424"/>
            <w:bookmarkStart w:id="738" w:name="_Toc123134981"/>
            <w:r w:rsidRPr="5B7BFDB8">
              <w:rPr>
                <w:lang w:val="en-US"/>
              </w:rPr>
              <w:t>ASCOM/Stanley (</w:t>
            </w:r>
            <w:proofErr w:type="spellStart"/>
            <w:r w:rsidRPr="5B7BFDB8">
              <w:rPr>
                <w:lang w:val="en-US"/>
              </w:rPr>
              <w:t>A</w:t>
            </w:r>
            <w:r w:rsidR="4A5B6788" w:rsidRPr="5B7BFDB8">
              <w:rPr>
                <w:lang w:val="en-US"/>
              </w:rPr>
              <w:t>e</w:t>
            </w:r>
            <w:r w:rsidRPr="5B7BFDB8">
              <w:rPr>
                <w:lang w:val="en-US"/>
              </w:rPr>
              <w:t>roscout</w:t>
            </w:r>
            <w:proofErr w:type="spellEnd"/>
            <w:r w:rsidRPr="5B7BFDB8">
              <w:rPr>
                <w:lang w:val="en-US"/>
              </w:rPr>
              <w:t xml:space="preserve"> Location Engine</w:t>
            </w:r>
            <w:r w:rsidR="07E41371" w:rsidRPr="5B7BFDB8">
              <w:rPr>
                <w:lang w:val="en-US"/>
              </w:rPr>
              <w:t xml:space="preserve"> </w:t>
            </w:r>
            <w:proofErr w:type="spellStart"/>
            <w:r w:rsidR="07E41371" w:rsidRPr="5B7BFDB8">
              <w:rPr>
                <w:lang w:val="en-US"/>
              </w:rPr>
              <w:t>versie</w:t>
            </w:r>
            <w:proofErr w:type="spellEnd"/>
            <w:r w:rsidR="07E41371" w:rsidRPr="5B7BFDB8">
              <w:rPr>
                <w:lang w:val="en-US"/>
              </w:rPr>
              <w:t xml:space="preserve"> 5.5.4.135</w:t>
            </w:r>
            <w:r w:rsidR="59122278" w:rsidRPr="5B7BFDB8">
              <w:rPr>
                <w:lang w:val="en-US"/>
              </w:rPr>
              <w:t xml:space="preserve"> + </w:t>
            </w:r>
            <w:proofErr w:type="spellStart"/>
            <w:r w:rsidR="59122278" w:rsidRPr="5B7BFDB8">
              <w:rPr>
                <w:lang w:val="en-US"/>
              </w:rPr>
              <w:t>Mobileview</w:t>
            </w:r>
            <w:proofErr w:type="spellEnd"/>
            <w:r w:rsidR="7FF303EA" w:rsidRPr="5B7BFDB8">
              <w:rPr>
                <w:lang w:val="en-US"/>
              </w:rPr>
              <w:t xml:space="preserve"> </w:t>
            </w:r>
            <w:proofErr w:type="spellStart"/>
            <w:r w:rsidR="7FF303EA" w:rsidRPr="5B7BFDB8">
              <w:rPr>
                <w:lang w:val="en-US"/>
              </w:rPr>
              <w:t>versie</w:t>
            </w:r>
            <w:proofErr w:type="spellEnd"/>
            <w:r w:rsidR="7FF303EA" w:rsidRPr="5B7BFDB8">
              <w:rPr>
                <w:lang w:val="en-US"/>
              </w:rPr>
              <w:t xml:space="preserve"> 5.5</w:t>
            </w:r>
            <w:r w:rsidR="59122278" w:rsidRPr="5B7BFDB8">
              <w:rPr>
                <w:lang w:val="en-US"/>
              </w:rPr>
              <w:t>)</w:t>
            </w:r>
            <w:bookmarkEnd w:id="729"/>
            <w:bookmarkEnd w:id="730"/>
            <w:bookmarkEnd w:id="731"/>
            <w:bookmarkEnd w:id="732"/>
            <w:bookmarkEnd w:id="733"/>
            <w:bookmarkEnd w:id="734"/>
            <w:bookmarkEnd w:id="735"/>
            <w:bookmarkEnd w:id="736"/>
            <w:bookmarkEnd w:id="737"/>
            <w:bookmarkEnd w:id="738"/>
          </w:p>
          <w:p w14:paraId="665DCA16" w14:textId="1FFDDC93" w:rsidR="00EB678F" w:rsidRPr="00EB678F" w:rsidRDefault="632A1FA3" w:rsidP="00EC720E">
            <w:pPr>
              <w:rPr>
                <w:b/>
                <w:lang w:val="en-US"/>
              </w:rPr>
            </w:pPr>
            <w:bookmarkStart w:id="739" w:name="_Toc121321340"/>
            <w:bookmarkStart w:id="740" w:name="_Toc121920250"/>
            <w:bookmarkStart w:id="741" w:name="_Toc121920982"/>
            <w:bookmarkStart w:id="742" w:name="_Toc121921720"/>
            <w:bookmarkStart w:id="743" w:name="_Toc123131425"/>
            <w:bookmarkStart w:id="744" w:name="_Toc123134982"/>
            <w:r w:rsidRPr="24881D37">
              <w:rPr>
                <w:lang w:val="en-US"/>
              </w:rPr>
              <w:t>Cisco</w:t>
            </w:r>
            <w:r w:rsidR="01302370" w:rsidRPr="24881D37">
              <w:rPr>
                <w:lang w:val="en-US"/>
              </w:rPr>
              <w:t xml:space="preserve"> -</w:t>
            </w:r>
            <w:r w:rsidRPr="24881D37">
              <w:rPr>
                <w:lang w:val="en-US"/>
              </w:rPr>
              <w:t xml:space="preserve"> DNA Spaces</w:t>
            </w:r>
            <w:bookmarkEnd w:id="739"/>
            <w:bookmarkEnd w:id="740"/>
            <w:bookmarkEnd w:id="741"/>
            <w:bookmarkEnd w:id="742"/>
            <w:bookmarkEnd w:id="743"/>
            <w:bookmarkEnd w:id="744"/>
          </w:p>
          <w:p w14:paraId="27357532" w14:textId="77777777" w:rsidR="00EB678F" w:rsidRPr="00EB678F" w:rsidRDefault="00EB678F" w:rsidP="00EC720E">
            <w:pPr>
              <w:rPr>
                <w:lang w:val="en-US"/>
              </w:rPr>
            </w:pPr>
          </w:p>
        </w:tc>
      </w:tr>
      <w:tr w:rsidR="00EB678F" w14:paraId="13835F1D" w14:textId="77777777" w:rsidTr="4D353274">
        <w:tc>
          <w:tcPr>
            <w:tcW w:w="2739" w:type="dxa"/>
            <w:shd w:val="clear" w:color="auto" w:fill="B4C6E7" w:themeFill="accent1" w:themeFillTint="66"/>
          </w:tcPr>
          <w:p w14:paraId="315393AB" w14:textId="6F4957F2" w:rsidR="00EB678F" w:rsidRPr="00EC720E" w:rsidRDefault="00EB678F" w:rsidP="00EC720E">
            <w:pPr>
              <w:rPr>
                <w:b/>
                <w:bCs/>
              </w:rPr>
            </w:pPr>
            <w:bookmarkStart w:id="745" w:name="_Toc119925119"/>
            <w:bookmarkStart w:id="746" w:name="_Toc119926873"/>
            <w:bookmarkStart w:id="747" w:name="_Toc119942686"/>
            <w:bookmarkStart w:id="748" w:name="_Toc120583380"/>
            <w:bookmarkStart w:id="749" w:name="_Toc121321341"/>
            <w:bookmarkStart w:id="750" w:name="_Toc121920251"/>
            <w:bookmarkStart w:id="751" w:name="_Toc121920983"/>
            <w:bookmarkStart w:id="752" w:name="_Toc121921721"/>
            <w:bookmarkStart w:id="753" w:name="_Toc123131426"/>
            <w:bookmarkStart w:id="754" w:name="_Toc123134983"/>
            <w:r w:rsidRPr="00EC720E">
              <w:rPr>
                <w:b/>
                <w:bCs/>
              </w:rPr>
              <w:t>Bestaand integratievorm</w:t>
            </w:r>
            <w:bookmarkEnd w:id="745"/>
            <w:bookmarkEnd w:id="746"/>
            <w:bookmarkEnd w:id="747"/>
            <w:bookmarkEnd w:id="748"/>
            <w:bookmarkEnd w:id="749"/>
            <w:bookmarkEnd w:id="750"/>
            <w:bookmarkEnd w:id="751"/>
            <w:bookmarkEnd w:id="752"/>
            <w:bookmarkEnd w:id="753"/>
            <w:bookmarkEnd w:id="754"/>
          </w:p>
        </w:tc>
        <w:tc>
          <w:tcPr>
            <w:tcW w:w="4911" w:type="dxa"/>
          </w:tcPr>
          <w:p w14:paraId="647F5EBE" w14:textId="59C2F5C5" w:rsidR="00EB678F" w:rsidRPr="00D63592" w:rsidRDefault="117035DD" w:rsidP="00EC720E">
            <w:pPr>
              <w:rPr>
                <w:b/>
              </w:rPr>
            </w:pPr>
            <w:bookmarkStart w:id="755" w:name="_Toc119925120"/>
            <w:bookmarkStart w:id="756" w:name="_Toc119926874"/>
            <w:bookmarkStart w:id="757" w:name="_Toc119942687"/>
            <w:bookmarkStart w:id="758" w:name="_Toc120583381"/>
            <w:bookmarkStart w:id="759" w:name="_Toc121321342"/>
            <w:bookmarkStart w:id="760" w:name="_Toc121920252"/>
            <w:bookmarkStart w:id="761" w:name="_Toc121920984"/>
            <w:bookmarkStart w:id="762" w:name="_Toc121921722"/>
            <w:bookmarkStart w:id="763" w:name="_Toc123131427"/>
            <w:bookmarkStart w:id="764" w:name="_Toc123134984"/>
            <w:r>
              <w:t>API</w:t>
            </w:r>
            <w:bookmarkEnd w:id="755"/>
            <w:bookmarkEnd w:id="756"/>
            <w:bookmarkEnd w:id="757"/>
            <w:bookmarkEnd w:id="758"/>
            <w:bookmarkEnd w:id="759"/>
            <w:bookmarkEnd w:id="760"/>
            <w:bookmarkEnd w:id="761"/>
            <w:bookmarkEnd w:id="762"/>
            <w:bookmarkEnd w:id="763"/>
            <w:bookmarkEnd w:id="764"/>
            <w:r>
              <w:t xml:space="preserve"> </w:t>
            </w:r>
          </w:p>
          <w:p w14:paraId="309D4DC4" w14:textId="2917A87F" w:rsidR="5FB8F7F9" w:rsidRDefault="5FB8F7F9" w:rsidP="00EC720E"/>
          <w:p w14:paraId="655CBAFE" w14:textId="77E0854B" w:rsidR="0D3DFB7E" w:rsidRDefault="0D3DFB7E" w:rsidP="00EC720E">
            <w:r>
              <w:rPr>
                <w:noProof/>
                <w:lang w:val="en-US"/>
              </w:rPr>
              <w:drawing>
                <wp:inline distT="0" distB="0" distL="0" distR="0" wp14:anchorId="0C7730F8" wp14:editId="4E581368">
                  <wp:extent cx="2981325" cy="1600200"/>
                  <wp:effectExtent l="0" t="0" r="0" b="0"/>
                  <wp:docPr id="487420587" name="Afbeelding 487420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981325" cy="1600200"/>
                          </a:xfrm>
                          <a:prstGeom prst="rect">
                            <a:avLst/>
                          </a:prstGeom>
                        </pic:spPr>
                      </pic:pic>
                    </a:graphicData>
                  </a:graphic>
                </wp:inline>
              </w:drawing>
            </w:r>
          </w:p>
          <w:p w14:paraId="07F023C8" w14:textId="77777777" w:rsidR="00EB678F" w:rsidRPr="00C40698" w:rsidRDefault="00EB678F" w:rsidP="00EC720E"/>
        </w:tc>
      </w:tr>
      <w:tr w:rsidR="00EB678F" w14:paraId="4FAD5D91" w14:textId="77777777" w:rsidTr="4D353274">
        <w:tc>
          <w:tcPr>
            <w:tcW w:w="2739" w:type="dxa"/>
            <w:shd w:val="clear" w:color="auto" w:fill="B4C6E7" w:themeFill="accent1" w:themeFillTint="66"/>
          </w:tcPr>
          <w:p w14:paraId="71318398" w14:textId="496FFCAC" w:rsidR="00EB678F" w:rsidRPr="00EC720E" w:rsidRDefault="00EB678F" w:rsidP="00EC720E">
            <w:pPr>
              <w:rPr>
                <w:b/>
                <w:bCs/>
              </w:rPr>
            </w:pPr>
            <w:bookmarkStart w:id="765" w:name="_Toc119925121"/>
            <w:bookmarkStart w:id="766" w:name="_Toc119926875"/>
            <w:bookmarkStart w:id="767" w:name="_Toc119942688"/>
            <w:bookmarkStart w:id="768" w:name="_Toc120583382"/>
            <w:bookmarkStart w:id="769" w:name="_Toc121321343"/>
            <w:bookmarkStart w:id="770" w:name="_Toc121920253"/>
            <w:bookmarkStart w:id="771" w:name="_Toc121920985"/>
            <w:bookmarkStart w:id="772" w:name="_Toc121921723"/>
            <w:bookmarkStart w:id="773" w:name="_Toc123131428"/>
            <w:bookmarkStart w:id="774" w:name="_Toc123134985"/>
            <w:r w:rsidRPr="00EC720E">
              <w:rPr>
                <w:b/>
                <w:bCs/>
              </w:rPr>
              <w:t>Gevraagde integratievorm</w:t>
            </w:r>
            <w:bookmarkEnd w:id="765"/>
            <w:bookmarkEnd w:id="766"/>
            <w:bookmarkEnd w:id="767"/>
            <w:bookmarkEnd w:id="768"/>
            <w:bookmarkEnd w:id="769"/>
            <w:bookmarkEnd w:id="770"/>
            <w:bookmarkEnd w:id="771"/>
            <w:bookmarkEnd w:id="772"/>
            <w:bookmarkEnd w:id="773"/>
            <w:bookmarkEnd w:id="774"/>
          </w:p>
        </w:tc>
        <w:tc>
          <w:tcPr>
            <w:tcW w:w="4911" w:type="dxa"/>
          </w:tcPr>
          <w:p w14:paraId="613B29DC" w14:textId="4C0FB69C" w:rsidR="00EB678F" w:rsidRPr="00D63592" w:rsidRDefault="6AC48CFA" w:rsidP="00EC720E">
            <w:pPr>
              <w:rPr>
                <w:b/>
              </w:rPr>
            </w:pPr>
            <w:bookmarkStart w:id="775" w:name="_Toc119925122"/>
            <w:bookmarkStart w:id="776" w:name="_Toc119926876"/>
            <w:bookmarkStart w:id="777" w:name="_Toc119942689"/>
            <w:bookmarkStart w:id="778" w:name="_Toc120583383"/>
            <w:bookmarkStart w:id="779" w:name="_Toc121321344"/>
            <w:bookmarkStart w:id="780" w:name="_Toc121920254"/>
            <w:bookmarkStart w:id="781" w:name="_Toc121920986"/>
            <w:bookmarkStart w:id="782" w:name="_Toc121921724"/>
            <w:bookmarkStart w:id="783" w:name="_Toc123131429"/>
            <w:bookmarkStart w:id="784" w:name="_Toc123134986"/>
            <w:r>
              <w:t>API</w:t>
            </w:r>
            <w:bookmarkEnd w:id="775"/>
            <w:bookmarkEnd w:id="776"/>
            <w:bookmarkEnd w:id="777"/>
            <w:bookmarkEnd w:id="778"/>
            <w:bookmarkEnd w:id="779"/>
            <w:bookmarkEnd w:id="780"/>
            <w:bookmarkEnd w:id="781"/>
            <w:bookmarkEnd w:id="782"/>
            <w:bookmarkEnd w:id="783"/>
            <w:bookmarkEnd w:id="784"/>
          </w:p>
          <w:p w14:paraId="4BDB5498" w14:textId="77777777" w:rsidR="00EB678F" w:rsidRPr="00C40698" w:rsidRDefault="00EB678F" w:rsidP="00EC720E"/>
        </w:tc>
      </w:tr>
      <w:tr w:rsidR="00EB678F" w14:paraId="179B796F" w14:textId="77777777" w:rsidTr="4D353274">
        <w:tc>
          <w:tcPr>
            <w:tcW w:w="2739" w:type="dxa"/>
            <w:shd w:val="clear" w:color="auto" w:fill="B4C6E7" w:themeFill="accent1" w:themeFillTint="66"/>
          </w:tcPr>
          <w:p w14:paraId="0AD36A1F" w14:textId="34E3339E" w:rsidR="00EB678F" w:rsidRPr="00EC720E" w:rsidRDefault="64B30448" w:rsidP="00EC720E">
            <w:pPr>
              <w:rPr>
                <w:b/>
                <w:bCs/>
                <w:lang w:val="en-US"/>
              </w:rPr>
            </w:pPr>
            <w:bookmarkStart w:id="785" w:name="_Toc119925123"/>
            <w:bookmarkStart w:id="786" w:name="_Toc119926877"/>
            <w:bookmarkStart w:id="787" w:name="_Toc119942690"/>
            <w:bookmarkStart w:id="788" w:name="_Toc120583384"/>
            <w:bookmarkStart w:id="789" w:name="_Toc121321345"/>
            <w:bookmarkStart w:id="790" w:name="_Toc121920255"/>
            <w:bookmarkStart w:id="791" w:name="_Toc121920987"/>
            <w:bookmarkStart w:id="792" w:name="_Toc121921725"/>
            <w:bookmarkStart w:id="793" w:name="_Toc123131430"/>
            <w:bookmarkStart w:id="794" w:name="_Toc123134987"/>
            <w:r w:rsidRPr="00EC720E">
              <w:rPr>
                <w:b/>
                <w:bCs/>
                <w:lang w:val="en-US"/>
              </w:rPr>
              <w:t>Use-Case</w:t>
            </w:r>
            <w:r w:rsidR="50C7A22A" w:rsidRPr="00EC720E">
              <w:rPr>
                <w:b/>
                <w:bCs/>
                <w:lang w:val="en-US"/>
              </w:rPr>
              <w:t xml:space="preserve"> </w:t>
            </w:r>
            <w:proofErr w:type="spellStart"/>
            <w:r w:rsidR="50C7A22A" w:rsidRPr="00EC720E">
              <w:rPr>
                <w:b/>
                <w:bCs/>
                <w:lang w:val="en-US"/>
              </w:rPr>
              <w:t>mobiele</w:t>
            </w:r>
            <w:proofErr w:type="spellEnd"/>
            <w:r w:rsidR="50C7A22A" w:rsidRPr="00EC720E">
              <w:rPr>
                <w:b/>
                <w:bCs/>
                <w:lang w:val="en-US"/>
              </w:rPr>
              <w:t xml:space="preserve"> </w:t>
            </w:r>
            <w:proofErr w:type="spellStart"/>
            <w:r w:rsidR="50C7A22A" w:rsidRPr="00EC720E">
              <w:rPr>
                <w:b/>
                <w:bCs/>
                <w:lang w:val="en-US"/>
              </w:rPr>
              <w:t>alarmering</w:t>
            </w:r>
            <w:bookmarkEnd w:id="785"/>
            <w:bookmarkEnd w:id="786"/>
            <w:bookmarkEnd w:id="787"/>
            <w:bookmarkEnd w:id="788"/>
            <w:bookmarkEnd w:id="789"/>
            <w:bookmarkEnd w:id="790"/>
            <w:bookmarkEnd w:id="791"/>
            <w:bookmarkEnd w:id="792"/>
            <w:bookmarkEnd w:id="793"/>
            <w:bookmarkEnd w:id="794"/>
            <w:proofErr w:type="spellEnd"/>
          </w:p>
          <w:p w14:paraId="7D3F2FA2" w14:textId="77777777" w:rsidR="00355F06" w:rsidRPr="00EC720E" w:rsidRDefault="00355F06" w:rsidP="00EC720E">
            <w:pPr>
              <w:rPr>
                <w:b/>
                <w:bCs/>
                <w:lang w:val="en-US"/>
              </w:rPr>
            </w:pPr>
            <w:r w:rsidRPr="00EC720E">
              <w:rPr>
                <w:b/>
                <w:bCs/>
                <w:i/>
                <w:lang w:val="en-US"/>
              </w:rPr>
              <w:t>(</w:t>
            </w:r>
            <w:proofErr w:type="spellStart"/>
            <w:r w:rsidRPr="00EC720E">
              <w:rPr>
                <w:b/>
                <w:bCs/>
                <w:i/>
                <w:lang w:val="en-US"/>
              </w:rPr>
              <w:t>Functionele</w:t>
            </w:r>
            <w:proofErr w:type="spellEnd"/>
            <w:r w:rsidRPr="00EC720E">
              <w:rPr>
                <w:b/>
                <w:bCs/>
                <w:i/>
                <w:lang w:val="en-US"/>
              </w:rPr>
              <w:t xml:space="preserve"> </w:t>
            </w:r>
            <w:proofErr w:type="spellStart"/>
            <w:r w:rsidRPr="00EC720E">
              <w:rPr>
                <w:b/>
                <w:bCs/>
                <w:i/>
                <w:lang w:val="en-US"/>
              </w:rPr>
              <w:t>samenvatting</w:t>
            </w:r>
            <w:proofErr w:type="spellEnd"/>
            <w:r w:rsidRPr="00EC720E">
              <w:rPr>
                <w:b/>
                <w:bCs/>
                <w:i/>
                <w:lang w:val="en-US"/>
              </w:rPr>
              <w:t>)</w:t>
            </w:r>
          </w:p>
        </w:tc>
        <w:tc>
          <w:tcPr>
            <w:tcW w:w="4911" w:type="dxa"/>
            <w:shd w:val="clear" w:color="auto" w:fill="auto"/>
          </w:tcPr>
          <w:p w14:paraId="4580F692" w14:textId="6002FE79" w:rsidR="004171D5" w:rsidRDefault="35ED523E" w:rsidP="00EC720E">
            <w:pPr>
              <w:rPr>
                <w:b/>
              </w:rPr>
            </w:pPr>
            <w:bookmarkStart w:id="795" w:name="_Toc121321346"/>
            <w:bookmarkStart w:id="796" w:name="_Toc121920256"/>
            <w:bookmarkStart w:id="797" w:name="_Toc121920988"/>
            <w:bookmarkStart w:id="798" w:name="_Toc121921726"/>
            <w:bookmarkStart w:id="799" w:name="_Toc123131431"/>
            <w:bookmarkStart w:id="800" w:name="_Toc123134988"/>
            <w:r>
              <w:t xml:space="preserve">Wanneer de </w:t>
            </w:r>
            <w:r w:rsidR="28CFBC4C">
              <w:t>patiënt</w:t>
            </w:r>
            <w:r>
              <w:t xml:space="preserve"> e</w:t>
            </w:r>
            <w:r w:rsidR="50DB365E">
              <w:t>en oproep maakt via de alarmknop</w:t>
            </w:r>
            <w:r>
              <w:t xml:space="preserve"> dan wordt</w:t>
            </w:r>
            <w:r w:rsidR="3857BD00">
              <w:t xml:space="preserve"> er</w:t>
            </w:r>
            <w:r>
              <w:t xml:space="preserve"> een oproep </w:t>
            </w:r>
            <w:r w:rsidR="50DB365E">
              <w:t xml:space="preserve">gegenereerd naar een toegewezen zorgverlener en </w:t>
            </w:r>
            <w:r w:rsidR="00450DFC">
              <w:t xml:space="preserve">bericht </w:t>
            </w:r>
            <w:r w:rsidR="50DB365E">
              <w:t xml:space="preserve">aangeboden met </w:t>
            </w:r>
            <w:r>
              <w:t xml:space="preserve">de </w:t>
            </w:r>
            <w:r w:rsidR="50DB365E">
              <w:t>patiënt</w:t>
            </w:r>
            <w:r>
              <w:t>naam en locatie</w:t>
            </w:r>
            <w:r w:rsidR="50DB365E">
              <w:t>gegevens van waar het alarm is ontstaan</w:t>
            </w:r>
            <w:bookmarkEnd w:id="795"/>
            <w:bookmarkEnd w:id="796"/>
            <w:bookmarkEnd w:id="797"/>
            <w:bookmarkEnd w:id="798"/>
            <w:r w:rsidR="004171D5">
              <w:t>.</w:t>
            </w:r>
            <w:bookmarkEnd w:id="799"/>
            <w:bookmarkEnd w:id="800"/>
            <w:r w:rsidR="004171D5">
              <w:t xml:space="preserve"> </w:t>
            </w:r>
          </w:p>
          <w:p w14:paraId="2C8FD025" w14:textId="1FBFBA35" w:rsidR="00A23E66" w:rsidRPr="004171D5" w:rsidRDefault="3BCCAF49" w:rsidP="00EC720E">
            <w:pPr>
              <w:rPr>
                <w:b/>
              </w:rPr>
            </w:pPr>
            <w:bookmarkStart w:id="801" w:name="_Toc123131432"/>
            <w:bookmarkStart w:id="802" w:name="_Toc123134989"/>
            <w:r>
              <w:t xml:space="preserve">Voor de gedetailleerde beschrijving wordt verwezen </w:t>
            </w:r>
            <w:r w:rsidRPr="00367C05">
              <w:rPr>
                <w:color w:val="000000" w:themeColor="text1"/>
              </w:rPr>
              <w:t>naar bijlage</w:t>
            </w:r>
            <w:r w:rsidR="0947AF23" w:rsidRPr="00367C05">
              <w:rPr>
                <w:color w:val="000000" w:themeColor="text1"/>
              </w:rPr>
              <w:t xml:space="preserve"> 7</w:t>
            </w:r>
            <w:r w:rsidRPr="00367C05">
              <w:rPr>
                <w:color w:val="000000" w:themeColor="text1"/>
              </w:rPr>
              <w:t xml:space="preserve"> </w:t>
            </w:r>
            <w:r w:rsidR="00367C05">
              <w:rPr>
                <w:color w:val="000000" w:themeColor="text1"/>
              </w:rPr>
              <w:t>‘T</w:t>
            </w:r>
            <w:r w:rsidRPr="00367C05">
              <w:rPr>
                <w:color w:val="000000" w:themeColor="text1"/>
              </w:rPr>
              <w:t xml:space="preserve">oelichting </w:t>
            </w:r>
            <w:r>
              <w:t>RTLS</w:t>
            </w:r>
            <w:r w:rsidR="192D5999">
              <w:t>-</w:t>
            </w:r>
            <w:r>
              <w:t>integraties</w:t>
            </w:r>
            <w:r w:rsidR="00367C05">
              <w:t>’</w:t>
            </w:r>
            <w:r w:rsidR="3EF41244">
              <w:t>.</w:t>
            </w:r>
            <w:bookmarkEnd w:id="801"/>
            <w:bookmarkEnd w:id="802"/>
          </w:p>
          <w:p w14:paraId="2916C19D" w14:textId="39D7D2F4" w:rsidR="00EB678F" w:rsidRPr="00C40698" w:rsidRDefault="00EB678F" w:rsidP="00EC720E">
            <w:pPr>
              <w:rPr>
                <w:highlight w:val="magenta"/>
              </w:rPr>
            </w:pPr>
          </w:p>
        </w:tc>
      </w:tr>
      <w:tr w:rsidR="00E67880" w14:paraId="691C1C59" w14:textId="77777777" w:rsidTr="4D353274">
        <w:tc>
          <w:tcPr>
            <w:tcW w:w="2739" w:type="dxa"/>
            <w:shd w:val="clear" w:color="auto" w:fill="B4C6E7" w:themeFill="accent1" w:themeFillTint="66"/>
          </w:tcPr>
          <w:p w14:paraId="49BC3968" w14:textId="6D31CE70" w:rsidR="00E67880" w:rsidRPr="00EC720E" w:rsidRDefault="00E67880" w:rsidP="00EC720E">
            <w:pPr>
              <w:rPr>
                <w:b/>
                <w:bCs/>
              </w:rPr>
            </w:pPr>
            <w:bookmarkStart w:id="803" w:name="_Toc119925124"/>
            <w:bookmarkStart w:id="804" w:name="_Toc119926878"/>
            <w:bookmarkStart w:id="805" w:name="_Toc119942692"/>
            <w:bookmarkStart w:id="806" w:name="_Toc120583386"/>
            <w:bookmarkStart w:id="807" w:name="_Toc121321347"/>
            <w:bookmarkStart w:id="808" w:name="_Toc121920257"/>
            <w:bookmarkStart w:id="809" w:name="_Toc121920989"/>
            <w:bookmarkStart w:id="810" w:name="_Toc121921727"/>
            <w:bookmarkStart w:id="811" w:name="_Toc123131433"/>
            <w:bookmarkStart w:id="812" w:name="_Toc123134990"/>
            <w:proofErr w:type="spellStart"/>
            <w:r w:rsidRPr="00EC720E">
              <w:rPr>
                <w:b/>
                <w:bCs/>
              </w:rPr>
              <w:t>Use</w:t>
            </w:r>
            <w:proofErr w:type="spellEnd"/>
            <w:r w:rsidRPr="00EC720E">
              <w:rPr>
                <w:b/>
                <w:bCs/>
              </w:rPr>
              <w:t>-Case dwaaldetectie</w:t>
            </w:r>
            <w:bookmarkEnd w:id="803"/>
            <w:bookmarkEnd w:id="804"/>
            <w:bookmarkEnd w:id="805"/>
            <w:bookmarkEnd w:id="806"/>
            <w:bookmarkEnd w:id="807"/>
            <w:bookmarkEnd w:id="808"/>
            <w:bookmarkEnd w:id="809"/>
            <w:bookmarkEnd w:id="810"/>
            <w:bookmarkEnd w:id="811"/>
            <w:bookmarkEnd w:id="812"/>
          </w:p>
          <w:p w14:paraId="3D2F95D0" w14:textId="77777777" w:rsidR="00E67880" w:rsidRPr="00EC720E" w:rsidRDefault="00E67880" w:rsidP="00EC720E">
            <w:pPr>
              <w:rPr>
                <w:b/>
                <w:bCs/>
                <w:i/>
              </w:rPr>
            </w:pPr>
            <w:r w:rsidRPr="00EC720E">
              <w:rPr>
                <w:b/>
                <w:bCs/>
                <w:i/>
              </w:rPr>
              <w:t>(</w:t>
            </w:r>
            <w:r w:rsidR="00355F06" w:rsidRPr="00EC720E">
              <w:rPr>
                <w:b/>
                <w:bCs/>
                <w:i/>
              </w:rPr>
              <w:t>Functionele s</w:t>
            </w:r>
            <w:r w:rsidRPr="00EC720E">
              <w:rPr>
                <w:b/>
                <w:bCs/>
                <w:i/>
              </w:rPr>
              <w:t>amenvatting)</w:t>
            </w:r>
          </w:p>
        </w:tc>
        <w:tc>
          <w:tcPr>
            <w:tcW w:w="4911" w:type="dxa"/>
          </w:tcPr>
          <w:p w14:paraId="6AEB2C70" w14:textId="6733BA83" w:rsidR="004171D5" w:rsidRDefault="2CCAD200" w:rsidP="00EC720E">
            <w:bookmarkStart w:id="813" w:name="_Toc119942693"/>
            <w:bookmarkStart w:id="814" w:name="_Toc120583387"/>
            <w:bookmarkStart w:id="815" w:name="_Toc121321348"/>
            <w:bookmarkStart w:id="816" w:name="_Toc121920258"/>
            <w:bookmarkStart w:id="817" w:name="_Toc121920990"/>
            <w:bookmarkStart w:id="818" w:name="_Toc121921728"/>
            <w:bookmarkStart w:id="819" w:name="_Toc123131434"/>
            <w:bookmarkStart w:id="820" w:name="_Toc123134991"/>
            <w:r>
              <w:t>A</w:t>
            </w:r>
            <w:r w:rsidR="61CB6E17">
              <w:t xml:space="preserve">ls een patiënt, om medische reden, </w:t>
            </w:r>
            <w:r w:rsidR="03EB5954">
              <w:t>de afdeling niet mag verlaten</w:t>
            </w:r>
            <w:r w:rsidR="6C534EDF">
              <w:t xml:space="preserve"> wordt dwaaldetectie voor deze patiënt ingeschakeld.</w:t>
            </w:r>
            <w:r w:rsidR="61CB6E17">
              <w:t xml:space="preserve"> </w:t>
            </w:r>
            <w:r w:rsidR="7FF274E1">
              <w:t>D</w:t>
            </w:r>
            <w:r w:rsidR="61CB6E17">
              <w:t>e patiënt</w:t>
            </w:r>
            <w:r w:rsidR="226D2D4A">
              <w:t xml:space="preserve"> mag zich dan </w:t>
            </w:r>
            <w:r w:rsidR="61CB6E17">
              <w:t xml:space="preserve">binnen een vastgestelde </w:t>
            </w:r>
            <w:r w:rsidR="11D79D0F">
              <w:t>zone</w:t>
            </w:r>
            <w:r w:rsidR="61CB6E17">
              <w:t xml:space="preserve"> vrij bewegen. Indien patiënt zich buiten deze omgeving gaat betreden ontvangen zorgverleners</w:t>
            </w:r>
            <w:r w:rsidR="17D9EE09">
              <w:t xml:space="preserve"> hiervan</w:t>
            </w:r>
            <w:r w:rsidR="61CB6E17">
              <w:t xml:space="preserve"> een dwaalbericht en zo ook als </w:t>
            </w:r>
            <w:r w:rsidR="6181506C">
              <w:lastRenderedPageBreak/>
              <w:t xml:space="preserve">de </w:t>
            </w:r>
            <w:r w:rsidR="61CB6E17">
              <w:t>patiënt</w:t>
            </w:r>
            <w:r w:rsidR="0B49926F">
              <w:t xml:space="preserve"> </w:t>
            </w:r>
            <w:r w:rsidR="38364811">
              <w:t xml:space="preserve">de </w:t>
            </w:r>
            <w:r w:rsidR="024E9A30">
              <w:t>d</w:t>
            </w:r>
            <w:r w:rsidR="61CB6E17">
              <w:t xml:space="preserve">waalzone </w:t>
            </w:r>
            <w:r w:rsidR="4BDE41C5">
              <w:t xml:space="preserve">weer </w:t>
            </w:r>
            <w:r w:rsidR="61CB6E17">
              <w:t>binnenkomt</w:t>
            </w:r>
            <w:r w:rsidR="70D9D04B">
              <w:t>.</w:t>
            </w:r>
            <w:r w:rsidR="00450DFC">
              <w:t xml:space="preserve"> In b</w:t>
            </w:r>
            <w:r w:rsidR="61CB6E17">
              <w:t>eide gevallen zijn de berichten voorzien van de locatiebepaling van dat moment.</w:t>
            </w:r>
            <w:bookmarkEnd w:id="813"/>
            <w:bookmarkEnd w:id="814"/>
            <w:bookmarkEnd w:id="815"/>
            <w:bookmarkEnd w:id="816"/>
            <w:bookmarkEnd w:id="817"/>
            <w:bookmarkEnd w:id="818"/>
            <w:bookmarkEnd w:id="819"/>
            <w:bookmarkEnd w:id="820"/>
          </w:p>
          <w:p w14:paraId="71457CA4" w14:textId="64B567FE" w:rsidR="00E67880" w:rsidRDefault="3BCCAF49" w:rsidP="00EC720E">
            <w:pPr>
              <w:rPr>
                <w:b/>
              </w:rPr>
            </w:pPr>
            <w:bookmarkStart w:id="821" w:name="_Toc123131435"/>
            <w:bookmarkStart w:id="822" w:name="_Toc123134992"/>
            <w:r>
              <w:t xml:space="preserve">Voor de gedetailleerde beschrijving wordt verwezen </w:t>
            </w:r>
            <w:r w:rsidRPr="00367C05">
              <w:rPr>
                <w:color w:val="000000" w:themeColor="text1"/>
              </w:rPr>
              <w:t xml:space="preserve">naar </w:t>
            </w:r>
            <w:r w:rsidR="0947AF23" w:rsidRPr="00367C05">
              <w:rPr>
                <w:color w:val="000000" w:themeColor="text1"/>
              </w:rPr>
              <w:t>bijlage 7</w:t>
            </w:r>
            <w:r w:rsidRPr="00367C05">
              <w:rPr>
                <w:color w:val="000000" w:themeColor="text1"/>
              </w:rPr>
              <w:t xml:space="preserve"> </w:t>
            </w:r>
            <w:r w:rsidR="00367C05" w:rsidRPr="00367C05">
              <w:rPr>
                <w:color w:val="000000" w:themeColor="text1"/>
              </w:rPr>
              <w:t>‘T</w:t>
            </w:r>
            <w:r w:rsidRPr="00367C05">
              <w:rPr>
                <w:color w:val="000000" w:themeColor="text1"/>
              </w:rPr>
              <w:t xml:space="preserve">oelichting </w:t>
            </w:r>
            <w:r>
              <w:t>RTLS</w:t>
            </w:r>
            <w:r w:rsidR="32CFF77D">
              <w:t>-</w:t>
            </w:r>
            <w:r>
              <w:t>integraties</w:t>
            </w:r>
            <w:r w:rsidR="00367C05">
              <w:t>’</w:t>
            </w:r>
            <w:r w:rsidR="3EF41244">
              <w:t>.</w:t>
            </w:r>
            <w:bookmarkEnd w:id="821"/>
            <w:bookmarkEnd w:id="822"/>
          </w:p>
          <w:p w14:paraId="74869460" w14:textId="2F0BC306" w:rsidR="00A938CC" w:rsidRPr="00A938CC" w:rsidRDefault="00A938CC" w:rsidP="00EC720E"/>
        </w:tc>
      </w:tr>
      <w:tr w:rsidR="00E67880" w:rsidRPr="00DF21C8" w14:paraId="66095884" w14:textId="77777777" w:rsidTr="4D353274">
        <w:tc>
          <w:tcPr>
            <w:tcW w:w="2739" w:type="dxa"/>
            <w:shd w:val="clear" w:color="auto" w:fill="B4C6E7" w:themeFill="accent1" w:themeFillTint="66"/>
          </w:tcPr>
          <w:p w14:paraId="72947A29" w14:textId="2376BDEB" w:rsidR="00E67880" w:rsidRPr="00EC720E" w:rsidRDefault="00E67880" w:rsidP="00EC720E">
            <w:pPr>
              <w:rPr>
                <w:b/>
                <w:bCs/>
                <w:lang w:val="en-US"/>
              </w:rPr>
            </w:pPr>
            <w:bookmarkStart w:id="823" w:name="_Toc119925125"/>
            <w:bookmarkStart w:id="824" w:name="_Toc119926879"/>
            <w:bookmarkStart w:id="825" w:name="_Toc119942694"/>
            <w:bookmarkStart w:id="826" w:name="_Toc120583388"/>
            <w:bookmarkStart w:id="827" w:name="_Toc121321349"/>
            <w:bookmarkStart w:id="828" w:name="_Toc121920259"/>
            <w:bookmarkStart w:id="829" w:name="_Toc121920991"/>
            <w:bookmarkStart w:id="830" w:name="_Toc121921729"/>
            <w:bookmarkStart w:id="831" w:name="_Toc123131436"/>
            <w:bookmarkStart w:id="832" w:name="_Toc123134993"/>
            <w:r w:rsidRPr="00EC720E">
              <w:rPr>
                <w:b/>
                <w:bCs/>
                <w:lang w:val="en-US"/>
              </w:rPr>
              <w:t xml:space="preserve">Use-Case </w:t>
            </w:r>
            <w:proofErr w:type="spellStart"/>
            <w:r w:rsidRPr="00EC720E">
              <w:rPr>
                <w:b/>
                <w:bCs/>
                <w:lang w:val="en-US"/>
              </w:rPr>
              <w:t>persoonsalarmering</w:t>
            </w:r>
            <w:bookmarkEnd w:id="823"/>
            <w:bookmarkEnd w:id="824"/>
            <w:bookmarkEnd w:id="825"/>
            <w:bookmarkEnd w:id="826"/>
            <w:bookmarkEnd w:id="827"/>
            <w:bookmarkEnd w:id="828"/>
            <w:bookmarkEnd w:id="829"/>
            <w:bookmarkEnd w:id="830"/>
            <w:bookmarkEnd w:id="831"/>
            <w:bookmarkEnd w:id="832"/>
            <w:proofErr w:type="spellEnd"/>
          </w:p>
          <w:p w14:paraId="5E578620" w14:textId="77777777" w:rsidR="00E67880" w:rsidRPr="00EC720E" w:rsidRDefault="00E67880" w:rsidP="00EC720E">
            <w:pPr>
              <w:rPr>
                <w:b/>
                <w:bCs/>
                <w:i/>
                <w:lang w:val="en-US"/>
              </w:rPr>
            </w:pPr>
            <w:r w:rsidRPr="00EC720E">
              <w:rPr>
                <w:b/>
                <w:bCs/>
                <w:i/>
                <w:lang w:val="en-US"/>
              </w:rPr>
              <w:t>(</w:t>
            </w:r>
            <w:proofErr w:type="spellStart"/>
            <w:r w:rsidR="00355F06" w:rsidRPr="00EC720E">
              <w:rPr>
                <w:b/>
                <w:bCs/>
                <w:i/>
                <w:lang w:val="en-US"/>
              </w:rPr>
              <w:t>Functionele</w:t>
            </w:r>
            <w:proofErr w:type="spellEnd"/>
            <w:r w:rsidR="00355F06" w:rsidRPr="00EC720E">
              <w:rPr>
                <w:b/>
                <w:bCs/>
                <w:i/>
                <w:lang w:val="en-US"/>
              </w:rPr>
              <w:t xml:space="preserve"> </w:t>
            </w:r>
            <w:proofErr w:type="spellStart"/>
            <w:r w:rsidRPr="00EC720E">
              <w:rPr>
                <w:b/>
                <w:bCs/>
                <w:i/>
                <w:lang w:val="en-US"/>
              </w:rPr>
              <w:t>samenvatting</w:t>
            </w:r>
            <w:proofErr w:type="spellEnd"/>
            <w:r w:rsidRPr="00EC720E">
              <w:rPr>
                <w:b/>
                <w:bCs/>
                <w:i/>
                <w:lang w:val="en-US"/>
              </w:rPr>
              <w:t>)</w:t>
            </w:r>
          </w:p>
          <w:p w14:paraId="187F57B8" w14:textId="77777777" w:rsidR="00E67880" w:rsidRPr="00EC720E" w:rsidRDefault="00E67880" w:rsidP="00EC720E">
            <w:pPr>
              <w:rPr>
                <w:b/>
                <w:bCs/>
                <w:lang w:val="en-US"/>
              </w:rPr>
            </w:pPr>
          </w:p>
        </w:tc>
        <w:tc>
          <w:tcPr>
            <w:tcW w:w="4911" w:type="dxa"/>
          </w:tcPr>
          <w:p w14:paraId="4427166A" w14:textId="59385248" w:rsidR="00E67880" w:rsidRPr="00620205" w:rsidRDefault="7D0C608F" w:rsidP="00EC720E">
            <w:pPr>
              <w:rPr>
                <w:b/>
              </w:rPr>
            </w:pPr>
            <w:bookmarkStart w:id="833" w:name="_Toc119942695"/>
            <w:bookmarkStart w:id="834" w:name="_Toc120583389"/>
            <w:bookmarkStart w:id="835" w:name="_Toc121321350"/>
            <w:bookmarkStart w:id="836" w:name="_Toc121920260"/>
            <w:bookmarkStart w:id="837" w:name="_Toc121920992"/>
            <w:bookmarkStart w:id="838" w:name="_Toc121921730"/>
            <w:bookmarkStart w:id="839" w:name="_Toc123131437"/>
            <w:bookmarkStart w:id="840" w:name="_Toc123134994"/>
            <w:proofErr w:type="gramStart"/>
            <w:r>
              <w:t>Indien</w:t>
            </w:r>
            <w:proofErr w:type="gramEnd"/>
            <w:r>
              <w:t xml:space="preserve"> een zorgverlener in een bedreigde situatie terecht komt kan zij/hij gebruik maken van de </w:t>
            </w:r>
            <w:r w:rsidR="0B4AF623">
              <w:t xml:space="preserve">knop </w:t>
            </w:r>
            <w:r>
              <w:t>persoonsalarm</w:t>
            </w:r>
            <w:r w:rsidR="11D79D0F">
              <w:t>ering op het Z</w:t>
            </w:r>
            <w:r>
              <w:t xml:space="preserve">orgdevice. Het genereert een NOODOPROEP met locatiebepaling van de positie waar </w:t>
            </w:r>
            <w:r w:rsidR="62D928CB">
              <w:t>de oproep</w:t>
            </w:r>
            <w:r>
              <w:t xml:space="preserve"> is gegenereerd</w:t>
            </w:r>
            <w:r w:rsidR="11D79D0F">
              <w:t xml:space="preserve"> naar Z</w:t>
            </w:r>
            <w:r w:rsidR="674C5917">
              <w:t xml:space="preserve">orgdevices in de buurt van de melder </w:t>
            </w:r>
            <w:r w:rsidR="6784229D">
              <w:t>en/</w:t>
            </w:r>
            <w:r w:rsidR="674C5917">
              <w:t>of naar de beveiliging.</w:t>
            </w:r>
            <w:bookmarkEnd w:id="833"/>
            <w:bookmarkEnd w:id="834"/>
            <w:bookmarkEnd w:id="835"/>
            <w:bookmarkEnd w:id="836"/>
            <w:bookmarkEnd w:id="837"/>
            <w:bookmarkEnd w:id="838"/>
            <w:bookmarkEnd w:id="839"/>
            <w:bookmarkEnd w:id="840"/>
            <w:r>
              <w:t xml:space="preserve"> </w:t>
            </w:r>
          </w:p>
          <w:p w14:paraId="3E0F9FCB" w14:textId="0295D5E8" w:rsidR="004171D5" w:rsidRPr="004171D5" w:rsidRDefault="5A03B208" w:rsidP="00EC720E">
            <w:pPr>
              <w:rPr>
                <w:b/>
              </w:rPr>
            </w:pPr>
            <w:bookmarkStart w:id="841" w:name="_Toc123131438"/>
            <w:bookmarkStart w:id="842" w:name="_Toc123134995"/>
            <w:r>
              <w:t xml:space="preserve">Voor de gedetailleerde beschrijving wordt verwezen </w:t>
            </w:r>
            <w:r w:rsidRPr="00367C05">
              <w:rPr>
                <w:color w:val="000000" w:themeColor="text1"/>
              </w:rPr>
              <w:t xml:space="preserve">naar </w:t>
            </w:r>
            <w:r w:rsidR="0947AF23" w:rsidRPr="00367C05">
              <w:rPr>
                <w:color w:val="000000" w:themeColor="text1"/>
              </w:rPr>
              <w:t>bijlage 7</w:t>
            </w:r>
            <w:r w:rsidRPr="00367C05">
              <w:rPr>
                <w:color w:val="000000" w:themeColor="text1"/>
              </w:rPr>
              <w:t xml:space="preserve"> </w:t>
            </w:r>
            <w:r w:rsidR="00367C05">
              <w:t>‘T</w:t>
            </w:r>
            <w:r>
              <w:t>oelichting RTLS</w:t>
            </w:r>
            <w:r w:rsidR="5A0BADBB">
              <w:t>-</w:t>
            </w:r>
            <w:r>
              <w:t>integraties</w:t>
            </w:r>
            <w:bookmarkEnd w:id="841"/>
            <w:bookmarkEnd w:id="842"/>
            <w:r w:rsidR="00367C05">
              <w:t>’.</w:t>
            </w:r>
          </w:p>
          <w:p w14:paraId="54738AF4" w14:textId="2A1074AF" w:rsidR="00626F0D" w:rsidRPr="009C2BEF" w:rsidRDefault="00626F0D" w:rsidP="00EC720E">
            <w:pPr>
              <w:rPr>
                <w:lang w:val="en-US"/>
              </w:rPr>
            </w:pPr>
          </w:p>
        </w:tc>
      </w:tr>
      <w:tr w:rsidR="00EB678F" w:rsidRPr="00626F0D" w14:paraId="474CD27B" w14:textId="77777777" w:rsidTr="4D353274">
        <w:tc>
          <w:tcPr>
            <w:tcW w:w="2739" w:type="dxa"/>
            <w:shd w:val="clear" w:color="auto" w:fill="B4C6E7" w:themeFill="accent1" w:themeFillTint="66"/>
          </w:tcPr>
          <w:p w14:paraId="53959819" w14:textId="3D858D7A" w:rsidR="00EB678F" w:rsidRPr="00EC720E" w:rsidRDefault="004171D5" w:rsidP="00EC720E">
            <w:pPr>
              <w:rPr>
                <w:b/>
                <w:bCs/>
              </w:rPr>
            </w:pPr>
            <w:bookmarkStart w:id="843" w:name="_Toc119925126"/>
            <w:bookmarkStart w:id="844" w:name="_Toc119926880"/>
            <w:bookmarkStart w:id="845" w:name="_Toc119942696"/>
            <w:bookmarkStart w:id="846" w:name="_Toc120583390"/>
            <w:bookmarkStart w:id="847" w:name="_Toc121321351"/>
            <w:bookmarkStart w:id="848" w:name="_Toc121920261"/>
            <w:bookmarkStart w:id="849" w:name="_Toc121920993"/>
            <w:bookmarkStart w:id="850" w:name="_Toc121921731"/>
            <w:bookmarkStart w:id="851" w:name="_Toc123131439"/>
            <w:bookmarkStart w:id="852" w:name="_Toc123134996"/>
            <w:r w:rsidRPr="00EC720E">
              <w:rPr>
                <w:b/>
                <w:bCs/>
              </w:rPr>
              <w:t>Aanvullende d</w:t>
            </w:r>
            <w:r w:rsidR="00EB678F" w:rsidRPr="00EC720E">
              <w:rPr>
                <w:b/>
                <w:bCs/>
              </w:rPr>
              <w:t>ocumentatie</w:t>
            </w:r>
            <w:bookmarkEnd w:id="843"/>
            <w:bookmarkEnd w:id="844"/>
            <w:bookmarkEnd w:id="845"/>
            <w:bookmarkEnd w:id="846"/>
            <w:bookmarkEnd w:id="847"/>
            <w:bookmarkEnd w:id="848"/>
            <w:bookmarkEnd w:id="849"/>
            <w:bookmarkEnd w:id="850"/>
            <w:bookmarkEnd w:id="851"/>
            <w:bookmarkEnd w:id="852"/>
            <w:r w:rsidR="00EB678F" w:rsidRPr="00EC720E">
              <w:rPr>
                <w:b/>
                <w:bCs/>
              </w:rPr>
              <w:t xml:space="preserve"> </w:t>
            </w:r>
          </w:p>
        </w:tc>
        <w:tc>
          <w:tcPr>
            <w:tcW w:w="4911" w:type="dxa"/>
          </w:tcPr>
          <w:p w14:paraId="2C830B94" w14:textId="77777777" w:rsidR="00626F0D" w:rsidRPr="009C2BEF" w:rsidRDefault="00626F0D" w:rsidP="00EC720E">
            <w:pPr>
              <w:rPr>
                <w:lang w:val="en-US"/>
              </w:rPr>
            </w:pPr>
            <w:r w:rsidRPr="009C2BEF">
              <w:rPr>
                <w:lang w:val="en-US"/>
              </w:rPr>
              <w:t xml:space="preserve">Use Case 2.1 - RTLS - Personal alarm for (mobile) </w:t>
            </w:r>
            <w:proofErr w:type="spellStart"/>
            <w:r w:rsidRPr="009C2BEF">
              <w:rPr>
                <w:lang w:val="en-US"/>
              </w:rPr>
              <w:t>patients_ENG</w:t>
            </w:r>
            <w:proofErr w:type="spellEnd"/>
            <w:r w:rsidRPr="009C2BEF">
              <w:rPr>
                <w:lang w:val="en-US"/>
              </w:rPr>
              <w:t xml:space="preserve"> - v0.9</w:t>
            </w:r>
          </w:p>
          <w:p w14:paraId="3A600ACD" w14:textId="77777777" w:rsidR="00626F0D" w:rsidRPr="009C2BEF" w:rsidRDefault="00626F0D" w:rsidP="00EC720E">
            <w:pPr>
              <w:rPr>
                <w:lang w:val="en-US"/>
              </w:rPr>
            </w:pPr>
            <w:r w:rsidRPr="009C2BEF">
              <w:rPr>
                <w:lang w:val="en-US"/>
              </w:rPr>
              <w:t xml:space="preserve">Use Case 2.3 - RTLS - Personal alarm and calls for assistance by healthcare </w:t>
            </w:r>
            <w:proofErr w:type="spellStart"/>
            <w:r w:rsidRPr="009C2BEF">
              <w:rPr>
                <w:lang w:val="en-US"/>
              </w:rPr>
              <w:t>professionals_ENG</w:t>
            </w:r>
            <w:proofErr w:type="spellEnd"/>
            <w:r w:rsidRPr="009C2BEF">
              <w:rPr>
                <w:lang w:val="en-US"/>
              </w:rPr>
              <w:t xml:space="preserve"> - v0.9</w:t>
            </w:r>
          </w:p>
          <w:p w14:paraId="118B32BE" w14:textId="77777777" w:rsidR="00626F0D" w:rsidRDefault="00626F0D" w:rsidP="00EC720E">
            <w:pPr>
              <w:rPr>
                <w:lang w:val="en-US"/>
              </w:rPr>
            </w:pPr>
            <w:r w:rsidRPr="51CC2BF1">
              <w:rPr>
                <w:lang w:val="en-US"/>
              </w:rPr>
              <w:t xml:space="preserve">Use Case 2.4 - RTLS - Wandering detection and prevention of </w:t>
            </w:r>
            <w:proofErr w:type="spellStart"/>
            <w:r w:rsidRPr="51CC2BF1">
              <w:rPr>
                <w:lang w:val="en-US"/>
              </w:rPr>
              <w:t>patients_ENG</w:t>
            </w:r>
            <w:proofErr w:type="spellEnd"/>
            <w:r w:rsidRPr="51CC2BF1">
              <w:rPr>
                <w:lang w:val="en-US"/>
              </w:rPr>
              <w:t xml:space="preserve"> - v0.9</w:t>
            </w:r>
          </w:p>
          <w:p w14:paraId="11264D7E" w14:textId="0361CB5D" w:rsidR="104D542A" w:rsidRDefault="2FDD0DFA" w:rsidP="00EC720E">
            <w:pPr>
              <w:rPr>
                <w:lang w:val="en-US"/>
              </w:rPr>
            </w:pPr>
            <w:r w:rsidRPr="00367C05">
              <w:rPr>
                <w:color w:val="000000" w:themeColor="text1"/>
              </w:rPr>
              <w:t>Bijlage</w:t>
            </w:r>
            <w:r w:rsidR="337A768D" w:rsidRPr="00367C05">
              <w:rPr>
                <w:color w:val="000000" w:themeColor="text1"/>
              </w:rPr>
              <w:t xml:space="preserve"> 7 </w:t>
            </w:r>
            <w:r w:rsidR="00367C05" w:rsidRPr="00367C05">
              <w:rPr>
                <w:color w:val="000000" w:themeColor="text1"/>
              </w:rPr>
              <w:t>‘T</w:t>
            </w:r>
            <w:r w:rsidR="337A768D" w:rsidRPr="00367C05">
              <w:rPr>
                <w:color w:val="000000" w:themeColor="text1"/>
              </w:rPr>
              <w:t xml:space="preserve">oelichting </w:t>
            </w:r>
            <w:r w:rsidR="337A768D">
              <w:t>RTLS-integraties</w:t>
            </w:r>
            <w:r w:rsidR="00367C05">
              <w:t>’.</w:t>
            </w:r>
          </w:p>
          <w:p w14:paraId="1E193F90" w14:textId="450C48BB" w:rsidR="00EB678F" w:rsidRPr="00626F0D" w:rsidRDefault="00EB678F" w:rsidP="00EC720E">
            <w:pPr>
              <w:rPr>
                <w:lang w:val="en-US"/>
              </w:rPr>
            </w:pPr>
          </w:p>
        </w:tc>
      </w:tr>
      <w:tr w:rsidR="00F663BB" w14:paraId="7470AA62" w14:textId="77777777" w:rsidTr="4D353274">
        <w:tc>
          <w:tcPr>
            <w:tcW w:w="2739" w:type="dxa"/>
            <w:shd w:val="clear" w:color="auto" w:fill="B4C6E7" w:themeFill="accent1" w:themeFillTint="66"/>
          </w:tcPr>
          <w:p w14:paraId="4C5B252D" w14:textId="7A6674AF" w:rsidR="00F663BB" w:rsidRPr="00EC720E" w:rsidRDefault="00F663BB" w:rsidP="00EC720E">
            <w:pPr>
              <w:rPr>
                <w:b/>
                <w:bCs/>
              </w:rPr>
            </w:pPr>
            <w:bookmarkStart w:id="853" w:name="_Toc119942706"/>
            <w:bookmarkStart w:id="854" w:name="_Toc120583399"/>
            <w:bookmarkStart w:id="855" w:name="_Toc121321356"/>
            <w:bookmarkStart w:id="856" w:name="_Toc121920265"/>
            <w:bookmarkStart w:id="857" w:name="_Toc121920997"/>
            <w:bookmarkStart w:id="858" w:name="_Toc121921735"/>
            <w:bookmarkStart w:id="859" w:name="_Toc123131440"/>
            <w:bookmarkStart w:id="860" w:name="_Toc123134997"/>
            <w:r w:rsidRPr="00EC720E">
              <w:rPr>
                <w:b/>
                <w:bCs/>
              </w:rPr>
              <w:t xml:space="preserve">Relevante </w:t>
            </w:r>
            <w:proofErr w:type="gramStart"/>
            <w:r w:rsidRPr="00EC720E">
              <w:rPr>
                <w:b/>
                <w:bCs/>
              </w:rPr>
              <w:t>PvE</w:t>
            </w:r>
            <w:r w:rsidR="00367C05" w:rsidRPr="00EC720E">
              <w:rPr>
                <w:b/>
                <w:bCs/>
              </w:rPr>
              <w:t xml:space="preserve"> /</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w:t>
            </w:r>
            <w:r w:rsidR="00367C05" w:rsidRPr="00EC720E">
              <w:rPr>
                <w:b/>
                <w:bCs/>
              </w:rPr>
              <w:t>r</w:t>
            </w:r>
            <w:r w:rsidRPr="00EC720E">
              <w:rPr>
                <w:b/>
                <w:bCs/>
              </w:rPr>
              <w:t>egels</w:t>
            </w:r>
            <w:bookmarkEnd w:id="853"/>
            <w:bookmarkEnd w:id="854"/>
            <w:bookmarkEnd w:id="855"/>
            <w:bookmarkEnd w:id="856"/>
            <w:bookmarkEnd w:id="857"/>
            <w:bookmarkEnd w:id="858"/>
            <w:bookmarkEnd w:id="859"/>
            <w:bookmarkEnd w:id="860"/>
            <w:r w:rsidRPr="00EC720E">
              <w:rPr>
                <w:b/>
                <w:bCs/>
              </w:rPr>
              <w:t xml:space="preserve"> </w:t>
            </w:r>
          </w:p>
        </w:tc>
        <w:tc>
          <w:tcPr>
            <w:tcW w:w="4911" w:type="dxa"/>
          </w:tcPr>
          <w:p w14:paraId="514E40B5" w14:textId="0D73704E" w:rsidR="00F663BB" w:rsidRDefault="66495EF8" w:rsidP="00EC720E">
            <w:pPr>
              <w:rPr>
                <w:b/>
              </w:rPr>
            </w:pPr>
            <w:bookmarkStart w:id="861" w:name="_Toc119942707"/>
            <w:bookmarkStart w:id="862" w:name="_Toc120583400"/>
            <w:bookmarkStart w:id="863" w:name="_Toc121321357"/>
            <w:bookmarkStart w:id="864" w:name="_Toc121920266"/>
            <w:bookmarkStart w:id="865" w:name="_Toc121920998"/>
            <w:bookmarkStart w:id="866" w:name="_Toc121921736"/>
            <w:bookmarkStart w:id="867" w:name="_Toc123131441"/>
            <w:bookmarkStart w:id="868" w:name="_Toc123134998"/>
            <w:r>
              <w:t xml:space="preserve">MB </w:t>
            </w:r>
            <w:r w:rsidR="47673544">
              <w:t>013; MB 025</w:t>
            </w:r>
            <w:r w:rsidR="4237D74E">
              <w:t>;</w:t>
            </w:r>
            <w:r w:rsidR="57F50C2F">
              <w:t xml:space="preserve"> </w:t>
            </w:r>
            <w:r w:rsidR="0723EC34">
              <w:t>MB 026;</w:t>
            </w:r>
            <w:r w:rsidR="4237D74E">
              <w:t xml:space="preserve"> </w:t>
            </w:r>
            <w:r w:rsidR="06201ACF">
              <w:t>MB</w:t>
            </w:r>
            <w:bookmarkEnd w:id="861"/>
            <w:bookmarkEnd w:id="862"/>
            <w:bookmarkEnd w:id="863"/>
            <w:r w:rsidR="4237D74E">
              <w:t xml:space="preserve"> </w:t>
            </w:r>
            <w:r w:rsidR="00367C05">
              <w:t>0</w:t>
            </w:r>
            <w:r w:rsidR="4237D74E">
              <w:t>6</w:t>
            </w:r>
            <w:bookmarkEnd w:id="864"/>
            <w:bookmarkEnd w:id="865"/>
            <w:bookmarkEnd w:id="866"/>
            <w:r w:rsidR="0723EC34">
              <w:t>7</w:t>
            </w:r>
            <w:bookmarkEnd w:id="867"/>
            <w:bookmarkEnd w:id="868"/>
          </w:p>
          <w:p w14:paraId="5C71F136" w14:textId="77777777" w:rsidR="00F663BB" w:rsidRPr="00D63592" w:rsidRDefault="00F663BB" w:rsidP="00EC720E"/>
        </w:tc>
      </w:tr>
    </w:tbl>
    <w:p w14:paraId="62199465" w14:textId="77777777" w:rsidR="00F663BB" w:rsidRDefault="00F663BB" w:rsidP="00EB678F"/>
    <w:p w14:paraId="0DA123B1" w14:textId="77777777" w:rsidR="00F663BB" w:rsidRDefault="00F663BB" w:rsidP="00EB678F"/>
    <w:p w14:paraId="4C4CEA3D" w14:textId="77777777" w:rsidR="00F663BB" w:rsidRDefault="00F663BB" w:rsidP="00EB678F"/>
    <w:p w14:paraId="50895670" w14:textId="77777777" w:rsidR="002F5ADA" w:rsidRDefault="002F5ADA" w:rsidP="00EB678F"/>
    <w:p w14:paraId="38C1F859" w14:textId="77777777" w:rsidR="002F5ADA" w:rsidRDefault="002F5ADA">
      <w:pPr>
        <w:widowControl/>
        <w:spacing w:line="240" w:lineRule="auto"/>
      </w:pPr>
      <w:r>
        <w:br w:type="page"/>
      </w:r>
    </w:p>
    <w:p w14:paraId="2D4B5B11" w14:textId="0F1C6BCB" w:rsidR="002F5ADA" w:rsidRDefault="1846C1B2" w:rsidP="00EC720E">
      <w:pPr>
        <w:pStyle w:val="Kop2"/>
      </w:pPr>
      <w:bookmarkStart w:id="869" w:name="_Toc121321358"/>
      <w:bookmarkStart w:id="870" w:name="_Toc121920267"/>
      <w:bookmarkStart w:id="871" w:name="_Toc121920999"/>
      <w:bookmarkStart w:id="872" w:name="_Toc121921737"/>
      <w:bookmarkStart w:id="873" w:name="_Toc124436885"/>
      <w:r w:rsidRPr="24881D37">
        <w:lastRenderedPageBreak/>
        <w:t>HL7-Message interface</w:t>
      </w:r>
      <w:bookmarkEnd w:id="869"/>
      <w:bookmarkEnd w:id="870"/>
      <w:bookmarkEnd w:id="871"/>
      <w:bookmarkEnd w:id="872"/>
      <w:bookmarkEnd w:id="873"/>
    </w:p>
    <w:p w14:paraId="0C8FE7CE" w14:textId="77777777" w:rsidR="002F5ADA" w:rsidRPr="002F5ADA" w:rsidRDefault="002F5ADA" w:rsidP="002F5ADA"/>
    <w:tbl>
      <w:tblPr>
        <w:tblStyle w:val="Tabelraster"/>
        <w:tblW w:w="0" w:type="auto"/>
        <w:tblLook w:val="04A0" w:firstRow="1" w:lastRow="0" w:firstColumn="1" w:lastColumn="0" w:noHBand="0" w:noVBand="1"/>
      </w:tblPr>
      <w:tblGrid>
        <w:gridCol w:w="2729"/>
        <w:gridCol w:w="4921"/>
      </w:tblGrid>
      <w:tr w:rsidR="002F5ADA" w14:paraId="4E3E8650" w14:textId="77777777" w:rsidTr="6E7B753C">
        <w:tc>
          <w:tcPr>
            <w:tcW w:w="2729" w:type="dxa"/>
            <w:shd w:val="clear" w:color="auto" w:fill="B4C6E7" w:themeFill="accent1" w:themeFillTint="66"/>
          </w:tcPr>
          <w:p w14:paraId="71A99DE1" w14:textId="77777777" w:rsidR="002F5ADA" w:rsidRPr="00EC720E" w:rsidRDefault="002F5ADA" w:rsidP="00EC720E">
            <w:pPr>
              <w:rPr>
                <w:b/>
                <w:bCs/>
              </w:rPr>
            </w:pPr>
            <w:bookmarkStart w:id="874" w:name="_Toc119925132"/>
            <w:bookmarkStart w:id="875" w:name="_Toc119926886"/>
            <w:bookmarkStart w:id="876" w:name="_Toc119942709"/>
            <w:bookmarkStart w:id="877" w:name="_Toc120583402"/>
            <w:bookmarkStart w:id="878" w:name="_Toc121321359"/>
            <w:bookmarkStart w:id="879" w:name="_Toc121920268"/>
            <w:bookmarkStart w:id="880" w:name="_Toc121921000"/>
            <w:bookmarkStart w:id="881" w:name="_Toc121921738"/>
            <w:bookmarkStart w:id="882" w:name="_Toc123131443"/>
            <w:bookmarkStart w:id="883" w:name="_Toc123135000"/>
            <w:r w:rsidRPr="00EC720E">
              <w:rPr>
                <w:b/>
                <w:bCs/>
              </w:rPr>
              <w:t>Doel</w:t>
            </w:r>
            <w:bookmarkEnd w:id="874"/>
            <w:bookmarkEnd w:id="875"/>
            <w:bookmarkEnd w:id="876"/>
            <w:bookmarkEnd w:id="877"/>
            <w:bookmarkEnd w:id="878"/>
            <w:bookmarkEnd w:id="879"/>
            <w:bookmarkEnd w:id="880"/>
            <w:bookmarkEnd w:id="881"/>
            <w:bookmarkEnd w:id="882"/>
            <w:bookmarkEnd w:id="883"/>
          </w:p>
        </w:tc>
        <w:tc>
          <w:tcPr>
            <w:tcW w:w="4921" w:type="dxa"/>
          </w:tcPr>
          <w:p w14:paraId="30BD3702" w14:textId="11CA2FAC" w:rsidR="004171D5" w:rsidRDefault="54507753" w:rsidP="00EC720E">
            <w:pPr>
              <w:rPr>
                <w:b/>
              </w:rPr>
            </w:pPr>
            <w:bookmarkStart w:id="884" w:name="_Toc123131444"/>
            <w:bookmarkStart w:id="885" w:name="_Toc123135001"/>
            <w:bookmarkStart w:id="886" w:name="_Toc119942710"/>
            <w:bookmarkStart w:id="887" w:name="_Toc120583403"/>
            <w:bookmarkStart w:id="888" w:name="_Toc121321360"/>
            <w:bookmarkStart w:id="889" w:name="_Toc121920269"/>
            <w:bookmarkStart w:id="890" w:name="_Toc121921001"/>
            <w:bookmarkStart w:id="891" w:name="_Toc121921739"/>
            <w:r>
              <w:t>Ge</w:t>
            </w:r>
            <w:r w:rsidRPr="004171D5">
              <w:rPr>
                <w:noProof/>
              </w:rPr>
              <w:t>standaard</w:t>
            </w:r>
            <w:r>
              <w:rPr>
                <w:noProof/>
              </w:rPr>
              <w:t>iseerde</w:t>
            </w:r>
            <w:r w:rsidRPr="004171D5">
              <w:rPr>
                <w:noProof/>
              </w:rPr>
              <w:t xml:space="preserve"> berichtgeving gebruiken, zodat de informatie éénduidig is geformuleerd en door meerdere gebruikers en/of deelsystemen gebruikt kan worden</w:t>
            </w:r>
            <w:r>
              <w:rPr>
                <w:noProof/>
              </w:rPr>
              <w:t xml:space="preserve">. </w:t>
            </w:r>
            <w:bookmarkEnd w:id="884"/>
            <w:bookmarkEnd w:id="885"/>
          </w:p>
          <w:p w14:paraId="37C0FBE5" w14:textId="77777777" w:rsidR="00620205" w:rsidRPr="00620205" w:rsidRDefault="3122C171" w:rsidP="00EC720E">
            <w:pPr>
              <w:rPr>
                <w:b/>
              </w:rPr>
            </w:pPr>
            <w:bookmarkStart w:id="892" w:name="_Toc123131445"/>
            <w:bookmarkStart w:id="893" w:name="_Toc123135002"/>
            <w:r>
              <w:t xml:space="preserve">Met de HL7-message interface </w:t>
            </w:r>
            <w:r w:rsidR="2F4D1EB7">
              <w:t xml:space="preserve">(bi-directioneel) </w:t>
            </w:r>
            <w:r>
              <w:t xml:space="preserve">wordt de data vanuit </w:t>
            </w:r>
            <w:r w:rsidR="05ED0F17">
              <w:t>medische apparaten ontslot</w:t>
            </w:r>
            <w:r>
              <w:t xml:space="preserve">en t.b.v. </w:t>
            </w:r>
            <w:r w:rsidR="4E8402AF">
              <w:t>algemene data (</w:t>
            </w:r>
            <w:proofErr w:type="spellStart"/>
            <w:r w:rsidR="4E8402AF">
              <w:t>Vital</w:t>
            </w:r>
            <w:proofErr w:type="spellEnd"/>
            <w:r w:rsidR="4E8402AF">
              <w:t xml:space="preserve"> signs) en </w:t>
            </w:r>
            <w:r>
              <w:t>alarmberichten</w:t>
            </w:r>
            <w:r w:rsidR="05ED0F17">
              <w:t xml:space="preserve"> </w:t>
            </w:r>
            <w:r w:rsidR="2F4D1EB7">
              <w:t>(bi-directioneel)</w:t>
            </w:r>
            <w:r w:rsidR="05ED0F17">
              <w:t>.</w:t>
            </w:r>
            <w:bookmarkEnd w:id="886"/>
            <w:bookmarkEnd w:id="887"/>
            <w:bookmarkEnd w:id="888"/>
            <w:bookmarkEnd w:id="889"/>
            <w:bookmarkEnd w:id="890"/>
            <w:bookmarkEnd w:id="891"/>
            <w:bookmarkEnd w:id="892"/>
            <w:bookmarkEnd w:id="893"/>
            <w:r w:rsidR="2F4D1EB7">
              <w:t xml:space="preserve">  </w:t>
            </w:r>
          </w:p>
          <w:p w14:paraId="6359A272" w14:textId="2A41C77C" w:rsidR="002F5ADA" w:rsidRPr="00620205" w:rsidRDefault="26ADBD9D" w:rsidP="00EC720E">
            <w:pPr>
              <w:rPr>
                <w:b/>
              </w:rPr>
            </w:pPr>
            <w:bookmarkStart w:id="894" w:name="_Toc119942711"/>
            <w:bookmarkStart w:id="895" w:name="_Toc120583404"/>
            <w:bookmarkStart w:id="896" w:name="_Toc121321361"/>
            <w:bookmarkStart w:id="897" w:name="_Toc121920270"/>
            <w:bookmarkStart w:id="898" w:name="_Toc121921002"/>
            <w:bookmarkStart w:id="899" w:name="_Toc121921740"/>
            <w:bookmarkStart w:id="900" w:name="_Toc123131446"/>
            <w:bookmarkStart w:id="901" w:name="_Toc123135003"/>
            <w:r>
              <w:t xml:space="preserve">Hierbij is het kunnen </w:t>
            </w:r>
            <w:r w:rsidR="41D6A271">
              <w:t>realiseren v</w:t>
            </w:r>
            <w:r>
              <w:t>an een alarmketen volgens C-DAS/ SDC</w:t>
            </w:r>
            <w:r w:rsidR="41D6A271">
              <w:t xml:space="preserve"> op </w:t>
            </w:r>
            <w:r w:rsidR="0C5FDB58">
              <w:t xml:space="preserve">basis van deze protocollen </w:t>
            </w:r>
            <w:r w:rsidR="2882F734">
              <w:t>rand voorwaardelijk</w:t>
            </w:r>
            <w:r>
              <w:t>.</w:t>
            </w:r>
            <w:bookmarkEnd w:id="894"/>
            <w:bookmarkEnd w:id="895"/>
            <w:bookmarkEnd w:id="896"/>
            <w:bookmarkEnd w:id="897"/>
            <w:bookmarkEnd w:id="898"/>
            <w:bookmarkEnd w:id="899"/>
            <w:bookmarkEnd w:id="900"/>
            <w:bookmarkEnd w:id="901"/>
          </w:p>
          <w:p w14:paraId="41004F19" w14:textId="77777777" w:rsidR="002F5ADA" w:rsidRPr="00C40698" w:rsidRDefault="002F5ADA" w:rsidP="00EC720E"/>
        </w:tc>
      </w:tr>
      <w:tr w:rsidR="002F5ADA" w14:paraId="39A76D74" w14:textId="77777777" w:rsidTr="6E7B753C">
        <w:tc>
          <w:tcPr>
            <w:tcW w:w="2729" w:type="dxa"/>
            <w:shd w:val="clear" w:color="auto" w:fill="B4C6E7" w:themeFill="accent1" w:themeFillTint="66"/>
          </w:tcPr>
          <w:p w14:paraId="5F72A87B" w14:textId="77777777" w:rsidR="002F5ADA" w:rsidRPr="00EC720E" w:rsidRDefault="002F5ADA" w:rsidP="00EC720E">
            <w:pPr>
              <w:rPr>
                <w:b/>
                <w:bCs/>
              </w:rPr>
            </w:pPr>
            <w:bookmarkStart w:id="902" w:name="_Toc119925133"/>
            <w:bookmarkStart w:id="903" w:name="_Toc119926887"/>
            <w:bookmarkStart w:id="904" w:name="_Toc119942712"/>
            <w:bookmarkStart w:id="905" w:name="_Toc120583405"/>
            <w:bookmarkStart w:id="906" w:name="_Toc121321362"/>
            <w:bookmarkStart w:id="907" w:name="_Toc121920271"/>
            <w:bookmarkStart w:id="908" w:name="_Toc121921003"/>
            <w:bookmarkStart w:id="909" w:name="_Toc121921741"/>
            <w:bookmarkStart w:id="910" w:name="_Toc123131447"/>
            <w:bookmarkStart w:id="911" w:name="_Toc123135004"/>
            <w:r w:rsidRPr="00EC720E">
              <w:rPr>
                <w:b/>
                <w:bCs/>
              </w:rPr>
              <w:t>Toepassing</w:t>
            </w:r>
            <w:bookmarkEnd w:id="902"/>
            <w:bookmarkEnd w:id="903"/>
            <w:bookmarkEnd w:id="904"/>
            <w:bookmarkEnd w:id="905"/>
            <w:bookmarkEnd w:id="906"/>
            <w:bookmarkEnd w:id="907"/>
            <w:bookmarkEnd w:id="908"/>
            <w:bookmarkEnd w:id="909"/>
            <w:bookmarkEnd w:id="910"/>
            <w:bookmarkEnd w:id="911"/>
          </w:p>
          <w:p w14:paraId="67C0C651" w14:textId="77777777" w:rsidR="002F5ADA" w:rsidRPr="00EC720E" w:rsidRDefault="002F5ADA" w:rsidP="00EC720E">
            <w:pPr>
              <w:rPr>
                <w:b/>
                <w:bCs/>
              </w:rPr>
            </w:pPr>
          </w:p>
        </w:tc>
        <w:tc>
          <w:tcPr>
            <w:tcW w:w="4921" w:type="dxa"/>
          </w:tcPr>
          <w:p w14:paraId="70005341" w14:textId="77777777" w:rsidR="00355F06" w:rsidRDefault="00355F06" w:rsidP="00EC720E">
            <w:pPr>
              <w:rPr>
                <w:b/>
              </w:rPr>
            </w:pPr>
            <w:bookmarkStart w:id="912" w:name="_Toc119942713"/>
            <w:bookmarkStart w:id="913" w:name="_Toc120583406"/>
            <w:bookmarkStart w:id="914" w:name="_Toc121321363"/>
            <w:bookmarkStart w:id="915" w:name="_Toc121920272"/>
            <w:bookmarkStart w:id="916" w:name="_Toc121921004"/>
            <w:bookmarkStart w:id="917" w:name="_Toc121921742"/>
            <w:bookmarkStart w:id="918" w:name="_Toc123131448"/>
            <w:bookmarkStart w:id="919" w:name="_Toc123135005"/>
            <w:bookmarkStart w:id="920" w:name="_Toc119925134"/>
            <w:bookmarkStart w:id="921" w:name="_Toc119926888"/>
            <w:r>
              <w:t>Multiplexer</w:t>
            </w:r>
            <w:bookmarkEnd w:id="912"/>
            <w:bookmarkEnd w:id="913"/>
            <w:bookmarkEnd w:id="914"/>
            <w:bookmarkEnd w:id="915"/>
            <w:bookmarkEnd w:id="916"/>
            <w:bookmarkEnd w:id="917"/>
            <w:bookmarkEnd w:id="918"/>
            <w:bookmarkEnd w:id="919"/>
          </w:p>
          <w:p w14:paraId="3D647642" w14:textId="77777777" w:rsidR="00355F06" w:rsidRDefault="00355F06" w:rsidP="00EC720E">
            <w:pPr>
              <w:rPr>
                <w:b/>
              </w:rPr>
            </w:pPr>
            <w:bookmarkStart w:id="922" w:name="_Toc119942714"/>
            <w:bookmarkStart w:id="923" w:name="_Toc120583407"/>
            <w:bookmarkStart w:id="924" w:name="_Toc121321364"/>
            <w:bookmarkStart w:id="925" w:name="_Toc121920273"/>
            <w:bookmarkStart w:id="926" w:name="_Toc121921005"/>
            <w:bookmarkStart w:id="927" w:name="_Toc121921743"/>
            <w:bookmarkStart w:id="928" w:name="_Toc123131449"/>
            <w:bookmarkStart w:id="929" w:name="_Toc123135006"/>
            <w:r>
              <w:t>IAS</w:t>
            </w:r>
            <w:bookmarkEnd w:id="922"/>
            <w:bookmarkEnd w:id="923"/>
            <w:bookmarkEnd w:id="924"/>
            <w:bookmarkEnd w:id="925"/>
            <w:bookmarkEnd w:id="926"/>
            <w:bookmarkEnd w:id="927"/>
            <w:bookmarkEnd w:id="928"/>
            <w:bookmarkEnd w:id="929"/>
          </w:p>
          <w:p w14:paraId="37E170C7" w14:textId="66158055" w:rsidR="002F5ADA" w:rsidRDefault="00355F06" w:rsidP="00EC720E">
            <w:pPr>
              <w:rPr>
                <w:b/>
              </w:rPr>
            </w:pPr>
            <w:bookmarkStart w:id="930" w:name="_Toc119942715"/>
            <w:bookmarkStart w:id="931" w:name="_Toc120583408"/>
            <w:bookmarkStart w:id="932" w:name="_Toc121321365"/>
            <w:bookmarkStart w:id="933" w:name="_Toc121920274"/>
            <w:bookmarkStart w:id="934" w:name="_Toc121921006"/>
            <w:bookmarkStart w:id="935" w:name="_Toc121921744"/>
            <w:bookmarkStart w:id="936" w:name="_Toc123131450"/>
            <w:bookmarkStart w:id="937" w:name="_Toc123135007"/>
            <w:r>
              <w:t>Message</w:t>
            </w:r>
            <w:r w:rsidR="004171D5">
              <w:t xml:space="preserve"> B</w:t>
            </w:r>
            <w:r>
              <w:t>roker</w:t>
            </w:r>
            <w:bookmarkEnd w:id="920"/>
            <w:bookmarkEnd w:id="921"/>
            <w:bookmarkEnd w:id="930"/>
            <w:bookmarkEnd w:id="931"/>
            <w:bookmarkEnd w:id="932"/>
            <w:bookmarkEnd w:id="933"/>
            <w:bookmarkEnd w:id="934"/>
            <w:bookmarkEnd w:id="935"/>
            <w:bookmarkEnd w:id="936"/>
            <w:bookmarkEnd w:id="937"/>
          </w:p>
          <w:p w14:paraId="45AE6986" w14:textId="4AF1C362" w:rsidR="00B54441" w:rsidRPr="00B54441" w:rsidRDefault="00B54441" w:rsidP="00EC720E"/>
        </w:tc>
      </w:tr>
      <w:tr w:rsidR="002F5ADA" w14:paraId="69DF82EA" w14:textId="77777777" w:rsidTr="6E7B753C">
        <w:tc>
          <w:tcPr>
            <w:tcW w:w="2729" w:type="dxa"/>
            <w:shd w:val="clear" w:color="auto" w:fill="B4C6E7" w:themeFill="accent1" w:themeFillTint="66"/>
          </w:tcPr>
          <w:p w14:paraId="103AC396" w14:textId="77777777" w:rsidR="002F5ADA" w:rsidRPr="00EC720E" w:rsidRDefault="002F5ADA" w:rsidP="00EC720E">
            <w:pPr>
              <w:rPr>
                <w:b/>
                <w:bCs/>
              </w:rPr>
            </w:pPr>
            <w:bookmarkStart w:id="938" w:name="_Toc119925135"/>
            <w:bookmarkStart w:id="939" w:name="_Toc119926889"/>
            <w:bookmarkStart w:id="940" w:name="_Toc119942716"/>
            <w:bookmarkStart w:id="941" w:name="_Toc120583409"/>
            <w:bookmarkStart w:id="942" w:name="_Toc121321366"/>
            <w:bookmarkStart w:id="943" w:name="_Toc121920275"/>
            <w:bookmarkStart w:id="944" w:name="_Toc121921007"/>
            <w:bookmarkStart w:id="945" w:name="_Toc121921745"/>
            <w:bookmarkStart w:id="946" w:name="_Toc123131451"/>
            <w:bookmarkStart w:id="947" w:name="_Toc123135008"/>
            <w:r w:rsidRPr="00EC720E">
              <w:rPr>
                <w:b/>
                <w:bCs/>
              </w:rPr>
              <w:t>Leverancier</w:t>
            </w:r>
            <w:bookmarkEnd w:id="938"/>
            <w:bookmarkEnd w:id="939"/>
            <w:bookmarkEnd w:id="940"/>
            <w:bookmarkEnd w:id="941"/>
            <w:bookmarkEnd w:id="942"/>
            <w:bookmarkEnd w:id="943"/>
            <w:bookmarkEnd w:id="944"/>
            <w:bookmarkEnd w:id="945"/>
            <w:bookmarkEnd w:id="946"/>
            <w:bookmarkEnd w:id="947"/>
          </w:p>
        </w:tc>
        <w:tc>
          <w:tcPr>
            <w:tcW w:w="4921" w:type="dxa"/>
          </w:tcPr>
          <w:p w14:paraId="632777A7" w14:textId="2801675E" w:rsidR="00355F06" w:rsidRPr="00367C05" w:rsidRDefault="0790C16B" w:rsidP="00EC720E">
            <w:pPr>
              <w:rPr>
                <w:color w:val="000000" w:themeColor="text1"/>
              </w:rPr>
            </w:pPr>
            <w:r w:rsidRPr="00367C05">
              <w:rPr>
                <w:color w:val="000000" w:themeColor="text1"/>
              </w:rPr>
              <w:t xml:space="preserve">Diverse fabrikanten </w:t>
            </w:r>
            <w:r w:rsidR="32F8AA21" w:rsidRPr="00367C05">
              <w:rPr>
                <w:color w:val="000000" w:themeColor="text1"/>
              </w:rPr>
              <w:t xml:space="preserve">van </w:t>
            </w:r>
            <w:r w:rsidRPr="00367C05">
              <w:rPr>
                <w:color w:val="000000" w:themeColor="text1"/>
              </w:rPr>
              <w:t>medische apparatuur</w:t>
            </w:r>
            <w:r w:rsidR="598D11A6" w:rsidRPr="00367C05">
              <w:rPr>
                <w:color w:val="000000" w:themeColor="text1"/>
              </w:rPr>
              <w:t xml:space="preserve"> </w:t>
            </w:r>
          </w:p>
          <w:p w14:paraId="0A9DA6D7" w14:textId="630D9839" w:rsidR="00355F06" w:rsidRPr="00367C05" w:rsidRDefault="41AF138B" w:rsidP="00EC720E">
            <w:pPr>
              <w:rPr>
                <w:color w:val="000000" w:themeColor="text1"/>
              </w:rPr>
            </w:pPr>
            <w:r w:rsidRPr="00367C05">
              <w:rPr>
                <w:color w:val="000000" w:themeColor="text1"/>
              </w:rPr>
              <w:t>Z</w:t>
            </w:r>
            <w:r w:rsidR="33E169E3" w:rsidRPr="00367C05">
              <w:rPr>
                <w:color w:val="000000" w:themeColor="text1"/>
              </w:rPr>
              <w:t>ie</w:t>
            </w:r>
            <w:r w:rsidRPr="00367C05">
              <w:rPr>
                <w:color w:val="000000" w:themeColor="text1"/>
              </w:rPr>
              <w:t>:</w:t>
            </w:r>
            <w:r w:rsidR="33E169E3" w:rsidRPr="00367C05">
              <w:rPr>
                <w:color w:val="000000" w:themeColor="text1"/>
              </w:rPr>
              <w:t xml:space="preserve"> </w:t>
            </w:r>
            <w:r w:rsidR="4171FA06" w:rsidRPr="00367C05">
              <w:rPr>
                <w:color w:val="000000" w:themeColor="text1"/>
              </w:rPr>
              <w:t xml:space="preserve">bijlage </w:t>
            </w:r>
            <w:r w:rsidR="241AA0BB" w:rsidRPr="00367C05">
              <w:rPr>
                <w:color w:val="000000" w:themeColor="text1"/>
              </w:rPr>
              <w:t>6</w:t>
            </w:r>
            <w:r w:rsidR="00367C05" w:rsidRPr="00367C05">
              <w:rPr>
                <w:color w:val="000000" w:themeColor="text1"/>
              </w:rPr>
              <w:t>a ‘Gekoppelde medische apparaten’.</w:t>
            </w:r>
          </w:p>
          <w:p w14:paraId="797E50C6" w14:textId="77777777" w:rsidR="002F5ADA" w:rsidRPr="00C40698" w:rsidRDefault="002F5ADA" w:rsidP="00EC720E"/>
        </w:tc>
      </w:tr>
      <w:tr w:rsidR="002F5ADA" w14:paraId="69976052" w14:textId="77777777" w:rsidTr="6E7B753C">
        <w:tc>
          <w:tcPr>
            <w:tcW w:w="2729" w:type="dxa"/>
            <w:shd w:val="clear" w:color="auto" w:fill="B4C6E7" w:themeFill="accent1" w:themeFillTint="66"/>
          </w:tcPr>
          <w:p w14:paraId="3849ACF4" w14:textId="77777777" w:rsidR="002F5ADA" w:rsidRPr="00EC720E" w:rsidRDefault="002F5ADA" w:rsidP="00EC720E">
            <w:pPr>
              <w:rPr>
                <w:b/>
                <w:bCs/>
              </w:rPr>
            </w:pPr>
            <w:bookmarkStart w:id="948" w:name="_Toc119925136"/>
            <w:bookmarkStart w:id="949" w:name="_Toc119926890"/>
            <w:bookmarkStart w:id="950" w:name="_Toc119942717"/>
            <w:bookmarkStart w:id="951" w:name="_Toc120583410"/>
            <w:bookmarkStart w:id="952" w:name="_Toc121321367"/>
            <w:bookmarkStart w:id="953" w:name="_Toc121920276"/>
            <w:bookmarkStart w:id="954" w:name="_Toc121921008"/>
            <w:bookmarkStart w:id="955" w:name="_Toc121921746"/>
            <w:bookmarkStart w:id="956" w:name="_Toc123131452"/>
            <w:bookmarkStart w:id="957" w:name="_Toc123135009"/>
            <w:r w:rsidRPr="00EC720E">
              <w:rPr>
                <w:b/>
                <w:bCs/>
              </w:rPr>
              <w:t>Bestaand integratievorm</w:t>
            </w:r>
            <w:bookmarkEnd w:id="948"/>
            <w:bookmarkEnd w:id="949"/>
            <w:bookmarkEnd w:id="950"/>
            <w:bookmarkEnd w:id="951"/>
            <w:bookmarkEnd w:id="952"/>
            <w:bookmarkEnd w:id="953"/>
            <w:bookmarkEnd w:id="954"/>
            <w:bookmarkEnd w:id="955"/>
            <w:bookmarkEnd w:id="956"/>
            <w:bookmarkEnd w:id="957"/>
          </w:p>
        </w:tc>
        <w:tc>
          <w:tcPr>
            <w:tcW w:w="4921" w:type="dxa"/>
          </w:tcPr>
          <w:p w14:paraId="1A9D765E" w14:textId="6EC5DBCA" w:rsidR="002F5ADA" w:rsidRPr="00D63592" w:rsidRDefault="002F5ADA" w:rsidP="00EC720E">
            <w:pPr>
              <w:rPr>
                <w:b/>
              </w:rPr>
            </w:pPr>
            <w:bookmarkStart w:id="958" w:name="_Toc119925137"/>
            <w:bookmarkStart w:id="959" w:name="_Toc119926891"/>
            <w:bookmarkStart w:id="960" w:name="_Toc119942718"/>
            <w:bookmarkStart w:id="961" w:name="_Toc120583411"/>
            <w:bookmarkStart w:id="962" w:name="_Toc121321368"/>
            <w:bookmarkStart w:id="963" w:name="_Toc121920277"/>
            <w:bookmarkStart w:id="964" w:name="_Toc121921009"/>
            <w:bookmarkStart w:id="965" w:name="_Toc121921747"/>
            <w:bookmarkStart w:id="966" w:name="_Toc123131453"/>
            <w:bookmarkStart w:id="967" w:name="_Toc123135010"/>
            <w:r>
              <w:t>HL7</w:t>
            </w:r>
            <w:bookmarkEnd w:id="958"/>
            <w:bookmarkEnd w:id="959"/>
            <w:r w:rsidR="5774FBA4">
              <w:t xml:space="preserve"> – </w:t>
            </w:r>
            <w:proofErr w:type="spellStart"/>
            <w:proofErr w:type="gramStart"/>
            <w:r w:rsidR="5774FBA4">
              <w:t>Vital</w:t>
            </w:r>
            <w:proofErr w:type="spellEnd"/>
            <w:r w:rsidR="5774FBA4">
              <w:t xml:space="preserve"> /</w:t>
            </w:r>
            <w:proofErr w:type="gramEnd"/>
            <w:r w:rsidR="5774FBA4">
              <w:t xml:space="preserve"> ADT/ API </w:t>
            </w:r>
            <w:r w:rsidR="33EA8A73">
              <w:t>zie onderstaande toelichting (bi-directioneel)</w:t>
            </w:r>
            <w:bookmarkEnd w:id="960"/>
            <w:bookmarkEnd w:id="961"/>
            <w:bookmarkEnd w:id="962"/>
            <w:bookmarkEnd w:id="963"/>
            <w:bookmarkEnd w:id="964"/>
            <w:bookmarkEnd w:id="965"/>
            <w:bookmarkEnd w:id="966"/>
            <w:bookmarkEnd w:id="967"/>
          </w:p>
          <w:p w14:paraId="7B04FA47" w14:textId="77777777" w:rsidR="002F5ADA" w:rsidRPr="00C40698" w:rsidRDefault="002F5ADA" w:rsidP="00EC720E"/>
        </w:tc>
      </w:tr>
      <w:tr w:rsidR="002F5ADA" w14:paraId="7961BCBD" w14:textId="77777777" w:rsidTr="6E7B753C">
        <w:tc>
          <w:tcPr>
            <w:tcW w:w="2729" w:type="dxa"/>
            <w:shd w:val="clear" w:color="auto" w:fill="B4C6E7" w:themeFill="accent1" w:themeFillTint="66"/>
          </w:tcPr>
          <w:p w14:paraId="4EABC841" w14:textId="77777777" w:rsidR="002F5ADA" w:rsidRPr="00EC720E" w:rsidRDefault="002F5ADA" w:rsidP="00EC720E">
            <w:pPr>
              <w:rPr>
                <w:b/>
                <w:bCs/>
              </w:rPr>
            </w:pPr>
            <w:bookmarkStart w:id="968" w:name="_Toc119925138"/>
            <w:bookmarkStart w:id="969" w:name="_Toc119926892"/>
            <w:bookmarkStart w:id="970" w:name="_Toc119942719"/>
            <w:bookmarkStart w:id="971" w:name="_Toc120583412"/>
            <w:bookmarkStart w:id="972" w:name="_Toc121321369"/>
            <w:bookmarkStart w:id="973" w:name="_Toc121920278"/>
            <w:bookmarkStart w:id="974" w:name="_Toc121921010"/>
            <w:bookmarkStart w:id="975" w:name="_Toc121921748"/>
            <w:bookmarkStart w:id="976" w:name="_Toc123131454"/>
            <w:bookmarkStart w:id="977" w:name="_Toc123135011"/>
            <w:r w:rsidRPr="00EC720E">
              <w:rPr>
                <w:b/>
                <w:bCs/>
              </w:rPr>
              <w:t>Gevraagde integratievorm</w:t>
            </w:r>
            <w:bookmarkEnd w:id="968"/>
            <w:bookmarkEnd w:id="969"/>
            <w:bookmarkEnd w:id="970"/>
            <w:bookmarkEnd w:id="971"/>
            <w:bookmarkEnd w:id="972"/>
            <w:bookmarkEnd w:id="973"/>
            <w:bookmarkEnd w:id="974"/>
            <w:bookmarkEnd w:id="975"/>
            <w:bookmarkEnd w:id="976"/>
            <w:bookmarkEnd w:id="977"/>
          </w:p>
        </w:tc>
        <w:tc>
          <w:tcPr>
            <w:tcW w:w="4921" w:type="dxa"/>
          </w:tcPr>
          <w:p w14:paraId="6E2AE26C" w14:textId="5F9B0A00" w:rsidR="002F5ADA" w:rsidRPr="00D63592" w:rsidRDefault="002F5ADA" w:rsidP="00EC720E">
            <w:pPr>
              <w:rPr>
                <w:b/>
              </w:rPr>
            </w:pPr>
            <w:bookmarkStart w:id="978" w:name="_Toc119925139"/>
            <w:bookmarkStart w:id="979" w:name="_Toc119926893"/>
            <w:bookmarkStart w:id="980" w:name="_Toc119942720"/>
            <w:bookmarkStart w:id="981" w:name="_Toc120583413"/>
            <w:bookmarkStart w:id="982" w:name="_Toc121321370"/>
            <w:bookmarkStart w:id="983" w:name="_Toc121920279"/>
            <w:bookmarkStart w:id="984" w:name="_Toc121921011"/>
            <w:bookmarkStart w:id="985" w:name="_Toc121921749"/>
            <w:bookmarkStart w:id="986" w:name="_Toc123131455"/>
            <w:bookmarkStart w:id="987" w:name="_Toc123135012"/>
            <w:r>
              <w:t>HL7</w:t>
            </w:r>
            <w:r w:rsidR="2CCD10E8">
              <w:t xml:space="preserve">- FHIR/ SDC, API </w:t>
            </w:r>
            <w:bookmarkEnd w:id="978"/>
            <w:bookmarkEnd w:id="979"/>
            <w:r w:rsidR="33EA8A73">
              <w:t>zie onderstaande toelichting (bi-directioneel)</w:t>
            </w:r>
            <w:bookmarkEnd w:id="980"/>
            <w:bookmarkEnd w:id="981"/>
            <w:bookmarkEnd w:id="982"/>
            <w:bookmarkEnd w:id="983"/>
            <w:bookmarkEnd w:id="984"/>
            <w:bookmarkEnd w:id="985"/>
            <w:bookmarkEnd w:id="986"/>
            <w:bookmarkEnd w:id="987"/>
          </w:p>
          <w:p w14:paraId="568C698B" w14:textId="77777777" w:rsidR="002F5ADA" w:rsidRPr="00C40698" w:rsidRDefault="002F5ADA" w:rsidP="00EC720E"/>
        </w:tc>
      </w:tr>
      <w:tr w:rsidR="002F5ADA" w14:paraId="04A4A023" w14:textId="77777777" w:rsidTr="6E7B753C">
        <w:tc>
          <w:tcPr>
            <w:tcW w:w="2729" w:type="dxa"/>
            <w:shd w:val="clear" w:color="auto" w:fill="B4C6E7" w:themeFill="accent1" w:themeFillTint="66"/>
          </w:tcPr>
          <w:p w14:paraId="5B5A44BE" w14:textId="77777777" w:rsidR="002F5ADA" w:rsidRPr="00EC720E" w:rsidRDefault="002F5ADA" w:rsidP="00EC720E">
            <w:pPr>
              <w:rPr>
                <w:b/>
                <w:bCs/>
              </w:rPr>
            </w:pPr>
            <w:bookmarkStart w:id="988" w:name="_Toc119925140"/>
            <w:bookmarkStart w:id="989" w:name="_Toc119926894"/>
            <w:bookmarkStart w:id="990" w:name="_Toc119942721"/>
            <w:bookmarkStart w:id="991" w:name="_Toc120583414"/>
            <w:bookmarkStart w:id="992" w:name="_Toc121321371"/>
            <w:bookmarkStart w:id="993" w:name="_Toc121920280"/>
            <w:bookmarkStart w:id="994" w:name="_Toc121921012"/>
            <w:bookmarkStart w:id="995" w:name="_Toc121921750"/>
            <w:bookmarkStart w:id="996" w:name="_Toc123131456"/>
            <w:bookmarkStart w:id="997" w:name="_Toc123135013"/>
            <w:proofErr w:type="spellStart"/>
            <w:r w:rsidRPr="00EC720E">
              <w:rPr>
                <w:b/>
                <w:bCs/>
              </w:rPr>
              <w:t>Use</w:t>
            </w:r>
            <w:proofErr w:type="spellEnd"/>
            <w:r w:rsidRPr="00EC720E">
              <w:rPr>
                <w:b/>
                <w:bCs/>
              </w:rPr>
              <w:t>-Case</w:t>
            </w:r>
            <w:bookmarkEnd w:id="988"/>
            <w:bookmarkEnd w:id="989"/>
            <w:bookmarkEnd w:id="990"/>
            <w:bookmarkEnd w:id="991"/>
            <w:bookmarkEnd w:id="992"/>
            <w:bookmarkEnd w:id="993"/>
            <w:bookmarkEnd w:id="994"/>
            <w:bookmarkEnd w:id="995"/>
            <w:bookmarkEnd w:id="996"/>
            <w:bookmarkEnd w:id="997"/>
          </w:p>
        </w:tc>
        <w:tc>
          <w:tcPr>
            <w:tcW w:w="4921" w:type="dxa"/>
          </w:tcPr>
          <w:p w14:paraId="0D90C8D7" w14:textId="77777777" w:rsidR="002F5ADA" w:rsidRDefault="002F5ADA" w:rsidP="00EC720E">
            <w:pPr>
              <w:rPr>
                <w:b/>
              </w:rPr>
            </w:pPr>
            <w:bookmarkStart w:id="998" w:name="_Toc119925141"/>
            <w:bookmarkStart w:id="999" w:name="_Toc119926895"/>
            <w:bookmarkStart w:id="1000" w:name="_Toc119942722"/>
            <w:bookmarkStart w:id="1001" w:name="_Toc120583415"/>
            <w:bookmarkStart w:id="1002" w:name="_Toc121321372"/>
            <w:bookmarkStart w:id="1003" w:name="_Toc121920281"/>
            <w:bookmarkStart w:id="1004" w:name="_Toc121921013"/>
            <w:bookmarkStart w:id="1005" w:name="_Toc121921751"/>
            <w:bookmarkStart w:id="1006" w:name="_Toc123131457"/>
            <w:bookmarkStart w:id="1007" w:name="_Toc123135014"/>
            <w:r w:rsidRPr="00C40698">
              <w:t>Niet van toepassing</w:t>
            </w:r>
            <w:bookmarkEnd w:id="998"/>
            <w:bookmarkEnd w:id="999"/>
            <w:bookmarkEnd w:id="1000"/>
            <w:bookmarkEnd w:id="1001"/>
            <w:bookmarkEnd w:id="1002"/>
            <w:bookmarkEnd w:id="1003"/>
            <w:bookmarkEnd w:id="1004"/>
            <w:bookmarkEnd w:id="1005"/>
            <w:bookmarkEnd w:id="1006"/>
            <w:bookmarkEnd w:id="1007"/>
          </w:p>
          <w:p w14:paraId="1A939487" w14:textId="77777777" w:rsidR="002F5ADA" w:rsidRPr="00C40698" w:rsidRDefault="002F5ADA" w:rsidP="00EC720E"/>
        </w:tc>
      </w:tr>
      <w:tr w:rsidR="002F5ADA" w14:paraId="3CAD313D" w14:textId="77777777" w:rsidTr="6E7B753C">
        <w:tc>
          <w:tcPr>
            <w:tcW w:w="2729" w:type="dxa"/>
            <w:shd w:val="clear" w:color="auto" w:fill="B4C6E7" w:themeFill="accent1" w:themeFillTint="66"/>
          </w:tcPr>
          <w:p w14:paraId="574A5EBD" w14:textId="48B3B77D" w:rsidR="002F5ADA" w:rsidRPr="00EC720E" w:rsidRDefault="00626F0D" w:rsidP="00EC720E">
            <w:pPr>
              <w:rPr>
                <w:b/>
                <w:bCs/>
              </w:rPr>
            </w:pPr>
            <w:bookmarkStart w:id="1008" w:name="_Toc119925142"/>
            <w:bookmarkStart w:id="1009" w:name="_Toc119926896"/>
            <w:bookmarkStart w:id="1010" w:name="_Toc119942723"/>
            <w:bookmarkStart w:id="1011" w:name="_Toc120583416"/>
            <w:bookmarkStart w:id="1012" w:name="_Toc121321373"/>
            <w:bookmarkStart w:id="1013" w:name="_Toc121920282"/>
            <w:bookmarkStart w:id="1014" w:name="_Toc121921014"/>
            <w:bookmarkStart w:id="1015" w:name="_Toc121921752"/>
            <w:bookmarkStart w:id="1016" w:name="_Toc123131458"/>
            <w:bookmarkStart w:id="1017" w:name="_Toc123135015"/>
            <w:r w:rsidRPr="00EC720E">
              <w:rPr>
                <w:b/>
                <w:bCs/>
              </w:rPr>
              <w:t>Aanvullende d</w:t>
            </w:r>
            <w:r w:rsidR="002F5ADA" w:rsidRPr="00EC720E">
              <w:rPr>
                <w:b/>
                <w:bCs/>
              </w:rPr>
              <w:t>ocumentatie</w:t>
            </w:r>
            <w:bookmarkEnd w:id="1008"/>
            <w:bookmarkEnd w:id="1009"/>
            <w:bookmarkEnd w:id="1010"/>
            <w:bookmarkEnd w:id="1011"/>
            <w:bookmarkEnd w:id="1012"/>
            <w:bookmarkEnd w:id="1013"/>
            <w:bookmarkEnd w:id="1014"/>
            <w:bookmarkEnd w:id="1015"/>
            <w:bookmarkEnd w:id="1016"/>
            <w:bookmarkEnd w:id="1017"/>
            <w:r w:rsidR="002F5ADA" w:rsidRPr="00EC720E">
              <w:rPr>
                <w:b/>
                <w:bCs/>
              </w:rPr>
              <w:t xml:space="preserve"> </w:t>
            </w:r>
          </w:p>
        </w:tc>
        <w:tc>
          <w:tcPr>
            <w:tcW w:w="4921" w:type="dxa"/>
          </w:tcPr>
          <w:p w14:paraId="4FB17651" w14:textId="77BE7535" w:rsidR="002F5ADA" w:rsidRDefault="7943061C" w:rsidP="00EC720E">
            <w:pPr>
              <w:rPr>
                <w:b/>
              </w:rPr>
            </w:pPr>
            <w:bookmarkStart w:id="1018" w:name="_Toc119925143"/>
            <w:bookmarkStart w:id="1019" w:name="_Toc119926897"/>
            <w:bookmarkStart w:id="1020" w:name="_Toc119942724"/>
            <w:bookmarkStart w:id="1021" w:name="_Toc120583417"/>
            <w:bookmarkStart w:id="1022" w:name="_Toc121321374"/>
            <w:bookmarkStart w:id="1023" w:name="_Toc121920283"/>
            <w:bookmarkStart w:id="1024" w:name="_Toc121921015"/>
            <w:bookmarkStart w:id="1025" w:name="_Toc121921753"/>
            <w:bookmarkStart w:id="1026" w:name="_Toc123135016"/>
            <w:r>
              <w:t xml:space="preserve">De </w:t>
            </w:r>
            <w:r w:rsidR="5D296473">
              <w:t>betreffende data</w:t>
            </w:r>
            <w:r w:rsidR="0CC56A3E">
              <w:t xml:space="preserve">protocollen </w:t>
            </w:r>
            <w:r w:rsidR="1BBEFF1C">
              <w:t xml:space="preserve">van de verschillende fabrikanten </w:t>
            </w:r>
            <w:r w:rsidR="29CC26E9">
              <w:t xml:space="preserve">zijn </w:t>
            </w:r>
            <w:r w:rsidR="0CC56A3E">
              <w:t>beschikbaar v</w:t>
            </w:r>
            <w:r w:rsidR="19F70CB8">
              <w:t xml:space="preserve">oor </w:t>
            </w:r>
            <w:r w:rsidR="0CC56A3E">
              <w:t xml:space="preserve">de in bijlage </w:t>
            </w:r>
            <w:r w:rsidR="00367C05">
              <w:t>6a</w:t>
            </w:r>
            <w:r w:rsidR="0CC56A3E">
              <w:t xml:space="preserve"> beschreven apparaten</w:t>
            </w:r>
            <w:bookmarkEnd w:id="1018"/>
            <w:bookmarkEnd w:id="1019"/>
            <w:bookmarkEnd w:id="1020"/>
            <w:bookmarkEnd w:id="1021"/>
            <w:bookmarkEnd w:id="1022"/>
            <w:bookmarkEnd w:id="1023"/>
            <w:bookmarkEnd w:id="1024"/>
            <w:bookmarkEnd w:id="1025"/>
            <w:bookmarkEnd w:id="1026"/>
          </w:p>
          <w:p w14:paraId="1522ED07" w14:textId="1B2E71DF" w:rsidR="1CE16AB5" w:rsidRDefault="1CE16AB5" w:rsidP="00EC720E"/>
          <w:p w14:paraId="6040F950" w14:textId="77777777" w:rsidR="00367C05" w:rsidRPr="00367C05" w:rsidRDefault="3F3B5C2C" w:rsidP="00EC720E">
            <w:pPr>
              <w:rPr>
                <w:color w:val="000000" w:themeColor="text1"/>
              </w:rPr>
            </w:pPr>
            <w:r>
              <w:t>Z</w:t>
            </w:r>
            <w:r w:rsidR="00626F0D">
              <w:t>ie</w:t>
            </w:r>
            <w:r>
              <w:t>:</w:t>
            </w:r>
            <w:r w:rsidR="00626F0D">
              <w:t xml:space="preserve"> </w:t>
            </w:r>
            <w:r w:rsidR="00367C05" w:rsidRPr="00367C05">
              <w:rPr>
                <w:color w:val="000000" w:themeColor="text1"/>
              </w:rPr>
              <w:t>bijlage 6a ‘Gekoppelde medische apparaten’.</w:t>
            </w:r>
          </w:p>
          <w:p w14:paraId="6AA258D8" w14:textId="77777777" w:rsidR="00620205" w:rsidRPr="00620205" w:rsidRDefault="00620205" w:rsidP="00EC720E"/>
        </w:tc>
      </w:tr>
      <w:tr w:rsidR="00F663BB" w14:paraId="73194F7F" w14:textId="77777777" w:rsidTr="6E7B753C">
        <w:tc>
          <w:tcPr>
            <w:tcW w:w="2729" w:type="dxa"/>
            <w:shd w:val="clear" w:color="auto" w:fill="B4C6E7" w:themeFill="accent1" w:themeFillTint="66"/>
          </w:tcPr>
          <w:p w14:paraId="694B14A3" w14:textId="77777777" w:rsidR="00F663BB" w:rsidRPr="00EC720E" w:rsidRDefault="00F663BB" w:rsidP="00EC720E">
            <w:pPr>
              <w:rPr>
                <w:b/>
                <w:bCs/>
              </w:rPr>
            </w:pPr>
            <w:bookmarkStart w:id="1027" w:name="_Toc119942725"/>
            <w:bookmarkStart w:id="1028" w:name="_Toc120583418"/>
            <w:bookmarkStart w:id="1029" w:name="_Toc121321375"/>
            <w:bookmarkStart w:id="1030" w:name="_Toc121920284"/>
            <w:bookmarkStart w:id="1031" w:name="_Toc121921016"/>
            <w:bookmarkStart w:id="1032" w:name="_Toc121921754"/>
            <w:bookmarkStart w:id="1033" w:name="_Toc123135017"/>
            <w:r w:rsidRPr="00EC720E">
              <w:rPr>
                <w:b/>
                <w:bCs/>
              </w:rPr>
              <w:t>Toelichting</w:t>
            </w:r>
            <w:bookmarkEnd w:id="1027"/>
            <w:bookmarkEnd w:id="1028"/>
            <w:bookmarkEnd w:id="1029"/>
            <w:bookmarkEnd w:id="1030"/>
            <w:bookmarkEnd w:id="1031"/>
            <w:bookmarkEnd w:id="1032"/>
            <w:bookmarkEnd w:id="1033"/>
          </w:p>
        </w:tc>
        <w:tc>
          <w:tcPr>
            <w:tcW w:w="4921" w:type="dxa"/>
          </w:tcPr>
          <w:p w14:paraId="390DEF0E" w14:textId="367E15DC" w:rsidR="04E17CBA" w:rsidRDefault="04E17CBA" w:rsidP="00EC720E">
            <w:pPr>
              <w:rPr>
                <w:b/>
              </w:rPr>
            </w:pPr>
            <w:bookmarkStart w:id="1034" w:name="_Toc119942726"/>
            <w:bookmarkStart w:id="1035" w:name="_Toc120583419"/>
            <w:bookmarkStart w:id="1036" w:name="_Toc121321376"/>
            <w:bookmarkStart w:id="1037" w:name="_Toc121920285"/>
            <w:bookmarkStart w:id="1038" w:name="_Toc121921017"/>
            <w:bookmarkStart w:id="1039" w:name="_Toc121921755"/>
            <w:bookmarkStart w:id="1040" w:name="_Toc123135018"/>
            <w:r>
              <w:t xml:space="preserve">De voorgestelde architectuur ontkoppelt de implementatie van diensten door protocol overschrijdende berichten en transformatie in een systeemneutraal </w:t>
            </w:r>
            <w:r w:rsidR="7D314ABA">
              <w:t>formaat/</w:t>
            </w:r>
            <w:r w:rsidR="211CCD7A">
              <w:t xml:space="preserve"> openstandaarden</w:t>
            </w:r>
            <w:r>
              <w:t>.</w:t>
            </w:r>
            <w:bookmarkEnd w:id="1034"/>
            <w:bookmarkEnd w:id="1035"/>
            <w:bookmarkEnd w:id="1036"/>
            <w:bookmarkEnd w:id="1037"/>
            <w:bookmarkEnd w:id="1038"/>
            <w:bookmarkEnd w:id="1039"/>
            <w:bookmarkEnd w:id="1040"/>
            <w:r>
              <w:t xml:space="preserve"> </w:t>
            </w:r>
          </w:p>
          <w:p w14:paraId="517042FB" w14:textId="69AB63BE" w:rsidR="00F663BB" w:rsidRPr="00AB6DD8" w:rsidRDefault="4C911B7E" w:rsidP="00EC720E">
            <w:pPr>
              <w:rPr>
                <w:b/>
              </w:rPr>
            </w:pPr>
            <w:bookmarkStart w:id="1041" w:name="_Toc119942727"/>
            <w:bookmarkStart w:id="1042" w:name="_Toc120583420"/>
            <w:bookmarkStart w:id="1043" w:name="_Toc121321377"/>
            <w:bookmarkStart w:id="1044" w:name="_Toc121920286"/>
            <w:bookmarkStart w:id="1045" w:name="_Toc121921018"/>
            <w:bookmarkStart w:id="1046" w:name="_Toc121921756"/>
            <w:bookmarkStart w:id="1047" w:name="_Toc123135019"/>
            <w:r>
              <w:t>O</w:t>
            </w:r>
            <w:r w:rsidR="04E17CBA">
              <w:t>ndersteun</w:t>
            </w:r>
            <w:r w:rsidR="4D1739EE">
              <w:t>ing van</w:t>
            </w:r>
            <w:r w:rsidR="04E17CBA">
              <w:t xml:space="preserve"> zowel</w:t>
            </w:r>
            <w:r w:rsidR="14BA8293">
              <w:t>:</w:t>
            </w:r>
          </w:p>
          <w:p w14:paraId="25EF06A6" w14:textId="17BEFAAA" w:rsidR="00F663BB" w:rsidRPr="00367C05" w:rsidRDefault="05C959C9" w:rsidP="00EC720E">
            <w:pPr>
              <w:rPr>
                <w:b/>
                <w:lang w:val="en-US"/>
              </w:rPr>
            </w:pPr>
            <w:r w:rsidRPr="00367C05">
              <w:rPr>
                <w:lang w:val="en-US"/>
              </w:rPr>
              <w:t>Application Programming Interface (</w:t>
            </w:r>
            <w:r w:rsidR="235F2005" w:rsidRPr="00367C05">
              <w:rPr>
                <w:lang w:val="en-US"/>
              </w:rPr>
              <w:t>API</w:t>
            </w:r>
            <w:r w:rsidR="43A47BA3" w:rsidRPr="00367C05">
              <w:rPr>
                <w:lang w:val="en-US"/>
              </w:rPr>
              <w:t>)</w:t>
            </w:r>
            <w:r w:rsidR="235F2005" w:rsidRPr="00367C05">
              <w:rPr>
                <w:lang w:val="en-US"/>
              </w:rPr>
              <w:t xml:space="preserve"> op basis van </w:t>
            </w:r>
            <w:r w:rsidR="7ADEBF1E" w:rsidRPr="00367C05">
              <w:rPr>
                <w:lang w:val="en-US"/>
              </w:rPr>
              <w:t xml:space="preserve">Simple Object Access Protocol </w:t>
            </w:r>
            <w:r w:rsidR="0E09F3D3" w:rsidRPr="00367C05">
              <w:rPr>
                <w:lang w:val="en-US"/>
              </w:rPr>
              <w:t>(</w:t>
            </w:r>
            <w:r w:rsidR="04E17CBA" w:rsidRPr="00367C05">
              <w:rPr>
                <w:lang w:val="en-US"/>
              </w:rPr>
              <w:t>SOAP</w:t>
            </w:r>
            <w:r w:rsidR="687B0705" w:rsidRPr="00367C05">
              <w:rPr>
                <w:lang w:val="en-US"/>
              </w:rPr>
              <w:t>)</w:t>
            </w:r>
            <w:r w:rsidR="04E17CBA" w:rsidRPr="00367C05">
              <w:rPr>
                <w:lang w:val="en-US"/>
              </w:rPr>
              <w:t xml:space="preserve">- </w:t>
            </w:r>
            <w:proofErr w:type="spellStart"/>
            <w:r w:rsidR="04E17CBA" w:rsidRPr="00367C05">
              <w:rPr>
                <w:lang w:val="en-US"/>
              </w:rPr>
              <w:t>als</w:t>
            </w:r>
            <w:proofErr w:type="spellEnd"/>
            <w:r w:rsidR="04E17CBA" w:rsidRPr="00367C05">
              <w:rPr>
                <w:lang w:val="en-US"/>
              </w:rPr>
              <w:t xml:space="preserve"> </w:t>
            </w:r>
            <w:r w:rsidR="449EDDF8" w:rsidRPr="00367C05">
              <w:rPr>
                <w:lang w:val="en-US"/>
              </w:rPr>
              <w:t>Representational State Transfer Application Program Interface (</w:t>
            </w:r>
            <w:r w:rsidR="04E17CBA" w:rsidRPr="00367C05">
              <w:rPr>
                <w:lang w:val="en-US"/>
              </w:rPr>
              <w:t>REST</w:t>
            </w:r>
            <w:r w:rsidR="5E97802A" w:rsidRPr="00367C05">
              <w:rPr>
                <w:lang w:val="en-US"/>
              </w:rPr>
              <w:t>)</w:t>
            </w:r>
            <w:bookmarkEnd w:id="1041"/>
            <w:bookmarkEnd w:id="1042"/>
            <w:bookmarkEnd w:id="1043"/>
            <w:bookmarkEnd w:id="1044"/>
            <w:bookmarkEnd w:id="1045"/>
            <w:bookmarkEnd w:id="1046"/>
            <w:bookmarkEnd w:id="1047"/>
          </w:p>
          <w:p w14:paraId="3FF639B0" w14:textId="01D5C2D1" w:rsidR="00F663BB" w:rsidRPr="00AB6DD8" w:rsidRDefault="7231EBAF" w:rsidP="00EC720E">
            <w:pPr>
              <w:rPr>
                <w:b/>
              </w:rPr>
            </w:pPr>
            <w:bookmarkStart w:id="1048" w:name="_Toc119942728"/>
            <w:bookmarkStart w:id="1049" w:name="_Toc120583421"/>
            <w:bookmarkStart w:id="1050" w:name="_Toc121321378"/>
            <w:bookmarkStart w:id="1051" w:name="_Toc121920287"/>
            <w:bookmarkStart w:id="1052" w:name="_Toc121921019"/>
            <w:bookmarkStart w:id="1053" w:name="_Toc121921757"/>
            <w:bookmarkStart w:id="1054" w:name="_Toc123135020"/>
            <w:r>
              <w:t xml:space="preserve">Ondersteuning van een breed scala aan protocollen, waaronder MQ, JMS, HTTP/HTTPS, Web Services, SOAP, TCP/IP, FTP, MLLP, ODBC/JDBC en door de </w:t>
            </w:r>
            <w:r>
              <w:lastRenderedPageBreak/>
              <w:t>gebruiker gedefinieerde protocollen.</w:t>
            </w:r>
            <w:bookmarkEnd w:id="1048"/>
            <w:bookmarkEnd w:id="1049"/>
            <w:bookmarkEnd w:id="1050"/>
            <w:bookmarkEnd w:id="1051"/>
            <w:bookmarkEnd w:id="1052"/>
            <w:bookmarkEnd w:id="1053"/>
            <w:bookmarkEnd w:id="1054"/>
          </w:p>
          <w:p w14:paraId="08781FF3" w14:textId="43D225A2" w:rsidR="00F663BB" w:rsidRPr="00AB6DD8" w:rsidRDefault="7231EBAF" w:rsidP="00EC720E">
            <w:pPr>
              <w:rPr>
                <w:b/>
              </w:rPr>
            </w:pPr>
            <w:bookmarkStart w:id="1055" w:name="_Toc119942729"/>
            <w:bookmarkStart w:id="1056" w:name="_Toc120583422"/>
            <w:bookmarkStart w:id="1057" w:name="_Toc121321379"/>
            <w:bookmarkStart w:id="1058" w:name="_Toc121921020"/>
            <w:bookmarkStart w:id="1059" w:name="_Toc121921758"/>
            <w:bookmarkStart w:id="1060" w:name="_Toc123135021"/>
            <w:r>
              <w:t xml:space="preserve">Ondersteuning van een breed scala aan gegevensindelingen, waaronder XML, HL7 v2, HL7 v3, </w:t>
            </w:r>
            <w:r w:rsidR="70777535">
              <w:t xml:space="preserve">HL7- FHIR, </w:t>
            </w:r>
            <w:r>
              <w:t>API, CDA en door de gebruiker gedefinieerde indelingen.</w:t>
            </w:r>
            <w:bookmarkEnd w:id="1055"/>
            <w:bookmarkEnd w:id="1056"/>
            <w:bookmarkEnd w:id="1057"/>
            <w:bookmarkEnd w:id="1058"/>
            <w:bookmarkEnd w:id="1059"/>
            <w:bookmarkEnd w:id="1060"/>
            <w:r>
              <w:t xml:space="preserve">  </w:t>
            </w:r>
          </w:p>
          <w:p w14:paraId="3F023548" w14:textId="13D7FF89" w:rsidR="00F663BB" w:rsidRPr="00AB6DD8" w:rsidRDefault="7231EBAF" w:rsidP="00EC720E">
            <w:pPr>
              <w:rPr>
                <w:b/>
              </w:rPr>
            </w:pPr>
            <w:bookmarkStart w:id="1061" w:name="_Toc119942730"/>
            <w:bookmarkStart w:id="1062" w:name="_Toc120583423"/>
            <w:bookmarkStart w:id="1063" w:name="_Toc121321380"/>
            <w:bookmarkStart w:id="1064" w:name="_Toc121921021"/>
            <w:bookmarkStart w:id="1065" w:name="_Toc121921759"/>
            <w:bookmarkStart w:id="1066" w:name="_Toc123135022"/>
            <w:r>
              <w:t>IHE HL7- PCD-normen om interoperabiliteit van medische hulpmiddelen en klinische systemen te bereiken.  Document bestandstype voor het publiceren van inhoud: HTML en XHTML zoals geïmplementeerd door algemeen aanvaarde versies van browsers, PDF</w:t>
            </w:r>
            <w:bookmarkEnd w:id="1061"/>
            <w:bookmarkEnd w:id="1062"/>
            <w:bookmarkEnd w:id="1063"/>
            <w:bookmarkEnd w:id="1064"/>
            <w:bookmarkEnd w:id="1065"/>
            <w:bookmarkEnd w:id="1066"/>
          </w:p>
          <w:p w14:paraId="1B99B0D6" w14:textId="5A638C29" w:rsidR="00F663BB" w:rsidRPr="00AB6DD8" w:rsidRDefault="7231EBAF" w:rsidP="00EC720E">
            <w:pPr>
              <w:rPr>
                <w:b/>
              </w:rPr>
            </w:pPr>
            <w:bookmarkStart w:id="1067" w:name="_Toc119942731"/>
            <w:bookmarkStart w:id="1068" w:name="_Toc120583424"/>
            <w:bookmarkStart w:id="1069" w:name="_Toc121321381"/>
            <w:bookmarkStart w:id="1070" w:name="_Toc121921022"/>
            <w:bookmarkStart w:id="1071" w:name="_Toc121921760"/>
            <w:bookmarkStart w:id="1072" w:name="_Toc123135023"/>
            <w:r>
              <w:t>Document bestandstype voor het ontvangen van documenten: .</w:t>
            </w:r>
            <w:proofErr w:type="spellStart"/>
            <w:r>
              <w:t>txt</w:t>
            </w:r>
            <w:proofErr w:type="spellEnd"/>
            <w:r>
              <w:t>, .</w:t>
            </w:r>
            <w:proofErr w:type="spellStart"/>
            <w:r>
              <w:t>rtf</w:t>
            </w:r>
            <w:proofErr w:type="spellEnd"/>
            <w:r>
              <w:t>, HTML, PDF, .</w:t>
            </w:r>
            <w:proofErr w:type="spellStart"/>
            <w:r>
              <w:t>doc</w:t>
            </w:r>
            <w:proofErr w:type="spellEnd"/>
            <w:r>
              <w:t>, .</w:t>
            </w:r>
            <w:proofErr w:type="spellStart"/>
            <w:r>
              <w:t>odt</w:t>
            </w:r>
            <w:proofErr w:type="spellEnd"/>
            <w:r>
              <w:t>, .</w:t>
            </w:r>
            <w:proofErr w:type="spellStart"/>
            <w:r>
              <w:t>docx</w:t>
            </w:r>
            <w:proofErr w:type="spellEnd"/>
            <w:r>
              <w:t>, .</w:t>
            </w:r>
            <w:proofErr w:type="spellStart"/>
            <w:r>
              <w:t>ppt</w:t>
            </w:r>
            <w:proofErr w:type="spellEnd"/>
            <w:r>
              <w:t>, .</w:t>
            </w:r>
            <w:proofErr w:type="spellStart"/>
            <w:r>
              <w:t>odp</w:t>
            </w:r>
            <w:proofErr w:type="spellEnd"/>
            <w:r>
              <w:t>, .</w:t>
            </w:r>
            <w:proofErr w:type="spellStart"/>
            <w:r>
              <w:t>pptx</w:t>
            </w:r>
            <w:proofErr w:type="spellEnd"/>
            <w:r>
              <w:t>, .</w:t>
            </w:r>
            <w:proofErr w:type="spellStart"/>
            <w:r>
              <w:t>xls</w:t>
            </w:r>
            <w:proofErr w:type="spellEnd"/>
            <w:r>
              <w:t>, .</w:t>
            </w:r>
            <w:proofErr w:type="spellStart"/>
            <w:r>
              <w:t>ods</w:t>
            </w:r>
            <w:proofErr w:type="spellEnd"/>
            <w:r>
              <w:t>, .</w:t>
            </w:r>
            <w:proofErr w:type="spellStart"/>
            <w:r>
              <w:t>xlsx</w:t>
            </w:r>
            <w:proofErr w:type="spellEnd"/>
            <w:r>
              <w:t xml:space="preserve">• Document bestandstype voor </w:t>
            </w:r>
            <w:proofErr w:type="spellStart"/>
            <w:r>
              <w:t>langetermijnbewaring</w:t>
            </w:r>
            <w:proofErr w:type="spellEnd"/>
            <w:r>
              <w:t>: PDF/A-1a, PDF/A-1b.</w:t>
            </w:r>
            <w:bookmarkEnd w:id="1067"/>
            <w:bookmarkEnd w:id="1068"/>
            <w:bookmarkEnd w:id="1069"/>
            <w:bookmarkEnd w:id="1070"/>
            <w:bookmarkEnd w:id="1071"/>
            <w:bookmarkEnd w:id="1072"/>
          </w:p>
          <w:p w14:paraId="57E3438F" w14:textId="0E39963E" w:rsidR="00F663BB" w:rsidRDefault="7C9FD607" w:rsidP="00EC720E">
            <w:pPr>
              <w:rPr>
                <w:b/>
              </w:rPr>
            </w:pPr>
            <w:bookmarkStart w:id="1073" w:name="_Toc119942732"/>
            <w:bookmarkStart w:id="1074" w:name="_Toc120583425"/>
            <w:bookmarkStart w:id="1075" w:name="_Toc121321382"/>
            <w:bookmarkStart w:id="1076" w:name="_Toc121921023"/>
            <w:bookmarkStart w:id="1077" w:name="_Toc121921761"/>
            <w:bookmarkStart w:id="1078" w:name="_Toc123135024"/>
            <w:r>
              <w:t>Opgemaakt document bestandstype voor gezamenlijke bewerking: .</w:t>
            </w:r>
            <w:proofErr w:type="spellStart"/>
            <w:proofErr w:type="gramStart"/>
            <w:r>
              <w:t>rtf</w:t>
            </w:r>
            <w:proofErr w:type="spellEnd"/>
            <w:r>
              <w:t>,  HTML</w:t>
            </w:r>
            <w:proofErr w:type="gramEnd"/>
            <w:r>
              <w:t xml:space="preserve"> en XHTML zoals geïmplementeerd door algemeen aanvaarde versies van browsers, .</w:t>
            </w:r>
            <w:proofErr w:type="spellStart"/>
            <w:r>
              <w:t>doc</w:t>
            </w:r>
            <w:proofErr w:type="spellEnd"/>
            <w:r>
              <w:t>, .</w:t>
            </w:r>
            <w:proofErr w:type="spellStart"/>
            <w:r>
              <w:t>docx</w:t>
            </w:r>
            <w:proofErr w:type="spellEnd"/>
            <w:r>
              <w:t>, .</w:t>
            </w:r>
            <w:proofErr w:type="spellStart"/>
            <w:r>
              <w:t>odt</w:t>
            </w:r>
            <w:bookmarkEnd w:id="1073"/>
            <w:bookmarkEnd w:id="1074"/>
            <w:bookmarkEnd w:id="1075"/>
            <w:bookmarkEnd w:id="1076"/>
            <w:bookmarkEnd w:id="1077"/>
            <w:bookmarkEnd w:id="1078"/>
            <w:proofErr w:type="spellEnd"/>
            <w:r>
              <w:t xml:space="preserve"> </w:t>
            </w:r>
          </w:p>
          <w:p w14:paraId="7CBEED82" w14:textId="687DD730" w:rsidR="00F663BB" w:rsidRPr="000D7EED" w:rsidRDefault="00F663BB" w:rsidP="00EC720E"/>
        </w:tc>
      </w:tr>
      <w:tr w:rsidR="00F663BB" w:rsidRPr="002F7C94" w14:paraId="78DF27B0" w14:textId="77777777" w:rsidTr="6E7B753C">
        <w:tc>
          <w:tcPr>
            <w:tcW w:w="2729" w:type="dxa"/>
            <w:shd w:val="clear" w:color="auto" w:fill="B4C6E7" w:themeFill="accent1" w:themeFillTint="66"/>
          </w:tcPr>
          <w:p w14:paraId="7FD6BF92" w14:textId="7F578301" w:rsidR="00F663BB" w:rsidRPr="00EC720E" w:rsidRDefault="00F663BB" w:rsidP="00EC720E">
            <w:pPr>
              <w:rPr>
                <w:b/>
                <w:bCs/>
              </w:rPr>
            </w:pPr>
            <w:bookmarkStart w:id="1079" w:name="_Toc119942733"/>
            <w:bookmarkStart w:id="1080" w:name="_Toc120583426"/>
            <w:bookmarkStart w:id="1081" w:name="_Toc121321383"/>
            <w:bookmarkStart w:id="1082" w:name="_Toc121921024"/>
            <w:bookmarkStart w:id="1083" w:name="_Toc121921762"/>
            <w:bookmarkStart w:id="1084" w:name="_Toc123135025"/>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1079"/>
            <w:bookmarkEnd w:id="1080"/>
            <w:bookmarkEnd w:id="1081"/>
            <w:bookmarkEnd w:id="1082"/>
            <w:bookmarkEnd w:id="1083"/>
            <w:bookmarkEnd w:id="1084"/>
            <w:r w:rsidRPr="00EC720E">
              <w:rPr>
                <w:b/>
                <w:bCs/>
              </w:rPr>
              <w:t xml:space="preserve"> </w:t>
            </w:r>
          </w:p>
        </w:tc>
        <w:tc>
          <w:tcPr>
            <w:tcW w:w="4921" w:type="dxa"/>
          </w:tcPr>
          <w:p w14:paraId="5FD78245" w14:textId="088A891F" w:rsidR="00F663BB" w:rsidRPr="00F61C95" w:rsidRDefault="37AABAE2" w:rsidP="00EC720E">
            <w:pPr>
              <w:rPr>
                <w:b/>
                <w:lang w:val="en-US"/>
              </w:rPr>
            </w:pPr>
            <w:bookmarkStart w:id="1085" w:name="_Toc120583427"/>
            <w:bookmarkStart w:id="1086" w:name="_Toc121321384"/>
            <w:bookmarkStart w:id="1087" w:name="_Toc121921025"/>
            <w:bookmarkStart w:id="1088" w:name="_Toc121921763"/>
            <w:bookmarkStart w:id="1089" w:name="_Toc123135026"/>
            <w:bookmarkStart w:id="1090" w:name="_Toc119942734"/>
            <w:r w:rsidRPr="00F61C95">
              <w:rPr>
                <w:lang w:val="en-US"/>
              </w:rPr>
              <w:t xml:space="preserve">MP </w:t>
            </w:r>
            <w:bookmarkEnd w:id="1085"/>
            <w:bookmarkEnd w:id="1086"/>
            <w:bookmarkEnd w:id="1087"/>
            <w:bookmarkEnd w:id="1088"/>
            <w:r w:rsidR="00F61C95" w:rsidRPr="00F61C95">
              <w:rPr>
                <w:lang w:val="en-US"/>
              </w:rPr>
              <w:t>003; MP 005; MP 006</w:t>
            </w:r>
            <w:bookmarkEnd w:id="1089"/>
          </w:p>
          <w:p w14:paraId="0DFB9FA1" w14:textId="65A3A51B" w:rsidR="00F663BB" w:rsidRPr="00620205" w:rsidRDefault="37AABAE2" w:rsidP="00EC720E">
            <w:pPr>
              <w:rPr>
                <w:b/>
                <w:lang w:val="en-US"/>
              </w:rPr>
            </w:pPr>
            <w:bookmarkStart w:id="1091" w:name="_Toc120583428"/>
            <w:bookmarkStart w:id="1092" w:name="_Toc121321385"/>
            <w:bookmarkStart w:id="1093" w:name="_Toc121921026"/>
            <w:bookmarkStart w:id="1094" w:name="_Toc121921764"/>
            <w:bookmarkStart w:id="1095" w:name="_Toc123135027"/>
            <w:r w:rsidRPr="00F61C95">
              <w:rPr>
                <w:lang w:val="en-US"/>
              </w:rPr>
              <w:t xml:space="preserve">IAS </w:t>
            </w:r>
            <w:bookmarkEnd w:id="1091"/>
            <w:bookmarkEnd w:id="1092"/>
            <w:bookmarkEnd w:id="1093"/>
            <w:bookmarkEnd w:id="1094"/>
            <w:r w:rsidR="00F61C95" w:rsidRPr="00F61C95">
              <w:rPr>
                <w:lang w:val="en-US"/>
              </w:rPr>
              <w:t>009; IAS 018</w:t>
            </w:r>
            <w:bookmarkEnd w:id="1095"/>
          </w:p>
          <w:p w14:paraId="7E1A584F" w14:textId="79C9E9C8" w:rsidR="00F663BB" w:rsidRPr="00620205" w:rsidRDefault="4D84EDE1" w:rsidP="00EC720E">
            <w:pPr>
              <w:rPr>
                <w:b/>
                <w:lang w:val="en-US"/>
              </w:rPr>
            </w:pPr>
            <w:bookmarkStart w:id="1096" w:name="_Toc120583429"/>
            <w:bookmarkStart w:id="1097" w:name="_Toc121321386"/>
            <w:bookmarkStart w:id="1098" w:name="_Toc121921027"/>
            <w:bookmarkStart w:id="1099" w:name="_Toc121921765"/>
            <w:bookmarkStart w:id="1100" w:name="_Toc123135028"/>
            <w:r w:rsidRPr="58DC1D24">
              <w:rPr>
                <w:lang w:val="en-US"/>
              </w:rPr>
              <w:t xml:space="preserve">MB </w:t>
            </w:r>
            <w:r w:rsidR="0723EC34" w:rsidRPr="58DC1D24">
              <w:rPr>
                <w:lang w:val="en-US"/>
              </w:rPr>
              <w:t>025; MB 048; MB 0</w:t>
            </w:r>
            <w:bookmarkEnd w:id="1090"/>
            <w:bookmarkEnd w:id="1096"/>
            <w:bookmarkEnd w:id="1097"/>
            <w:bookmarkEnd w:id="1098"/>
            <w:bookmarkEnd w:id="1099"/>
            <w:r w:rsidR="0723EC34" w:rsidRPr="58DC1D24">
              <w:rPr>
                <w:lang w:val="en-US"/>
              </w:rPr>
              <w:t>49; MB 070; MB 071</w:t>
            </w:r>
            <w:r w:rsidR="78607EFD" w:rsidRPr="58DC1D24">
              <w:rPr>
                <w:lang w:val="en-US"/>
              </w:rPr>
              <w:t>; MB 072</w:t>
            </w:r>
            <w:bookmarkEnd w:id="1100"/>
          </w:p>
          <w:p w14:paraId="6E36661F" w14:textId="77777777" w:rsidR="00F663BB" w:rsidRPr="00620205" w:rsidRDefault="00F663BB" w:rsidP="00EC720E">
            <w:pPr>
              <w:rPr>
                <w:lang w:val="en-US"/>
              </w:rPr>
            </w:pPr>
          </w:p>
        </w:tc>
      </w:tr>
    </w:tbl>
    <w:p w14:paraId="38645DC7" w14:textId="77777777" w:rsidR="002F5ADA" w:rsidRPr="00620205" w:rsidRDefault="002F5ADA">
      <w:pPr>
        <w:widowControl/>
        <w:spacing w:line="240" w:lineRule="auto"/>
        <w:rPr>
          <w:lang w:val="en-US"/>
        </w:rPr>
      </w:pPr>
      <w:r w:rsidRPr="00620205">
        <w:rPr>
          <w:lang w:val="en-US"/>
        </w:rPr>
        <w:br w:type="page"/>
      </w:r>
    </w:p>
    <w:p w14:paraId="56973F73" w14:textId="5FD6A204" w:rsidR="002F5ADA" w:rsidRPr="00EC720E" w:rsidRDefault="0AD293FB" w:rsidP="00EC720E">
      <w:pPr>
        <w:pStyle w:val="Kop2"/>
      </w:pPr>
      <w:bookmarkStart w:id="1101" w:name="_Toc121321387"/>
      <w:bookmarkStart w:id="1102" w:name="_Toc121921028"/>
      <w:bookmarkStart w:id="1103" w:name="_Toc121921766"/>
      <w:bookmarkStart w:id="1104" w:name="_Toc124436886"/>
      <w:r w:rsidRPr="00EC720E">
        <w:lastRenderedPageBreak/>
        <w:t>OAP – integratie</w:t>
      </w:r>
      <w:bookmarkEnd w:id="1101"/>
      <w:bookmarkEnd w:id="1102"/>
      <w:bookmarkEnd w:id="1103"/>
      <w:bookmarkEnd w:id="1104"/>
    </w:p>
    <w:p w14:paraId="135E58C4" w14:textId="77777777" w:rsidR="009C0B41" w:rsidRDefault="009C0B41" w:rsidP="009C0B41"/>
    <w:tbl>
      <w:tblPr>
        <w:tblStyle w:val="Tabelraster"/>
        <w:tblW w:w="0" w:type="auto"/>
        <w:tblLook w:val="04A0" w:firstRow="1" w:lastRow="0" w:firstColumn="1" w:lastColumn="0" w:noHBand="0" w:noVBand="1"/>
      </w:tblPr>
      <w:tblGrid>
        <w:gridCol w:w="2729"/>
        <w:gridCol w:w="4921"/>
      </w:tblGrid>
      <w:tr w:rsidR="009C0B41" w14:paraId="2DCD3186" w14:textId="77777777" w:rsidTr="51CC2BF1">
        <w:tc>
          <w:tcPr>
            <w:tcW w:w="2729" w:type="dxa"/>
            <w:shd w:val="clear" w:color="auto" w:fill="B4C6E7" w:themeFill="accent1" w:themeFillTint="66"/>
          </w:tcPr>
          <w:p w14:paraId="581EB98D" w14:textId="77777777" w:rsidR="009C0B41" w:rsidRPr="00EC720E" w:rsidRDefault="009C0B41" w:rsidP="00EC720E">
            <w:pPr>
              <w:rPr>
                <w:b/>
                <w:bCs/>
              </w:rPr>
            </w:pPr>
            <w:bookmarkStart w:id="1105" w:name="_Toc119925154"/>
            <w:bookmarkStart w:id="1106" w:name="_Toc119926908"/>
            <w:bookmarkStart w:id="1107" w:name="_Toc119942736"/>
            <w:bookmarkStart w:id="1108" w:name="_Toc120583431"/>
            <w:bookmarkStart w:id="1109" w:name="_Toc121321388"/>
            <w:bookmarkStart w:id="1110" w:name="_Toc121921029"/>
            <w:bookmarkStart w:id="1111" w:name="_Toc121921767"/>
            <w:bookmarkStart w:id="1112" w:name="_Toc123135030"/>
            <w:r w:rsidRPr="00EC720E">
              <w:rPr>
                <w:b/>
                <w:bCs/>
              </w:rPr>
              <w:t>Doel</w:t>
            </w:r>
            <w:bookmarkEnd w:id="1105"/>
            <w:bookmarkEnd w:id="1106"/>
            <w:bookmarkEnd w:id="1107"/>
            <w:bookmarkEnd w:id="1108"/>
            <w:bookmarkEnd w:id="1109"/>
            <w:bookmarkEnd w:id="1110"/>
            <w:bookmarkEnd w:id="1111"/>
            <w:bookmarkEnd w:id="1112"/>
          </w:p>
        </w:tc>
        <w:tc>
          <w:tcPr>
            <w:tcW w:w="4921" w:type="dxa"/>
          </w:tcPr>
          <w:p w14:paraId="031054C0" w14:textId="61A80C19" w:rsidR="009D5BEF" w:rsidRDefault="5A162BE2" w:rsidP="00EC720E">
            <w:pPr>
              <w:rPr>
                <w:b/>
              </w:rPr>
            </w:pPr>
            <w:bookmarkStart w:id="1113" w:name="_Toc119925155"/>
            <w:bookmarkStart w:id="1114" w:name="_Toc119926909"/>
            <w:bookmarkStart w:id="1115" w:name="_Toc119942737"/>
            <w:bookmarkStart w:id="1116" w:name="_Toc120583432"/>
            <w:bookmarkStart w:id="1117" w:name="_Toc121321389"/>
            <w:bookmarkStart w:id="1118" w:name="_Toc121921030"/>
            <w:bookmarkStart w:id="1119" w:name="_Toc121921768"/>
            <w:bookmarkStart w:id="1120" w:name="_Toc123135031"/>
            <w:r>
              <w:t>De OAP</w:t>
            </w:r>
            <w:r w:rsidR="6DFE4CDD">
              <w:t>-</w:t>
            </w:r>
            <w:r>
              <w:t xml:space="preserve">integratie wordt gebruikt om berichten uit het </w:t>
            </w:r>
            <w:r w:rsidR="7079AE15">
              <w:t xml:space="preserve">bestaande </w:t>
            </w:r>
            <w:r>
              <w:t xml:space="preserve">Verpleegkundig en Medisch oproepsysteem (VOS/MOS) </w:t>
            </w:r>
            <w:r w:rsidR="4132EC4A">
              <w:t xml:space="preserve">ASCOM </w:t>
            </w:r>
            <w:r>
              <w:t>aan te bieden aan de Message Broker t.b.v. alarmdistributie aan zorgverleners.</w:t>
            </w:r>
            <w:bookmarkEnd w:id="1113"/>
            <w:bookmarkEnd w:id="1114"/>
            <w:bookmarkEnd w:id="1115"/>
            <w:bookmarkEnd w:id="1116"/>
            <w:bookmarkEnd w:id="1117"/>
            <w:bookmarkEnd w:id="1118"/>
            <w:bookmarkEnd w:id="1119"/>
            <w:bookmarkEnd w:id="1120"/>
          </w:p>
          <w:p w14:paraId="62EBF9A1" w14:textId="77777777" w:rsidR="009C0B41" w:rsidRPr="00C40698" w:rsidRDefault="009C0B41" w:rsidP="00EC720E"/>
        </w:tc>
      </w:tr>
      <w:tr w:rsidR="009C0B41" w14:paraId="6A27A654" w14:textId="77777777" w:rsidTr="51CC2BF1">
        <w:tc>
          <w:tcPr>
            <w:tcW w:w="2729" w:type="dxa"/>
            <w:shd w:val="clear" w:color="auto" w:fill="B4C6E7" w:themeFill="accent1" w:themeFillTint="66"/>
          </w:tcPr>
          <w:p w14:paraId="113341E9" w14:textId="77777777" w:rsidR="009C0B41" w:rsidRPr="00EC720E" w:rsidRDefault="009C0B41" w:rsidP="00EC720E">
            <w:pPr>
              <w:rPr>
                <w:b/>
                <w:bCs/>
              </w:rPr>
            </w:pPr>
            <w:bookmarkStart w:id="1121" w:name="_Toc119925156"/>
            <w:bookmarkStart w:id="1122" w:name="_Toc119926910"/>
            <w:bookmarkStart w:id="1123" w:name="_Toc119942738"/>
            <w:bookmarkStart w:id="1124" w:name="_Toc120583433"/>
            <w:bookmarkStart w:id="1125" w:name="_Toc121321390"/>
            <w:bookmarkStart w:id="1126" w:name="_Toc121921031"/>
            <w:bookmarkStart w:id="1127" w:name="_Toc121921769"/>
            <w:bookmarkStart w:id="1128" w:name="_Toc123135032"/>
            <w:r w:rsidRPr="00EC720E">
              <w:rPr>
                <w:b/>
                <w:bCs/>
              </w:rPr>
              <w:t>Toepassing</w:t>
            </w:r>
            <w:bookmarkEnd w:id="1121"/>
            <w:bookmarkEnd w:id="1122"/>
            <w:bookmarkEnd w:id="1123"/>
            <w:bookmarkEnd w:id="1124"/>
            <w:bookmarkEnd w:id="1125"/>
            <w:bookmarkEnd w:id="1126"/>
            <w:bookmarkEnd w:id="1127"/>
            <w:bookmarkEnd w:id="1128"/>
            <w:r w:rsidRPr="00EC720E">
              <w:rPr>
                <w:b/>
                <w:bCs/>
              </w:rPr>
              <w:t xml:space="preserve"> </w:t>
            </w:r>
          </w:p>
          <w:p w14:paraId="0C6C2CD5" w14:textId="77777777" w:rsidR="009C0B41" w:rsidRPr="00EC720E" w:rsidRDefault="009C0B41" w:rsidP="00EC720E">
            <w:pPr>
              <w:rPr>
                <w:b/>
                <w:bCs/>
              </w:rPr>
            </w:pPr>
          </w:p>
        </w:tc>
        <w:tc>
          <w:tcPr>
            <w:tcW w:w="4921" w:type="dxa"/>
          </w:tcPr>
          <w:p w14:paraId="2ED8FF54" w14:textId="62F89B8C" w:rsidR="009C0B41" w:rsidRPr="00C40698" w:rsidRDefault="009C0B41" w:rsidP="00EC720E">
            <w:pPr>
              <w:rPr>
                <w:b/>
              </w:rPr>
            </w:pPr>
            <w:bookmarkStart w:id="1129" w:name="_Toc119925157"/>
            <w:bookmarkStart w:id="1130" w:name="_Toc119926911"/>
            <w:bookmarkStart w:id="1131" w:name="_Toc119942739"/>
            <w:bookmarkStart w:id="1132" w:name="_Toc120583434"/>
            <w:bookmarkStart w:id="1133" w:name="_Toc121321391"/>
            <w:bookmarkStart w:id="1134" w:name="_Toc121921032"/>
            <w:bookmarkStart w:id="1135" w:name="_Toc121921770"/>
            <w:bookmarkStart w:id="1136" w:name="_Toc123135033"/>
            <w:r w:rsidRPr="00182590">
              <w:t>Message Broker</w:t>
            </w:r>
            <w:bookmarkEnd w:id="1129"/>
            <w:bookmarkEnd w:id="1130"/>
            <w:bookmarkEnd w:id="1131"/>
            <w:bookmarkEnd w:id="1132"/>
            <w:bookmarkEnd w:id="1133"/>
            <w:bookmarkEnd w:id="1134"/>
            <w:bookmarkEnd w:id="1135"/>
            <w:bookmarkEnd w:id="1136"/>
          </w:p>
        </w:tc>
      </w:tr>
      <w:tr w:rsidR="009C0B41" w14:paraId="02170ABD" w14:textId="77777777" w:rsidTr="51CC2BF1">
        <w:tc>
          <w:tcPr>
            <w:tcW w:w="2729" w:type="dxa"/>
            <w:shd w:val="clear" w:color="auto" w:fill="B4C6E7" w:themeFill="accent1" w:themeFillTint="66"/>
          </w:tcPr>
          <w:p w14:paraId="3B3FBF8B" w14:textId="77777777" w:rsidR="009C0B41" w:rsidRPr="00EC720E" w:rsidRDefault="009C0B41" w:rsidP="00EC720E">
            <w:pPr>
              <w:rPr>
                <w:b/>
                <w:bCs/>
              </w:rPr>
            </w:pPr>
            <w:bookmarkStart w:id="1137" w:name="_Toc119925158"/>
            <w:bookmarkStart w:id="1138" w:name="_Toc119926912"/>
            <w:bookmarkStart w:id="1139" w:name="_Toc119942740"/>
            <w:bookmarkStart w:id="1140" w:name="_Toc120583435"/>
            <w:bookmarkStart w:id="1141" w:name="_Toc121321392"/>
            <w:bookmarkStart w:id="1142" w:name="_Toc121921033"/>
            <w:bookmarkStart w:id="1143" w:name="_Toc121921771"/>
            <w:bookmarkStart w:id="1144" w:name="_Toc123135034"/>
            <w:r w:rsidRPr="00EC720E">
              <w:rPr>
                <w:b/>
                <w:bCs/>
              </w:rPr>
              <w:t>Leverancier</w:t>
            </w:r>
            <w:bookmarkEnd w:id="1137"/>
            <w:bookmarkEnd w:id="1138"/>
            <w:bookmarkEnd w:id="1139"/>
            <w:bookmarkEnd w:id="1140"/>
            <w:bookmarkEnd w:id="1141"/>
            <w:bookmarkEnd w:id="1142"/>
            <w:bookmarkEnd w:id="1143"/>
            <w:bookmarkEnd w:id="1144"/>
          </w:p>
        </w:tc>
        <w:tc>
          <w:tcPr>
            <w:tcW w:w="4921" w:type="dxa"/>
          </w:tcPr>
          <w:p w14:paraId="3053A7BC" w14:textId="77777777" w:rsidR="009C0B41" w:rsidRDefault="009C0B41" w:rsidP="00EC720E">
            <w:pPr>
              <w:rPr>
                <w:b/>
              </w:rPr>
            </w:pPr>
            <w:bookmarkStart w:id="1145" w:name="_Toc119925159"/>
            <w:bookmarkStart w:id="1146" w:name="_Toc119926913"/>
            <w:bookmarkStart w:id="1147" w:name="_Toc119942741"/>
            <w:bookmarkStart w:id="1148" w:name="_Toc120583436"/>
            <w:bookmarkStart w:id="1149" w:name="_Toc121321393"/>
            <w:bookmarkStart w:id="1150" w:name="_Toc121921034"/>
            <w:bookmarkStart w:id="1151" w:name="_Toc121921772"/>
            <w:bookmarkStart w:id="1152" w:name="_Toc123135035"/>
            <w:r>
              <w:t>ASCOM</w:t>
            </w:r>
            <w:bookmarkEnd w:id="1145"/>
            <w:bookmarkEnd w:id="1146"/>
            <w:bookmarkEnd w:id="1147"/>
            <w:bookmarkEnd w:id="1148"/>
            <w:bookmarkEnd w:id="1149"/>
            <w:bookmarkEnd w:id="1150"/>
            <w:bookmarkEnd w:id="1151"/>
            <w:bookmarkEnd w:id="1152"/>
            <w:r>
              <w:t xml:space="preserve"> </w:t>
            </w:r>
          </w:p>
          <w:p w14:paraId="709E88E4" w14:textId="77777777" w:rsidR="009C0B41" w:rsidRPr="00C40698" w:rsidRDefault="009C0B41" w:rsidP="00EC720E"/>
        </w:tc>
      </w:tr>
      <w:tr w:rsidR="009C0B41" w14:paraId="675A0239" w14:textId="77777777" w:rsidTr="51CC2BF1">
        <w:tc>
          <w:tcPr>
            <w:tcW w:w="2729" w:type="dxa"/>
            <w:shd w:val="clear" w:color="auto" w:fill="B4C6E7" w:themeFill="accent1" w:themeFillTint="66"/>
          </w:tcPr>
          <w:p w14:paraId="3335C75B" w14:textId="77777777" w:rsidR="009C0B41" w:rsidRPr="00EC720E" w:rsidRDefault="009C0B41" w:rsidP="00EC720E">
            <w:pPr>
              <w:rPr>
                <w:b/>
                <w:bCs/>
              </w:rPr>
            </w:pPr>
            <w:bookmarkStart w:id="1153" w:name="_Toc119925160"/>
            <w:bookmarkStart w:id="1154" w:name="_Toc119926914"/>
            <w:bookmarkStart w:id="1155" w:name="_Toc119942742"/>
            <w:bookmarkStart w:id="1156" w:name="_Toc120583437"/>
            <w:bookmarkStart w:id="1157" w:name="_Toc121321394"/>
            <w:bookmarkStart w:id="1158" w:name="_Toc121921035"/>
            <w:bookmarkStart w:id="1159" w:name="_Toc121921773"/>
            <w:bookmarkStart w:id="1160" w:name="_Toc123135036"/>
            <w:r w:rsidRPr="00EC720E">
              <w:rPr>
                <w:b/>
                <w:bCs/>
              </w:rPr>
              <w:t>Bestaand integratievorm</w:t>
            </w:r>
            <w:bookmarkEnd w:id="1153"/>
            <w:bookmarkEnd w:id="1154"/>
            <w:bookmarkEnd w:id="1155"/>
            <w:bookmarkEnd w:id="1156"/>
            <w:bookmarkEnd w:id="1157"/>
            <w:bookmarkEnd w:id="1158"/>
            <w:bookmarkEnd w:id="1159"/>
            <w:bookmarkEnd w:id="1160"/>
          </w:p>
        </w:tc>
        <w:tc>
          <w:tcPr>
            <w:tcW w:w="4921" w:type="dxa"/>
          </w:tcPr>
          <w:p w14:paraId="7E84075E" w14:textId="77777777" w:rsidR="009C0B41" w:rsidRDefault="009C0B41" w:rsidP="00EC720E">
            <w:r>
              <w:t xml:space="preserve">ASCOM Specifiek </w:t>
            </w:r>
          </w:p>
          <w:p w14:paraId="779F8E76" w14:textId="77777777" w:rsidR="009C0B41" w:rsidRPr="00C40698" w:rsidRDefault="009C0B41" w:rsidP="00EC720E"/>
        </w:tc>
      </w:tr>
      <w:tr w:rsidR="009C0B41" w14:paraId="686B6AAE" w14:textId="77777777" w:rsidTr="51CC2BF1">
        <w:tc>
          <w:tcPr>
            <w:tcW w:w="2729" w:type="dxa"/>
            <w:shd w:val="clear" w:color="auto" w:fill="B4C6E7" w:themeFill="accent1" w:themeFillTint="66"/>
          </w:tcPr>
          <w:p w14:paraId="18904EA2" w14:textId="77777777" w:rsidR="009C0B41" w:rsidRPr="00EC720E" w:rsidRDefault="009C0B41" w:rsidP="00EC720E">
            <w:pPr>
              <w:rPr>
                <w:b/>
                <w:bCs/>
              </w:rPr>
            </w:pPr>
            <w:bookmarkStart w:id="1161" w:name="_Toc119925161"/>
            <w:bookmarkStart w:id="1162" w:name="_Toc119926915"/>
            <w:bookmarkStart w:id="1163" w:name="_Toc119942743"/>
            <w:bookmarkStart w:id="1164" w:name="_Toc120583438"/>
            <w:bookmarkStart w:id="1165" w:name="_Toc121321395"/>
            <w:bookmarkStart w:id="1166" w:name="_Toc121921036"/>
            <w:bookmarkStart w:id="1167" w:name="_Toc121921774"/>
            <w:bookmarkStart w:id="1168" w:name="_Toc123135037"/>
            <w:r w:rsidRPr="00EC720E">
              <w:rPr>
                <w:b/>
                <w:bCs/>
              </w:rPr>
              <w:t>Gevraagde integratievorm</w:t>
            </w:r>
            <w:bookmarkEnd w:id="1161"/>
            <w:bookmarkEnd w:id="1162"/>
            <w:bookmarkEnd w:id="1163"/>
            <w:bookmarkEnd w:id="1164"/>
            <w:bookmarkEnd w:id="1165"/>
            <w:bookmarkEnd w:id="1166"/>
            <w:bookmarkEnd w:id="1167"/>
            <w:bookmarkEnd w:id="1168"/>
          </w:p>
        </w:tc>
        <w:tc>
          <w:tcPr>
            <w:tcW w:w="4921" w:type="dxa"/>
          </w:tcPr>
          <w:p w14:paraId="1488613C" w14:textId="77777777" w:rsidR="009C0B41" w:rsidRPr="00D63592" w:rsidRDefault="5A162BE2" w:rsidP="00EC720E">
            <w:pPr>
              <w:rPr>
                <w:b/>
              </w:rPr>
            </w:pPr>
            <w:bookmarkStart w:id="1169" w:name="_Toc119925162"/>
            <w:bookmarkStart w:id="1170" w:name="_Toc119926916"/>
            <w:bookmarkStart w:id="1171" w:name="_Toc119942744"/>
            <w:bookmarkStart w:id="1172" w:name="_Toc120583439"/>
            <w:bookmarkStart w:id="1173" w:name="_Toc121321396"/>
            <w:bookmarkStart w:id="1174" w:name="_Toc121921037"/>
            <w:bookmarkStart w:id="1175" w:name="_Toc121921775"/>
            <w:bookmarkStart w:id="1176" w:name="_Toc123135038"/>
            <w:r>
              <w:t>OAP</w:t>
            </w:r>
            <w:bookmarkEnd w:id="1169"/>
            <w:bookmarkEnd w:id="1170"/>
            <w:bookmarkEnd w:id="1171"/>
            <w:bookmarkEnd w:id="1172"/>
            <w:bookmarkEnd w:id="1173"/>
            <w:bookmarkEnd w:id="1174"/>
            <w:bookmarkEnd w:id="1175"/>
            <w:bookmarkEnd w:id="1176"/>
            <w:r>
              <w:t xml:space="preserve"> </w:t>
            </w:r>
          </w:p>
          <w:p w14:paraId="7818863E" w14:textId="77777777" w:rsidR="009C0B41" w:rsidRPr="00C40698" w:rsidRDefault="009C0B41" w:rsidP="00EC720E"/>
        </w:tc>
      </w:tr>
      <w:tr w:rsidR="009C0B41" w14:paraId="36BA44E2" w14:textId="77777777" w:rsidTr="51CC2BF1">
        <w:tc>
          <w:tcPr>
            <w:tcW w:w="2729" w:type="dxa"/>
            <w:shd w:val="clear" w:color="auto" w:fill="B4C6E7" w:themeFill="accent1" w:themeFillTint="66"/>
          </w:tcPr>
          <w:p w14:paraId="291FFDBC" w14:textId="77777777" w:rsidR="009C0B41" w:rsidRPr="00EC720E" w:rsidRDefault="009C0B41" w:rsidP="00EC720E">
            <w:pPr>
              <w:rPr>
                <w:b/>
                <w:bCs/>
              </w:rPr>
            </w:pPr>
            <w:bookmarkStart w:id="1177" w:name="_Toc119925163"/>
            <w:bookmarkStart w:id="1178" w:name="_Toc119926917"/>
            <w:bookmarkStart w:id="1179" w:name="_Toc119942745"/>
            <w:bookmarkStart w:id="1180" w:name="_Toc120583440"/>
            <w:bookmarkStart w:id="1181" w:name="_Toc121321397"/>
            <w:bookmarkStart w:id="1182" w:name="_Toc121921038"/>
            <w:bookmarkStart w:id="1183" w:name="_Toc121921776"/>
            <w:bookmarkStart w:id="1184" w:name="_Toc123135039"/>
            <w:proofErr w:type="spellStart"/>
            <w:r w:rsidRPr="00EC720E">
              <w:rPr>
                <w:b/>
                <w:bCs/>
              </w:rPr>
              <w:t>Use</w:t>
            </w:r>
            <w:proofErr w:type="spellEnd"/>
            <w:r w:rsidRPr="00EC720E">
              <w:rPr>
                <w:b/>
                <w:bCs/>
              </w:rPr>
              <w:t>-Case</w:t>
            </w:r>
            <w:bookmarkEnd w:id="1177"/>
            <w:bookmarkEnd w:id="1178"/>
            <w:bookmarkEnd w:id="1179"/>
            <w:bookmarkEnd w:id="1180"/>
            <w:bookmarkEnd w:id="1181"/>
            <w:bookmarkEnd w:id="1182"/>
            <w:bookmarkEnd w:id="1183"/>
            <w:bookmarkEnd w:id="1184"/>
          </w:p>
        </w:tc>
        <w:tc>
          <w:tcPr>
            <w:tcW w:w="4921" w:type="dxa"/>
          </w:tcPr>
          <w:p w14:paraId="41E41356" w14:textId="77777777" w:rsidR="009C0B41" w:rsidRDefault="009C0B41" w:rsidP="00EC720E">
            <w:pPr>
              <w:rPr>
                <w:b/>
              </w:rPr>
            </w:pPr>
            <w:bookmarkStart w:id="1185" w:name="_Toc119925164"/>
            <w:bookmarkStart w:id="1186" w:name="_Toc119926918"/>
            <w:bookmarkStart w:id="1187" w:name="_Toc119942746"/>
            <w:bookmarkStart w:id="1188" w:name="_Toc120583441"/>
            <w:bookmarkStart w:id="1189" w:name="_Toc121321398"/>
            <w:bookmarkStart w:id="1190" w:name="_Toc121921039"/>
            <w:bookmarkStart w:id="1191" w:name="_Toc121921777"/>
            <w:bookmarkStart w:id="1192" w:name="_Toc123135040"/>
            <w:r w:rsidRPr="00C40698">
              <w:t>Niet van toepassing</w:t>
            </w:r>
            <w:bookmarkEnd w:id="1185"/>
            <w:bookmarkEnd w:id="1186"/>
            <w:bookmarkEnd w:id="1187"/>
            <w:bookmarkEnd w:id="1188"/>
            <w:bookmarkEnd w:id="1189"/>
            <w:bookmarkEnd w:id="1190"/>
            <w:bookmarkEnd w:id="1191"/>
            <w:bookmarkEnd w:id="1192"/>
          </w:p>
          <w:p w14:paraId="44F69B9A" w14:textId="77777777" w:rsidR="009C0B41" w:rsidRPr="00C40698" w:rsidRDefault="009C0B41" w:rsidP="00EC720E"/>
        </w:tc>
      </w:tr>
      <w:tr w:rsidR="009C0B41" w:rsidRPr="002F7C94" w14:paraId="13474995" w14:textId="77777777" w:rsidTr="51CC2BF1">
        <w:trPr>
          <w:trHeight w:val="300"/>
        </w:trPr>
        <w:tc>
          <w:tcPr>
            <w:tcW w:w="2729" w:type="dxa"/>
            <w:shd w:val="clear" w:color="auto" w:fill="B4C6E7" w:themeFill="accent1" w:themeFillTint="66"/>
          </w:tcPr>
          <w:p w14:paraId="067CDC73" w14:textId="0B168838" w:rsidR="009C0B41" w:rsidRPr="00EC720E" w:rsidRDefault="00626F0D" w:rsidP="00EC720E">
            <w:pPr>
              <w:rPr>
                <w:b/>
                <w:bCs/>
              </w:rPr>
            </w:pPr>
            <w:bookmarkStart w:id="1193" w:name="_Toc119925165"/>
            <w:bookmarkStart w:id="1194" w:name="_Toc119926919"/>
            <w:bookmarkStart w:id="1195" w:name="_Toc119942747"/>
            <w:bookmarkStart w:id="1196" w:name="_Toc120583442"/>
            <w:bookmarkStart w:id="1197" w:name="_Toc121321399"/>
            <w:bookmarkStart w:id="1198" w:name="_Toc121921040"/>
            <w:bookmarkStart w:id="1199" w:name="_Toc121921778"/>
            <w:bookmarkStart w:id="1200" w:name="_Toc123135041"/>
            <w:r w:rsidRPr="00EC720E">
              <w:rPr>
                <w:b/>
                <w:bCs/>
              </w:rPr>
              <w:t>Aanvullende d</w:t>
            </w:r>
            <w:r w:rsidR="009C0B41" w:rsidRPr="00EC720E">
              <w:rPr>
                <w:b/>
                <w:bCs/>
              </w:rPr>
              <w:t>ocumentatie</w:t>
            </w:r>
            <w:bookmarkEnd w:id="1193"/>
            <w:bookmarkEnd w:id="1194"/>
            <w:bookmarkEnd w:id="1195"/>
            <w:bookmarkEnd w:id="1196"/>
            <w:bookmarkEnd w:id="1197"/>
            <w:bookmarkEnd w:id="1198"/>
            <w:bookmarkEnd w:id="1199"/>
            <w:bookmarkEnd w:id="1200"/>
            <w:r w:rsidR="009C0B41" w:rsidRPr="00EC720E">
              <w:rPr>
                <w:b/>
                <w:bCs/>
              </w:rPr>
              <w:t xml:space="preserve"> </w:t>
            </w:r>
          </w:p>
        </w:tc>
        <w:tc>
          <w:tcPr>
            <w:tcW w:w="4921" w:type="dxa"/>
          </w:tcPr>
          <w:p w14:paraId="4E63C2A2" w14:textId="289CD114" w:rsidR="596BB2D4" w:rsidRPr="009C2BEF" w:rsidRDefault="6356CC1C" w:rsidP="00EC720E">
            <w:pPr>
              <w:rPr>
                <w:lang w:val="en-US"/>
              </w:rPr>
            </w:pPr>
            <w:r w:rsidRPr="51CC2BF1">
              <w:rPr>
                <w:lang w:val="en-US"/>
              </w:rPr>
              <w:t xml:space="preserve">Function Description Open </w:t>
            </w:r>
            <w:r w:rsidR="00367C05" w:rsidRPr="51CC2BF1">
              <w:rPr>
                <w:lang w:val="en-US"/>
              </w:rPr>
              <w:t>Access</w:t>
            </w:r>
            <w:r w:rsidRPr="51CC2BF1">
              <w:rPr>
                <w:lang w:val="en-US"/>
              </w:rPr>
              <w:t xml:space="preserve"> Protocol (OAP) version 4.x</w:t>
            </w:r>
            <w:r w:rsidR="30716DA4" w:rsidRPr="51CC2BF1">
              <w:rPr>
                <w:lang w:val="en-US"/>
              </w:rPr>
              <w:t xml:space="preserve"> (</w:t>
            </w:r>
            <w:proofErr w:type="spellStart"/>
            <w:r w:rsidR="30716DA4" w:rsidRPr="51CC2BF1">
              <w:rPr>
                <w:lang w:val="en-US"/>
              </w:rPr>
              <w:t>Ascom</w:t>
            </w:r>
            <w:proofErr w:type="spellEnd"/>
            <w:r w:rsidR="30716DA4" w:rsidRPr="51CC2BF1">
              <w:rPr>
                <w:lang w:val="en-US"/>
              </w:rPr>
              <w:t>)</w:t>
            </w:r>
          </w:p>
          <w:p w14:paraId="7286A8B9" w14:textId="1D07D5F7" w:rsidR="009C0B41" w:rsidRPr="009C2BEF" w:rsidRDefault="009C0B41" w:rsidP="00EC720E">
            <w:pPr>
              <w:rPr>
                <w:lang w:val="en-US"/>
              </w:rPr>
            </w:pPr>
          </w:p>
        </w:tc>
      </w:tr>
      <w:tr w:rsidR="009C0B41" w14:paraId="6C14AEAD" w14:textId="77777777" w:rsidTr="51CC2BF1">
        <w:tc>
          <w:tcPr>
            <w:tcW w:w="2729" w:type="dxa"/>
            <w:shd w:val="clear" w:color="auto" w:fill="B4C6E7" w:themeFill="accent1" w:themeFillTint="66"/>
          </w:tcPr>
          <w:p w14:paraId="0F05FA7A" w14:textId="77777777" w:rsidR="009C0B41" w:rsidRPr="00EC720E" w:rsidRDefault="009C0B41" w:rsidP="00EC720E">
            <w:pPr>
              <w:rPr>
                <w:b/>
                <w:bCs/>
              </w:rPr>
            </w:pPr>
            <w:bookmarkStart w:id="1201" w:name="_Toc119925167"/>
            <w:bookmarkStart w:id="1202" w:name="_Toc119926921"/>
            <w:bookmarkStart w:id="1203" w:name="_Toc119942749"/>
            <w:bookmarkStart w:id="1204" w:name="_Toc120583444"/>
            <w:bookmarkStart w:id="1205" w:name="_Toc121321402"/>
            <w:bookmarkStart w:id="1206" w:name="_Toc121921042"/>
            <w:bookmarkStart w:id="1207" w:name="_Toc121921780"/>
            <w:bookmarkStart w:id="1208" w:name="_Toc123135042"/>
            <w:r w:rsidRPr="00EC720E">
              <w:rPr>
                <w:b/>
                <w:bCs/>
              </w:rPr>
              <w:t>Toelichting</w:t>
            </w:r>
            <w:bookmarkEnd w:id="1201"/>
            <w:bookmarkEnd w:id="1202"/>
            <w:bookmarkEnd w:id="1203"/>
            <w:bookmarkEnd w:id="1204"/>
            <w:bookmarkEnd w:id="1205"/>
            <w:bookmarkEnd w:id="1206"/>
            <w:bookmarkEnd w:id="1207"/>
            <w:bookmarkEnd w:id="1208"/>
          </w:p>
        </w:tc>
        <w:tc>
          <w:tcPr>
            <w:tcW w:w="4921" w:type="dxa"/>
          </w:tcPr>
          <w:p w14:paraId="46A9D1F6" w14:textId="7C97DF35" w:rsidR="009C0B41" w:rsidRDefault="4D0F9945" w:rsidP="00EC720E">
            <w:pPr>
              <w:rPr>
                <w:b/>
              </w:rPr>
            </w:pPr>
            <w:bookmarkStart w:id="1209" w:name="_Toc119925168"/>
            <w:bookmarkStart w:id="1210" w:name="_Toc119926922"/>
            <w:bookmarkStart w:id="1211" w:name="_Toc119942750"/>
            <w:bookmarkStart w:id="1212" w:name="_Toc120583445"/>
            <w:bookmarkStart w:id="1213" w:name="_Toc121321403"/>
            <w:bookmarkStart w:id="1214" w:name="_Toc121921043"/>
            <w:bookmarkStart w:id="1215" w:name="_Toc121921781"/>
            <w:bookmarkStart w:id="1216" w:name="_Toc123135043"/>
            <w:r>
              <w:t>Het bestaand ASCOM</w:t>
            </w:r>
            <w:r w:rsidR="4B9C9AB7">
              <w:t xml:space="preserve"> VOS/MOS-</w:t>
            </w:r>
            <w:r>
              <w:t>systeem wordt niet vervangen.</w:t>
            </w:r>
            <w:bookmarkEnd w:id="1209"/>
            <w:bookmarkEnd w:id="1210"/>
            <w:bookmarkEnd w:id="1211"/>
            <w:bookmarkEnd w:id="1212"/>
            <w:bookmarkEnd w:id="1213"/>
            <w:bookmarkEnd w:id="1214"/>
            <w:bookmarkEnd w:id="1215"/>
            <w:bookmarkEnd w:id="1216"/>
          </w:p>
          <w:p w14:paraId="5F07D11E" w14:textId="77777777" w:rsidR="00620205" w:rsidRPr="00620205" w:rsidRDefault="00620205" w:rsidP="00EC720E"/>
        </w:tc>
      </w:tr>
      <w:tr w:rsidR="009C0B41" w14:paraId="17D0FFF6" w14:textId="77777777" w:rsidTr="51CC2BF1">
        <w:tc>
          <w:tcPr>
            <w:tcW w:w="2729" w:type="dxa"/>
            <w:shd w:val="clear" w:color="auto" w:fill="B4C6E7" w:themeFill="accent1" w:themeFillTint="66"/>
          </w:tcPr>
          <w:p w14:paraId="4450BD6B" w14:textId="137467D0" w:rsidR="009C0B41" w:rsidRPr="00EC720E" w:rsidRDefault="009C0B41" w:rsidP="00EC720E">
            <w:pPr>
              <w:rPr>
                <w:b/>
                <w:bCs/>
              </w:rPr>
            </w:pPr>
            <w:bookmarkStart w:id="1217" w:name="_Toc119925169"/>
            <w:bookmarkStart w:id="1218" w:name="_Toc119926923"/>
            <w:bookmarkStart w:id="1219" w:name="_Toc119942751"/>
            <w:bookmarkStart w:id="1220" w:name="_Toc120583446"/>
            <w:bookmarkStart w:id="1221" w:name="_Toc121321404"/>
            <w:bookmarkStart w:id="1222" w:name="_Toc121921044"/>
            <w:bookmarkStart w:id="1223" w:name="_Toc121921782"/>
            <w:bookmarkStart w:id="1224" w:name="_Toc123135044"/>
            <w:r w:rsidRPr="00EC720E">
              <w:rPr>
                <w:b/>
                <w:bCs/>
              </w:rPr>
              <w:t xml:space="preserve">Relevante </w:t>
            </w:r>
            <w:proofErr w:type="gramStart"/>
            <w:r w:rsidRPr="00EC720E">
              <w:rPr>
                <w:b/>
                <w:bCs/>
              </w:rPr>
              <w:t>PvE</w:t>
            </w:r>
            <w:r w:rsidR="00367C05" w:rsidRPr="00EC720E">
              <w:rPr>
                <w:b/>
                <w:bCs/>
              </w:rPr>
              <w:t xml:space="preserve"> /</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1217"/>
            <w:bookmarkEnd w:id="1218"/>
            <w:bookmarkEnd w:id="1219"/>
            <w:bookmarkEnd w:id="1220"/>
            <w:bookmarkEnd w:id="1221"/>
            <w:bookmarkEnd w:id="1222"/>
            <w:bookmarkEnd w:id="1223"/>
            <w:bookmarkEnd w:id="1224"/>
            <w:r w:rsidRPr="00EC720E">
              <w:rPr>
                <w:b/>
                <w:bCs/>
              </w:rPr>
              <w:t xml:space="preserve"> </w:t>
            </w:r>
          </w:p>
        </w:tc>
        <w:tc>
          <w:tcPr>
            <w:tcW w:w="4921" w:type="dxa"/>
          </w:tcPr>
          <w:p w14:paraId="1B2BF132" w14:textId="1FB8A251" w:rsidR="009C0B41" w:rsidRDefault="0B772B7B" w:rsidP="00EC720E">
            <w:pPr>
              <w:rPr>
                <w:b/>
                <w:color w:val="FF0000"/>
              </w:rPr>
            </w:pPr>
            <w:bookmarkStart w:id="1225" w:name="_Toc120583447"/>
            <w:bookmarkStart w:id="1226" w:name="_Toc121321405"/>
            <w:bookmarkStart w:id="1227" w:name="_Toc121921045"/>
            <w:bookmarkStart w:id="1228" w:name="_Toc121921783"/>
            <w:bookmarkStart w:id="1229" w:name="_Toc123135045"/>
            <w:r w:rsidRPr="7DE187D6">
              <w:t>MB 025</w:t>
            </w:r>
            <w:bookmarkEnd w:id="1225"/>
            <w:bookmarkEnd w:id="1226"/>
            <w:bookmarkEnd w:id="1227"/>
            <w:bookmarkEnd w:id="1228"/>
            <w:bookmarkEnd w:id="1229"/>
          </w:p>
          <w:p w14:paraId="41508A3C" w14:textId="77777777" w:rsidR="009C0B41" w:rsidRPr="00D63592" w:rsidRDefault="009C0B41" w:rsidP="00EC720E"/>
        </w:tc>
      </w:tr>
    </w:tbl>
    <w:p w14:paraId="43D6B1D6" w14:textId="77777777" w:rsidR="009C0B41" w:rsidRDefault="009C0B41" w:rsidP="009C0B41"/>
    <w:p w14:paraId="17DBC151" w14:textId="77777777" w:rsidR="009C0B41" w:rsidRDefault="009C0B41" w:rsidP="009C0B41"/>
    <w:p w14:paraId="6F8BD81B" w14:textId="77777777" w:rsidR="003A5144" w:rsidRPr="000777D4" w:rsidRDefault="009C0B41">
      <w:pPr>
        <w:widowControl/>
        <w:spacing w:line="240" w:lineRule="auto"/>
      </w:pPr>
      <w:r>
        <w:br w:type="page"/>
      </w:r>
    </w:p>
    <w:p w14:paraId="4614625F" w14:textId="732DFB4D" w:rsidR="003A5144" w:rsidRDefault="00EC720E" w:rsidP="00EC720E">
      <w:pPr>
        <w:pStyle w:val="Kop2"/>
        <w:rPr>
          <w:lang w:val="en-US"/>
        </w:rPr>
      </w:pPr>
      <w:bookmarkStart w:id="1230" w:name="_Toc121321406"/>
      <w:bookmarkStart w:id="1231" w:name="_Toc121921046"/>
      <w:bookmarkStart w:id="1232" w:name="_Toc121921784"/>
      <w:bookmarkStart w:id="1233" w:name="_Toc124436887"/>
      <w:proofErr w:type="spellStart"/>
      <w:r>
        <w:rPr>
          <w:lang w:val="en-US"/>
        </w:rPr>
        <w:lastRenderedPageBreak/>
        <w:t>Buize</w:t>
      </w:r>
      <w:r w:rsidR="4D3510DF" w:rsidRPr="24881D37">
        <w:rPr>
          <w:lang w:val="en-US"/>
        </w:rPr>
        <w:t>npost</w:t>
      </w:r>
      <w:proofErr w:type="spellEnd"/>
      <w:r>
        <w:rPr>
          <w:lang w:val="en-US"/>
        </w:rPr>
        <w:t xml:space="preserve"> </w:t>
      </w:r>
      <w:proofErr w:type="spellStart"/>
      <w:r w:rsidR="4D3510DF" w:rsidRPr="24881D37">
        <w:rPr>
          <w:lang w:val="en-US"/>
        </w:rPr>
        <w:t>integratie</w:t>
      </w:r>
      <w:bookmarkEnd w:id="1230"/>
      <w:bookmarkEnd w:id="1231"/>
      <w:bookmarkEnd w:id="1232"/>
      <w:bookmarkEnd w:id="1233"/>
      <w:proofErr w:type="spellEnd"/>
    </w:p>
    <w:p w14:paraId="4B9DEA78" w14:textId="77777777" w:rsidR="00EC720E" w:rsidRPr="00EC720E" w:rsidRDefault="00EC720E" w:rsidP="00EC720E">
      <w:pPr>
        <w:rPr>
          <w:lang w:val="en-US"/>
        </w:rPr>
      </w:pPr>
    </w:p>
    <w:tbl>
      <w:tblPr>
        <w:tblStyle w:val="Tabelraster"/>
        <w:tblW w:w="0" w:type="auto"/>
        <w:tblLook w:val="04A0" w:firstRow="1" w:lastRow="0" w:firstColumn="1" w:lastColumn="0" w:noHBand="0" w:noVBand="1"/>
      </w:tblPr>
      <w:tblGrid>
        <w:gridCol w:w="2729"/>
        <w:gridCol w:w="4921"/>
      </w:tblGrid>
      <w:tr w:rsidR="003A5144" w14:paraId="01755ECE" w14:textId="77777777" w:rsidTr="1DD6AEFF">
        <w:tc>
          <w:tcPr>
            <w:tcW w:w="2729" w:type="dxa"/>
            <w:shd w:val="clear" w:color="auto" w:fill="B4C6E7" w:themeFill="accent1" w:themeFillTint="66"/>
          </w:tcPr>
          <w:p w14:paraId="1F09F5A1" w14:textId="77777777" w:rsidR="003A5144" w:rsidRPr="00EC720E" w:rsidRDefault="003A5144" w:rsidP="00EC720E">
            <w:pPr>
              <w:rPr>
                <w:b/>
                <w:bCs/>
              </w:rPr>
            </w:pPr>
            <w:bookmarkStart w:id="1234" w:name="_Toc119925201"/>
            <w:bookmarkStart w:id="1235" w:name="_Toc119926955"/>
            <w:bookmarkStart w:id="1236" w:name="_Toc119942754"/>
            <w:bookmarkStart w:id="1237" w:name="_Toc120583449"/>
            <w:bookmarkStart w:id="1238" w:name="_Toc121321407"/>
            <w:bookmarkStart w:id="1239" w:name="_Toc121921047"/>
            <w:bookmarkStart w:id="1240" w:name="_Toc121921785"/>
            <w:bookmarkStart w:id="1241" w:name="_Toc123135047"/>
            <w:r w:rsidRPr="00EC720E">
              <w:rPr>
                <w:b/>
                <w:bCs/>
              </w:rPr>
              <w:t>Doel</w:t>
            </w:r>
            <w:bookmarkEnd w:id="1234"/>
            <w:bookmarkEnd w:id="1235"/>
            <w:bookmarkEnd w:id="1236"/>
            <w:bookmarkEnd w:id="1237"/>
            <w:bookmarkEnd w:id="1238"/>
            <w:bookmarkEnd w:id="1239"/>
            <w:bookmarkEnd w:id="1240"/>
            <w:bookmarkEnd w:id="1241"/>
          </w:p>
        </w:tc>
        <w:tc>
          <w:tcPr>
            <w:tcW w:w="4921" w:type="dxa"/>
          </w:tcPr>
          <w:p w14:paraId="04FC726D" w14:textId="6AC63B4C" w:rsidR="00450DFC" w:rsidRDefault="5E77782A" w:rsidP="00EC720E">
            <w:pPr>
              <w:rPr>
                <w:b/>
              </w:rPr>
            </w:pPr>
            <w:bookmarkStart w:id="1242" w:name="_Toc123135048"/>
            <w:bookmarkStart w:id="1243" w:name="_Toc119925202"/>
            <w:bookmarkStart w:id="1244" w:name="_Toc119926956"/>
            <w:bookmarkStart w:id="1245" w:name="_Toc119942755"/>
            <w:bookmarkStart w:id="1246" w:name="_Toc120583450"/>
            <w:bookmarkStart w:id="1247" w:name="_Toc121321408"/>
            <w:bookmarkStart w:id="1248" w:name="_Toc121921048"/>
            <w:bookmarkStart w:id="1249" w:name="_Toc121921786"/>
            <w:r>
              <w:t xml:space="preserve">De buizenpost integratie heeft als doel om de zorgverlener te attenderen dat via </w:t>
            </w:r>
            <w:r w:rsidR="49896C7B">
              <w:t>de buizenpost</w:t>
            </w:r>
            <w:r>
              <w:t xml:space="preserve"> een geautoriseerd product is aangekomen op het ontvangststation van de afdeling.</w:t>
            </w:r>
            <w:bookmarkEnd w:id="1242"/>
          </w:p>
          <w:p w14:paraId="60D5EC6A" w14:textId="4A89C104" w:rsidR="003A5144" w:rsidRPr="00D63592" w:rsidRDefault="00450DFC" w:rsidP="00EC720E">
            <w:pPr>
              <w:rPr>
                <w:b/>
              </w:rPr>
            </w:pPr>
            <w:bookmarkStart w:id="1250" w:name="_Toc123135049"/>
            <w:r>
              <w:t>De buizenpost</w:t>
            </w:r>
            <w:r w:rsidR="6BA1EC94">
              <w:t>integratie wordt gebruikt om bij ontvangst van geautoriseerde buizenposttubes (</w:t>
            </w:r>
            <w:r w:rsidR="11D79D0F">
              <w:t xml:space="preserve">o.a. voor </w:t>
            </w:r>
            <w:r w:rsidR="6BA1EC94">
              <w:t>spoedmedicatie en bloedproducten) een ontvangst notificatie te ontvangen op het zorgdevice van toegewezen medewerker(s).</w:t>
            </w:r>
            <w:bookmarkEnd w:id="1243"/>
            <w:bookmarkEnd w:id="1244"/>
            <w:bookmarkEnd w:id="1245"/>
            <w:bookmarkEnd w:id="1246"/>
            <w:bookmarkEnd w:id="1247"/>
            <w:bookmarkEnd w:id="1248"/>
            <w:bookmarkEnd w:id="1249"/>
            <w:bookmarkEnd w:id="1250"/>
            <w:r w:rsidR="6BA1EC94">
              <w:t xml:space="preserve"> </w:t>
            </w:r>
          </w:p>
          <w:p w14:paraId="1037B8A3" w14:textId="77777777" w:rsidR="003A5144" w:rsidRPr="00C40698" w:rsidRDefault="003A5144" w:rsidP="00EC720E"/>
        </w:tc>
      </w:tr>
      <w:tr w:rsidR="003A5144" w14:paraId="1C68E22C" w14:textId="77777777" w:rsidTr="1DD6AEFF">
        <w:tc>
          <w:tcPr>
            <w:tcW w:w="2729" w:type="dxa"/>
            <w:shd w:val="clear" w:color="auto" w:fill="B4C6E7" w:themeFill="accent1" w:themeFillTint="66"/>
          </w:tcPr>
          <w:p w14:paraId="41877CE2" w14:textId="77777777" w:rsidR="003A5144" w:rsidRPr="00EC720E" w:rsidRDefault="003A5144" w:rsidP="00EC720E">
            <w:pPr>
              <w:rPr>
                <w:b/>
                <w:bCs/>
              </w:rPr>
            </w:pPr>
            <w:bookmarkStart w:id="1251" w:name="_Toc119925203"/>
            <w:bookmarkStart w:id="1252" w:name="_Toc119926957"/>
            <w:bookmarkStart w:id="1253" w:name="_Toc119942756"/>
            <w:bookmarkStart w:id="1254" w:name="_Toc120583451"/>
            <w:bookmarkStart w:id="1255" w:name="_Toc121321409"/>
            <w:bookmarkStart w:id="1256" w:name="_Toc121921049"/>
            <w:bookmarkStart w:id="1257" w:name="_Toc121921787"/>
            <w:bookmarkStart w:id="1258" w:name="_Toc123135050"/>
            <w:r w:rsidRPr="00EC720E">
              <w:rPr>
                <w:b/>
                <w:bCs/>
              </w:rPr>
              <w:t>Toepassing</w:t>
            </w:r>
            <w:bookmarkEnd w:id="1251"/>
            <w:bookmarkEnd w:id="1252"/>
            <w:bookmarkEnd w:id="1253"/>
            <w:bookmarkEnd w:id="1254"/>
            <w:bookmarkEnd w:id="1255"/>
            <w:bookmarkEnd w:id="1256"/>
            <w:bookmarkEnd w:id="1257"/>
            <w:bookmarkEnd w:id="1258"/>
          </w:p>
          <w:p w14:paraId="687C6DE0" w14:textId="77777777" w:rsidR="003A5144" w:rsidRPr="00EC720E" w:rsidRDefault="003A5144" w:rsidP="00EC720E">
            <w:pPr>
              <w:rPr>
                <w:b/>
                <w:bCs/>
              </w:rPr>
            </w:pPr>
          </w:p>
        </w:tc>
        <w:tc>
          <w:tcPr>
            <w:tcW w:w="4921" w:type="dxa"/>
          </w:tcPr>
          <w:p w14:paraId="419BA23B" w14:textId="0341C9AA" w:rsidR="003A5144" w:rsidRDefault="003A5144" w:rsidP="00EC720E">
            <w:pPr>
              <w:rPr>
                <w:b/>
              </w:rPr>
            </w:pPr>
            <w:bookmarkStart w:id="1259" w:name="_Toc119925204"/>
            <w:bookmarkStart w:id="1260" w:name="_Toc119926958"/>
            <w:bookmarkStart w:id="1261" w:name="_Toc119942757"/>
            <w:bookmarkStart w:id="1262" w:name="_Toc120583452"/>
            <w:bookmarkStart w:id="1263" w:name="_Toc121321410"/>
            <w:bookmarkStart w:id="1264" w:name="_Toc121921050"/>
            <w:bookmarkStart w:id="1265" w:name="_Toc121921788"/>
            <w:bookmarkStart w:id="1266" w:name="_Toc123135051"/>
            <w:r w:rsidRPr="00182590">
              <w:t>Message Broker</w:t>
            </w:r>
            <w:bookmarkEnd w:id="1259"/>
            <w:bookmarkEnd w:id="1260"/>
            <w:bookmarkEnd w:id="1261"/>
            <w:bookmarkEnd w:id="1262"/>
            <w:bookmarkEnd w:id="1263"/>
            <w:bookmarkEnd w:id="1264"/>
            <w:bookmarkEnd w:id="1265"/>
            <w:bookmarkEnd w:id="1266"/>
          </w:p>
        </w:tc>
      </w:tr>
      <w:tr w:rsidR="003A5144" w14:paraId="26406335" w14:textId="77777777" w:rsidTr="1DD6AEFF">
        <w:tc>
          <w:tcPr>
            <w:tcW w:w="2729" w:type="dxa"/>
            <w:shd w:val="clear" w:color="auto" w:fill="B4C6E7" w:themeFill="accent1" w:themeFillTint="66"/>
          </w:tcPr>
          <w:p w14:paraId="21015045" w14:textId="1EB7BE23" w:rsidR="003A5144" w:rsidRPr="00EC720E" w:rsidRDefault="44067AAF" w:rsidP="00EC720E">
            <w:pPr>
              <w:rPr>
                <w:b/>
                <w:bCs/>
              </w:rPr>
            </w:pPr>
            <w:bookmarkStart w:id="1267" w:name="_Toc120583453"/>
            <w:bookmarkStart w:id="1268" w:name="_Toc121321411"/>
            <w:bookmarkStart w:id="1269" w:name="_Toc121921051"/>
            <w:bookmarkStart w:id="1270" w:name="_Toc121921789"/>
            <w:bookmarkStart w:id="1271" w:name="_Toc123135052"/>
            <w:r w:rsidRPr="00EC720E">
              <w:rPr>
                <w:b/>
                <w:bCs/>
              </w:rPr>
              <w:t>Leverancier</w:t>
            </w:r>
            <w:bookmarkEnd w:id="1267"/>
            <w:bookmarkEnd w:id="1268"/>
            <w:bookmarkEnd w:id="1269"/>
            <w:bookmarkEnd w:id="1270"/>
            <w:bookmarkEnd w:id="1271"/>
          </w:p>
        </w:tc>
        <w:tc>
          <w:tcPr>
            <w:tcW w:w="4921" w:type="dxa"/>
          </w:tcPr>
          <w:p w14:paraId="0AA6DA13" w14:textId="2E699543" w:rsidR="00E53B4E" w:rsidRPr="00C40698" w:rsidRDefault="019F7903" w:rsidP="00EC720E">
            <w:r>
              <w:t>Swis</w:t>
            </w:r>
            <w:r w:rsidR="3F165753">
              <w:t>slog</w:t>
            </w:r>
          </w:p>
          <w:p w14:paraId="58E6DD4E" w14:textId="055065FE" w:rsidR="00E53B4E" w:rsidRPr="00C40698" w:rsidRDefault="00E53B4E" w:rsidP="00EC720E"/>
        </w:tc>
      </w:tr>
      <w:tr w:rsidR="003A5144" w14:paraId="3560AA05" w14:textId="77777777" w:rsidTr="1DD6AEFF">
        <w:tc>
          <w:tcPr>
            <w:tcW w:w="2729" w:type="dxa"/>
            <w:shd w:val="clear" w:color="auto" w:fill="B4C6E7" w:themeFill="accent1" w:themeFillTint="66"/>
          </w:tcPr>
          <w:p w14:paraId="37443792" w14:textId="77777777" w:rsidR="003A5144" w:rsidRPr="00EC720E" w:rsidRDefault="003A5144" w:rsidP="00EC720E">
            <w:pPr>
              <w:rPr>
                <w:b/>
                <w:bCs/>
              </w:rPr>
            </w:pPr>
            <w:bookmarkStart w:id="1272" w:name="_Toc119925206"/>
            <w:bookmarkStart w:id="1273" w:name="_Toc119926960"/>
            <w:bookmarkStart w:id="1274" w:name="_Toc119942759"/>
            <w:bookmarkStart w:id="1275" w:name="_Toc120583454"/>
            <w:bookmarkStart w:id="1276" w:name="_Toc121321412"/>
            <w:bookmarkStart w:id="1277" w:name="_Toc121921052"/>
            <w:bookmarkStart w:id="1278" w:name="_Toc121921790"/>
            <w:bookmarkStart w:id="1279" w:name="_Toc123135053"/>
            <w:r w:rsidRPr="00EC720E">
              <w:rPr>
                <w:b/>
                <w:bCs/>
              </w:rPr>
              <w:t>Bestaand integratievorm</w:t>
            </w:r>
            <w:bookmarkEnd w:id="1272"/>
            <w:bookmarkEnd w:id="1273"/>
            <w:bookmarkEnd w:id="1274"/>
            <w:bookmarkEnd w:id="1275"/>
            <w:bookmarkEnd w:id="1276"/>
            <w:bookmarkEnd w:id="1277"/>
            <w:bookmarkEnd w:id="1278"/>
            <w:bookmarkEnd w:id="1279"/>
          </w:p>
        </w:tc>
        <w:tc>
          <w:tcPr>
            <w:tcW w:w="4921" w:type="dxa"/>
          </w:tcPr>
          <w:p w14:paraId="56D64D09" w14:textId="792AED3F" w:rsidR="003A5144" w:rsidRPr="00D63592" w:rsidRDefault="507966B3" w:rsidP="00EC720E">
            <w:pPr>
              <w:rPr>
                <w:b/>
              </w:rPr>
            </w:pPr>
            <w:bookmarkStart w:id="1280" w:name="_Toc119925207"/>
            <w:bookmarkStart w:id="1281" w:name="_Toc119926961"/>
            <w:bookmarkStart w:id="1282" w:name="_Toc119942760"/>
            <w:bookmarkStart w:id="1283" w:name="_Toc120583455"/>
            <w:bookmarkStart w:id="1284" w:name="_Toc121321413"/>
            <w:bookmarkStart w:id="1285" w:name="_Toc121921053"/>
            <w:bookmarkStart w:id="1286" w:name="_Toc121921791"/>
            <w:bookmarkStart w:id="1287" w:name="_Toc123135054"/>
            <w:r>
              <w:t>SM</w:t>
            </w:r>
            <w:r w:rsidR="11FF2BB4">
              <w:t>TP</w:t>
            </w:r>
            <w:r w:rsidR="5D81CE39">
              <w:t>-</w:t>
            </w:r>
            <w:r>
              <w:t>message interface</w:t>
            </w:r>
            <w:bookmarkEnd w:id="1280"/>
            <w:bookmarkEnd w:id="1281"/>
            <w:bookmarkEnd w:id="1282"/>
            <w:bookmarkEnd w:id="1283"/>
            <w:bookmarkEnd w:id="1284"/>
            <w:bookmarkEnd w:id="1285"/>
            <w:bookmarkEnd w:id="1286"/>
            <w:bookmarkEnd w:id="1287"/>
          </w:p>
          <w:p w14:paraId="0052DB48" w14:textId="3798DC97" w:rsidR="3CAF7187" w:rsidRDefault="201C537B" w:rsidP="00EC720E">
            <w:pPr>
              <w:rPr>
                <w:b/>
              </w:rPr>
            </w:pPr>
            <w:bookmarkStart w:id="1288" w:name="_Toc120583456"/>
            <w:bookmarkStart w:id="1289" w:name="_Toc121321414"/>
            <w:bookmarkStart w:id="1290" w:name="_Toc121921054"/>
            <w:bookmarkStart w:id="1291" w:name="_Toc121921792"/>
            <w:bookmarkStart w:id="1292" w:name="_Toc123135055"/>
            <w:r>
              <w:t>Een SM</w:t>
            </w:r>
            <w:r w:rsidR="440D4FE4">
              <w:t>TP</w:t>
            </w:r>
            <w:r>
              <w:t xml:space="preserve"> bericht, dan wel een mailtje aan de gebruiker, dan wel een SMTP bericht aan een interne SM</w:t>
            </w:r>
            <w:r w:rsidR="2D9B56E7">
              <w:t>TP</w:t>
            </w:r>
            <w:r>
              <w:t xml:space="preserve">-server van een </w:t>
            </w:r>
            <w:proofErr w:type="spellStart"/>
            <w:r>
              <w:t>notification</w:t>
            </w:r>
            <w:proofErr w:type="spellEnd"/>
            <w:r>
              <w:t>-party (e.g</w:t>
            </w:r>
            <w:r w:rsidR="00EC720E">
              <w:rPr>
                <w:b/>
              </w:rPr>
              <w:t>.</w:t>
            </w:r>
            <w:r>
              <w:t xml:space="preserve"> ASCOM)</w:t>
            </w:r>
            <w:r w:rsidR="044C00CB">
              <w:t xml:space="preserve">. </w:t>
            </w:r>
            <w:r>
              <w:t>Wij sturen in dit bericht een station</w:t>
            </w:r>
            <w:r w:rsidR="5C812779">
              <w:t xml:space="preserve"> </w:t>
            </w:r>
            <w:r>
              <w:t xml:space="preserve">nummer mee, welke door ASCOM </w:t>
            </w:r>
            <w:proofErr w:type="spellStart"/>
            <w:r>
              <w:t>gemapped</w:t>
            </w:r>
            <w:proofErr w:type="spellEnd"/>
            <w:r>
              <w:t xml:space="preserve"> wordt op een locatie.</w:t>
            </w:r>
            <w:bookmarkEnd w:id="1288"/>
            <w:bookmarkEnd w:id="1289"/>
            <w:bookmarkEnd w:id="1290"/>
            <w:bookmarkEnd w:id="1291"/>
            <w:bookmarkEnd w:id="1292"/>
          </w:p>
          <w:p w14:paraId="7D3BEE8F" w14:textId="77777777" w:rsidR="003A5144" w:rsidRPr="00C40698" w:rsidRDefault="003A5144" w:rsidP="00EC720E"/>
        </w:tc>
      </w:tr>
      <w:tr w:rsidR="003A5144" w14:paraId="42B7C9E8" w14:textId="77777777" w:rsidTr="1DD6AEFF">
        <w:tc>
          <w:tcPr>
            <w:tcW w:w="2729" w:type="dxa"/>
            <w:shd w:val="clear" w:color="auto" w:fill="B4C6E7" w:themeFill="accent1" w:themeFillTint="66"/>
          </w:tcPr>
          <w:p w14:paraId="25DF84C7" w14:textId="77777777" w:rsidR="003A5144" w:rsidRPr="00EC720E" w:rsidRDefault="003A5144" w:rsidP="00EC720E">
            <w:pPr>
              <w:rPr>
                <w:b/>
                <w:bCs/>
              </w:rPr>
            </w:pPr>
            <w:bookmarkStart w:id="1293" w:name="_Toc119925208"/>
            <w:bookmarkStart w:id="1294" w:name="_Toc119926962"/>
            <w:bookmarkStart w:id="1295" w:name="_Toc119942761"/>
            <w:bookmarkStart w:id="1296" w:name="_Toc120583457"/>
            <w:bookmarkStart w:id="1297" w:name="_Toc121321415"/>
            <w:bookmarkStart w:id="1298" w:name="_Toc121921055"/>
            <w:bookmarkStart w:id="1299" w:name="_Toc121921793"/>
            <w:bookmarkStart w:id="1300" w:name="_Toc123135056"/>
            <w:r w:rsidRPr="00EC720E">
              <w:rPr>
                <w:b/>
                <w:bCs/>
              </w:rPr>
              <w:t>Gevraagde integratievorm</w:t>
            </w:r>
            <w:bookmarkEnd w:id="1293"/>
            <w:bookmarkEnd w:id="1294"/>
            <w:bookmarkEnd w:id="1295"/>
            <w:bookmarkEnd w:id="1296"/>
            <w:bookmarkEnd w:id="1297"/>
            <w:bookmarkEnd w:id="1298"/>
            <w:bookmarkEnd w:id="1299"/>
            <w:bookmarkEnd w:id="1300"/>
          </w:p>
        </w:tc>
        <w:tc>
          <w:tcPr>
            <w:tcW w:w="4921" w:type="dxa"/>
          </w:tcPr>
          <w:p w14:paraId="3890DDB2" w14:textId="6C4BBF18" w:rsidR="003A5144" w:rsidRPr="00D63592" w:rsidRDefault="71A6C9D5" w:rsidP="00EC720E">
            <w:pPr>
              <w:rPr>
                <w:b/>
              </w:rPr>
            </w:pPr>
            <w:bookmarkStart w:id="1301" w:name="_Toc119925209"/>
            <w:bookmarkStart w:id="1302" w:name="_Toc119926963"/>
            <w:bookmarkStart w:id="1303" w:name="_Toc119942762"/>
            <w:bookmarkStart w:id="1304" w:name="_Toc120583458"/>
            <w:bookmarkStart w:id="1305" w:name="_Toc121321416"/>
            <w:bookmarkStart w:id="1306" w:name="_Toc121921056"/>
            <w:bookmarkStart w:id="1307" w:name="_Toc121921794"/>
            <w:bookmarkStart w:id="1308" w:name="_Toc123135057"/>
            <w:proofErr w:type="gramStart"/>
            <w:r>
              <w:t>API</w:t>
            </w:r>
            <w:r w:rsidR="6E8267B9">
              <w:t xml:space="preserve"> </w:t>
            </w:r>
            <w:r>
              <w:t>/</w:t>
            </w:r>
            <w:proofErr w:type="gramEnd"/>
            <w:r>
              <w:t xml:space="preserve"> </w:t>
            </w:r>
            <w:proofErr w:type="spellStart"/>
            <w:r>
              <w:t>Bacnet</w:t>
            </w:r>
            <w:bookmarkEnd w:id="1301"/>
            <w:bookmarkEnd w:id="1302"/>
            <w:bookmarkEnd w:id="1303"/>
            <w:bookmarkEnd w:id="1304"/>
            <w:bookmarkEnd w:id="1305"/>
            <w:bookmarkEnd w:id="1306"/>
            <w:bookmarkEnd w:id="1307"/>
            <w:bookmarkEnd w:id="1308"/>
            <w:proofErr w:type="spellEnd"/>
          </w:p>
          <w:p w14:paraId="3B88899E" w14:textId="77777777" w:rsidR="003A5144" w:rsidRPr="00C40698" w:rsidRDefault="003A5144" w:rsidP="00EC720E"/>
        </w:tc>
      </w:tr>
      <w:tr w:rsidR="003A5144" w14:paraId="7DF345B1" w14:textId="77777777" w:rsidTr="1DD6AEFF">
        <w:tc>
          <w:tcPr>
            <w:tcW w:w="2729" w:type="dxa"/>
            <w:shd w:val="clear" w:color="auto" w:fill="B4C6E7" w:themeFill="accent1" w:themeFillTint="66"/>
          </w:tcPr>
          <w:p w14:paraId="767A595A" w14:textId="77777777" w:rsidR="003A5144" w:rsidRPr="00EC720E" w:rsidRDefault="003A5144" w:rsidP="00EC720E">
            <w:pPr>
              <w:rPr>
                <w:b/>
                <w:bCs/>
              </w:rPr>
            </w:pPr>
            <w:bookmarkStart w:id="1309" w:name="_Toc119925210"/>
            <w:bookmarkStart w:id="1310" w:name="_Toc119926964"/>
            <w:bookmarkStart w:id="1311" w:name="_Toc119942763"/>
            <w:bookmarkStart w:id="1312" w:name="_Toc120583459"/>
            <w:bookmarkStart w:id="1313" w:name="_Toc121321417"/>
            <w:bookmarkStart w:id="1314" w:name="_Toc121921057"/>
            <w:bookmarkStart w:id="1315" w:name="_Toc121921795"/>
            <w:bookmarkStart w:id="1316" w:name="_Toc123135058"/>
            <w:proofErr w:type="spellStart"/>
            <w:r w:rsidRPr="00EC720E">
              <w:rPr>
                <w:b/>
                <w:bCs/>
              </w:rPr>
              <w:t>Use</w:t>
            </w:r>
            <w:proofErr w:type="spellEnd"/>
            <w:r w:rsidRPr="00EC720E">
              <w:rPr>
                <w:b/>
                <w:bCs/>
              </w:rPr>
              <w:t>-Case</w:t>
            </w:r>
            <w:bookmarkEnd w:id="1309"/>
            <w:bookmarkEnd w:id="1310"/>
            <w:bookmarkEnd w:id="1311"/>
            <w:bookmarkEnd w:id="1312"/>
            <w:bookmarkEnd w:id="1313"/>
            <w:bookmarkEnd w:id="1314"/>
            <w:bookmarkEnd w:id="1315"/>
            <w:bookmarkEnd w:id="1316"/>
          </w:p>
        </w:tc>
        <w:tc>
          <w:tcPr>
            <w:tcW w:w="4921" w:type="dxa"/>
          </w:tcPr>
          <w:p w14:paraId="4798113E" w14:textId="31954CA6" w:rsidR="003A5144" w:rsidRPr="00D30F8B" w:rsidRDefault="00D30F8B" w:rsidP="00EC720E">
            <w:pPr>
              <w:rPr>
                <w:lang w:val="en-US"/>
              </w:rPr>
            </w:pPr>
            <w:proofErr w:type="spellStart"/>
            <w:r w:rsidRPr="00D30F8B">
              <w:rPr>
                <w:lang w:val="en-US"/>
              </w:rPr>
              <w:t>Zie</w:t>
            </w:r>
            <w:proofErr w:type="spellEnd"/>
            <w:r>
              <w:rPr>
                <w:lang w:val="en-US"/>
              </w:rPr>
              <w:t xml:space="preserve"> document</w:t>
            </w:r>
            <w:r w:rsidRPr="00D30F8B">
              <w:rPr>
                <w:lang w:val="en-US"/>
              </w:rPr>
              <w:t>: USE-case Pneumatic Tube Post system</w:t>
            </w:r>
          </w:p>
          <w:p w14:paraId="09C1B3C4" w14:textId="77777777" w:rsidR="00D30F8B" w:rsidRPr="00D30F8B" w:rsidRDefault="00D30F8B" w:rsidP="00EC720E">
            <w:pPr>
              <w:rPr>
                <w:lang w:val="en-US"/>
              </w:rPr>
            </w:pPr>
          </w:p>
          <w:p w14:paraId="69E2BB2B" w14:textId="49914065" w:rsidR="003A5144" w:rsidRPr="00C40698" w:rsidRDefault="2B011463" w:rsidP="00EC720E">
            <w:r>
              <w:rPr>
                <w:noProof/>
                <w:lang w:val="en-US"/>
              </w:rPr>
              <w:drawing>
                <wp:inline distT="0" distB="0" distL="0" distR="0" wp14:anchorId="48451594" wp14:editId="033D378E">
                  <wp:extent cx="2981325" cy="2019300"/>
                  <wp:effectExtent l="0" t="0" r="0" b="0"/>
                  <wp:docPr id="1612230334" name="Afbeelding 1612230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2981325" cy="2019300"/>
                          </a:xfrm>
                          <a:prstGeom prst="rect">
                            <a:avLst/>
                          </a:prstGeom>
                        </pic:spPr>
                      </pic:pic>
                    </a:graphicData>
                  </a:graphic>
                </wp:inline>
              </w:drawing>
            </w:r>
          </w:p>
        </w:tc>
      </w:tr>
      <w:tr w:rsidR="003A5144" w:rsidRPr="00EC720E" w14:paraId="1D655E57" w14:textId="77777777" w:rsidTr="1DD6AEFF">
        <w:tc>
          <w:tcPr>
            <w:tcW w:w="2729" w:type="dxa"/>
            <w:shd w:val="clear" w:color="auto" w:fill="B4C6E7" w:themeFill="accent1" w:themeFillTint="66"/>
          </w:tcPr>
          <w:p w14:paraId="6A7AEED2" w14:textId="62F03429" w:rsidR="003A5144" w:rsidRPr="00EC720E" w:rsidRDefault="00626F0D" w:rsidP="00EC720E">
            <w:pPr>
              <w:rPr>
                <w:b/>
                <w:bCs/>
              </w:rPr>
            </w:pPr>
            <w:bookmarkStart w:id="1317" w:name="_Toc119925212"/>
            <w:bookmarkStart w:id="1318" w:name="_Toc119926966"/>
            <w:bookmarkStart w:id="1319" w:name="_Toc119942765"/>
            <w:bookmarkStart w:id="1320" w:name="_Toc120583460"/>
            <w:bookmarkStart w:id="1321" w:name="_Toc121321418"/>
            <w:bookmarkStart w:id="1322" w:name="_Toc121921058"/>
            <w:bookmarkStart w:id="1323" w:name="_Toc121921796"/>
            <w:bookmarkStart w:id="1324" w:name="_Toc123135059"/>
            <w:r w:rsidRPr="00EC720E">
              <w:rPr>
                <w:b/>
                <w:bCs/>
              </w:rPr>
              <w:t xml:space="preserve">Aanvullende </w:t>
            </w:r>
            <w:r w:rsidR="00D30F8B" w:rsidRPr="00EC720E">
              <w:rPr>
                <w:b/>
                <w:bCs/>
              </w:rPr>
              <w:t>d</w:t>
            </w:r>
            <w:r w:rsidR="003A5144" w:rsidRPr="00EC720E">
              <w:rPr>
                <w:b/>
                <w:bCs/>
              </w:rPr>
              <w:t>ocumentatie</w:t>
            </w:r>
            <w:bookmarkEnd w:id="1317"/>
            <w:bookmarkEnd w:id="1318"/>
            <w:bookmarkEnd w:id="1319"/>
            <w:bookmarkEnd w:id="1320"/>
            <w:bookmarkEnd w:id="1321"/>
            <w:bookmarkEnd w:id="1322"/>
            <w:bookmarkEnd w:id="1323"/>
            <w:bookmarkEnd w:id="1324"/>
            <w:r w:rsidR="003A5144" w:rsidRPr="00EC720E">
              <w:rPr>
                <w:b/>
                <w:bCs/>
              </w:rPr>
              <w:t xml:space="preserve"> </w:t>
            </w:r>
          </w:p>
        </w:tc>
        <w:tc>
          <w:tcPr>
            <w:tcW w:w="4921" w:type="dxa"/>
          </w:tcPr>
          <w:p w14:paraId="42213C89" w14:textId="31461374" w:rsidR="00450DFC" w:rsidRPr="00EC720E" w:rsidRDefault="6AC039A0" w:rsidP="00EC720E">
            <w:pPr>
              <w:rPr>
                <w:lang w:val="en-US"/>
              </w:rPr>
            </w:pPr>
            <w:r w:rsidRPr="00EC720E">
              <w:rPr>
                <w:lang w:val="en-US"/>
              </w:rPr>
              <w:t>(</w:t>
            </w:r>
            <w:proofErr w:type="spellStart"/>
            <w:r w:rsidRPr="00EC720E">
              <w:rPr>
                <w:lang w:val="en-US"/>
              </w:rPr>
              <w:t>Buizenpost</w:t>
            </w:r>
            <w:proofErr w:type="spellEnd"/>
            <w:r w:rsidRPr="00EC720E">
              <w:rPr>
                <w:lang w:val="en-US"/>
              </w:rPr>
              <w:t xml:space="preserve">) Instruction Manual </w:t>
            </w:r>
            <w:proofErr w:type="spellStart"/>
            <w:r w:rsidRPr="00EC720E">
              <w:rPr>
                <w:lang w:val="en-US"/>
              </w:rPr>
              <w:t>ComCenter</w:t>
            </w:r>
            <w:proofErr w:type="spellEnd"/>
          </w:p>
          <w:p w14:paraId="675EB00F" w14:textId="6C6EA5F9" w:rsidR="00450DFC" w:rsidRPr="00EC720E" w:rsidRDefault="6AD4CCDB" w:rsidP="00EC720E">
            <w:pPr>
              <w:rPr>
                <w:lang w:val="en-US"/>
              </w:rPr>
            </w:pPr>
            <w:proofErr w:type="spellStart"/>
            <w:r w:rsidRPr="00EC720E">
              <w:rPr>
                <w:lang w:val="en-US"/>
              </w:rPr>
              <w:t>TranspoNetNotificationCenterUserManual</w:t>
            </w:r>
            <w:proofErr w:type="spellEnd"/>
            <w:r w:rsidRPr="00EC720E">
              <w:rPr>
                <w:lang w:val="en-US"/>
              </w:rPr>
              <w:t xml:space="preserve"> 2.0.0</w:t>
            </w:r>
          </w:p>
          <w:p w14:paraId="2EBC510A" w14:textId="77777777" w:rsidR="00D30F8B" w:rsidRDefault="5630F7AA" w:rsidP="00EC720E">
            <w:pPr>
              <w:rPr>
                <w:lang w:val="en-US"/>
              </w:rPr>
            </w:pPr>
            <w:r w:rsidRPr="00626F0D">
              <w:rPr>
                <w:lang w:val="en-US"/>
              </w:rPr>
              <w:t>SCUH - Application Guide Template PTS</w:t>
            </w:r>
          </w:p>
          <w:p w14:paraId="578164A3" w14:textId="718BF086" w:rsidR="00450DFC" w:rsidRPr="00626F0D" w:rsidRDefault="00D30F8B" w:rsidP="00EC720E">
            <w:pPr>
              <w:rPr>
                <w:lang w:val="en-US"/>
              </w:rPr>
            </w:pPr>
            <w:r w:rsidRPr="51CC2BF1">
              <w:rPr>
                <w:lang w:val="en-US"/>
              </w:rPr>
              <w:t xml:space="preserve">Use Case Pneumatic Tube System </w:t>
            </w:r>
          </w:p>
          <w:p w14:paraId="37EF7699" w14:textId="64F3C0F8" w:rsidR="00450DFC" w:rsidRPr="00626F0D" w:rsidRDefault="00450DFC" w:rsidP="00EC720E">
            <w:pPr>
              <w:rPr>
                <w:lang w:val="en-US"/>
              </w:rPr>
            </w:pPr>
          </w:p>
        </w:tc>
      </w:tr>
      <w:tr w:rsidR="003A5144" w14:paraId="6CB33D3F" w14:textId="77777777" w:rsidTr="1DD6AEFF">
        <w:tc>
          <w:tcPr>
            <w:tcW w:w="2729" w:type="dxa"/>
            <w:shd w:val="clear" w:color="auto" w:fill="B4C6E7" w:themeFill="accent1" w:themeFillTint="66"/>
          </w:tcPr>
          <w:p w14:paraId="449D4877" w14:textId="77777777" w:rsidR="003A5144" w:rsidRPr="00EC720E" w:rsidRDefault="003A5144" w:rsidP="00EC720E">
            <w:pPr>
              <w:rPr>
                <w:b/>
                <w:bCs/>
              </w:rPr>
            </w:pPr>
            <w:bookmarkStart w:id="1325" w:name="_Toc119925214"/>
            <w:bookmarkStart w:id="1326" w:name="_Toc119926968"/>
            <w:bookmarkStart w:id="1327" w:name="_Toc119942767"/>
            <w:bookmarkStart w:id="1328" w:name="_Toc120583462"/>
            <w:bookmarkStart w:id="1329" w:name="_Toc121321420"/>
            <w:bookmarkStart w:id="1330" w:name="_Toc121921060"/>
            <w:bookmarkStart w:id="1331" w:name="_Toc121921798"/>
            <w:bookmarkStart w:id="1332" w:name="_Toc123135060"/>
            <w:r w:rsidRPr="00EC720E">
              <w:rPr>
                <w:b/>
                <w:bCs/>
              </w:rPr>
              <w:t>Toelichting</w:t>
            </w:r>
            <w:bookmarkEnd w:id="1325"/>
            <w:bookmarkEnd w:id="1326"/>
            <w:bookmarkEnd w:id="1327"/>
            <w:bookmarkEnd w:id="1328"/>
            <w:bookmarkEnd w:id="1329"/>
            <w:bookmarkEnd w:id="1330"/>
            <w:bookmarkEnd w:id="1331"/>
            <w:bookmarkEnd w:id="1332"/>
          </w:p>
        </w:tc>
        <w:tc>
          <w:tcPr>
            <w:tcW w:w="4921" w:type="dxa"/>
          </w:tcPr>
          <w:p w14:paraId="79517B5D" w14:textId="77777777" w:rsidR="00CF6DEF" w:rsidRDefault="09D68538" w:rsidP="00EC720E">
            <w:pPr>
              <w:rPr>
                <w:b/>
                <w:szCs w:val="19"/>
              </w:rPr>
            </w:pPr>
            <w:bookmarkStart w:id="1333" w:name="_Toc120583463"/>
            <w:bookmarkStart w:id="1334" w:name="_Toc121321421"/>
            <w:bookmarkStart w:id="1335" w:name="_Toc121921061"/>
            <w:bookmarkStart w:id="1336" w:name="_Toc121921799"/>
            <w:bookmarkStart w:id="1337" w:name="_Toc123135061"/>
            <w:r w:rsidRPr="12731744">
              <w:rPr>
                <w:szCs w:val="19"/>
              </w:rPr>
              <w:t xml:space="preserve">(Medische) producten worden binnen het EMC </w:t>
            </w:r>
            <w:proofErr w:type="gramStart"/>
            <w:r w:rsidRPr="12731744">
              <w:rPr>
                <w:szCs w:val="19"/>
              </w:rPr>
              <w:t>middels</w:t>
            </w:r>
            <w:proofErr w:type="gramEnd"/>
            <w:r w:rsidRPr="12731744">
              <w:rPr>
                <w:szCs w:val="19"/>
              </w:rPr>
              <w:t xml:space="preserve"> buizenpost verstuurd. Er worden twee typen leveringen </w:t>
            </w:r>
            <w:r w:rsidR="00CF6DEF">
              <w:rPr>
                <w:szCs w:val="19"/>
              </w:rPr>
              <w:lastRenderedPageBreak/>
              <w:t xml:space="preserve">te </w:t>
            </w:r>
            <w:r w:rsidRPr="12731744">
              <w:rPr>
                <w:szCs w:val="19"/>
              </w:rPr>
              <w:t>onderscheiden:</w:t>
            </w:r>
            <w:bookmarkEnd w:id="1333"/>
            <w:bookmarkEnd w:id="1334"/>
            <w:bookmarkEnd w:id="1335"/>
            <w:bookmarkEnd w:id="1336"/>
            <w:bookmarkEnd w:id="1337"/>
          </w:p>
          <w:p w14:paraId="7C1A4468" w14:textId="696C0DCB" w:rsidR="00AB06C6" w:rsidRDefault="7845EC3D" w:rsidP="00EC720E">
            <w:pPr>
              <w:rPr>
                <w:b/>
              </w:rPr>
            </w:pPr>
            <w:bookmarkStart w:id="1338" w:name="_Toc123135062"/>
            <w:r>
              <w:t xml:space="preserve">Geautoriseerd: de verzender kan besluiten om een buis met de status 'geautoriseerd' te sturen.  De ontvanger ontvangt hiervan een notificatie en moet de buis in ontvangst nemen. Het ontvangststation van de buispostinstallatie houdt een geautoriseerde buis vast in een klem. Zolang de buis niet is uitgenomen door een gebruiker, kan het station geen andere buizen ontvangen. </w:t>
            </w:r>
            <w:r w:rsidR="1B766473">
              <w:t>De ontvangende afdeling moet daarom direct worden geïnformeerd over de ontvangst van een geautoriseerde buis. De ontvanger krijgt bericht op het</w:t>
            </w:r>
            <w:r w:rsidR="00367C05">
              <w:t xml:space="preserve"> </w:t>
            </w:r>
            <w:r w:rsidR="1B766473">
              <w:t>Zorgdevice als een geautoriseerde buis is ontvangen.</w:t>
            </w:r>
            <w:bookmarkEnd w:id="1338"/>
          </w:p>
          <w:p w14:paraId="547F500B" w14:textId="77777777" w:rsidR="00D30F8B" w:rsidRDefault="1B766473" w:rsidP="00EC720E">
            <w:pPr>
              <w:rPr>
                <w:b/>
              </w:rPr>
            </w:pPr>
            <w:bookmarkStart w:id="1339" w:name="_Toc123135063"/>
            <w:r w:rsidRPr="12BEE6B5">
              <w:t>Regulier: h</w:t>
            </w:r>
            <w:r w:rsidR="7845EC3D" w:rsidRPr="12BEE6B5">
              <w:t>et ontvangststation van de buispostinstallatie dat zich op de afdeling bevindt, kan mee</w:t>
            </w:r>
            <w:r w:rsidR="5E77782A" w:rsidRPr="12BEE6B5">
              <w:t>r</w:t>
            </w:r>
            <w:r w:rsidR="7845EC3D" w:rsidRPr="12BEE6B5">
              <w:t>dere buizen van dit type ontvangen. De gebruiker ontvangt geen bericht van ontvangst van reguliere buizen/buispost</w:t>
            </w:r>
            <w:r w:rsidRPr="12BEE6B5">
              <w:t>. Vanwege de gebruikte techniek (SMTP) kan niet worden gegarandeerd dat een notificatie over ontvangst van een geautoriseerde buis is verzonden aan de afdeling/gebruiker</w:t>
            </w:r>
            <w:r w:rsidR="7845EC3D" w:rsidRPr="12BEE6B5">
              <w:t>.</w:t>
            </w:r>
            <w:r w:rsidRPr="12BEE6B5">
              <w:t xml:space="preserve"> </w:t>
            </w:r>
            <w:bookmarkStart w:id="1340" w:name="_Toc120583466"/>
            <w:bookmarkStart w:id="1341" w:name="_Toc121321424"/>
            <w:bookmarkStart w:id="1342" w:name="_Toc121921064"/>
            <w:bookmarkStart w:id="1343" w:name="_Toc121921802"/>
            <w:r w:rsidR="00AB6DD8">
              <w:br/>
            </w:r>
            <w:r w:rsidR="00AB6DD8">
              <w:br/>
            </w:r>
            <w:r w:rsidR="6BEEA430">
              <w:t xml:space="preserve">Om die reden wordt ook </w:t>
            </w:r>
            <w:proofErr w:type="gramStart"/>
            <w:r w:rsidR="6BEEA430">
              <w:t>middels</w:t>
            </w:r>
            <w:proofErr w:type="gramEnd"/>
            <w:r w:rsidR="6BEEA430">
              <w:t xml:space="preserve"> een visuele alarmering de ontvangst van een geautoriseerde buis bevestigd. Deze extra alarmering bestaat uit een rode lamp die op een goed zichtbare locatie op de afdeling wordt geplaatst.</w:t>
            </w:r>
            <w:bookmarkEnd w:id="1339"/>
            <w:r w:rsidR="00AB6DD8">
              <w:br/>
            </w:r>
          </w:p>
          <w:p w14:paraId="249C6A46" w14:textId="2324C3FC" w:rsidR="00AB6DD8" w:rsidRPr="00182590" w:rsidRDefault="25FEB7BD" w:rsidP="00EC720E">
            <w:pPr>
              <w:rPr>
                <w:b/>
              </w:rPr>
            </w:pPr>
            <w:bookmarkStart w:id="1344" w:name="_Toc123135064"/>
            <w:r>
              <w:t>Een bericht uit buizenpostsysteem bevat geen informatie voor welke patiënt de zending bedoeld is. Een bericht bestaat dus alleen uit “buis aangekomen op locatie”.</w:t>
            </w:r>
            <w:r w:rsidR="6BEEA430">
              <w:br/>
            </w:r>
            <w:r w:rsidR="6EA70AA4">
              <w:t xml:space="preserve">Dit </w:t>
            </w:r>
            <w:r>
              <w:t xml:space="preserve">bericht zal op basis van de geconfigureerde toewijzing, escalatie en prioriteiten naar relevante medewerkers worden gestuurd. Het bericht wordt gezien als “informatie” en verdwijnt automatisch na 2 minuten. Er </w:t>
            </w:r>
            <w:r w:rsidR="55DFF754">
              <w:t>zal een herinnering worden verstuurd</w:t>
            </w:r>
            <w:r>
              <w:t xml:space="preserve"> totdat bericht </w:t>
            </w:r>
            <w:r w:rsidR="69728F41">
              <w:t>geaccepteerd w</w:t>
            </w:r>
            <w:r>
              <w:t>ordt.</w:t>
            </w:r>
            <w:bookmarkEnd w:id="1340"/>
            <w:bookmarkEnd w:id="1341"/>
            <w:bookmarkEnd w:id="1342"/>
            <w:bookmarkEnd w:id="1343"/>
            <w:bookmarkEnd w:id="1344"/>
          </w:p>
          <w:p w14:paraId="57C0D796" w14:textId="6D9735F1" w:rsidR="00AB6DD8" w:rsidRPr="00182590" w:rsidRDefault="00AB6DD8" w:rsidP="00EC720E"/>
        </w:tc>
      </w:tr>
      <w:tr w:rsidR="003A5144" w14:paraId="6AFDE6BE" w14:textId="77777777" w:rsidTr="1DD6AEFF">
        <w:tc>
          <w:tcPr>
            <w:tcW w:w="2729" w:type="dxa"/>
            <w:shd w:val="clear" w:color="auto" w:fill="B4C6E7" w:themeFill="accent1" w:themeFillTint="66"/>
          </w:tcPr>
          <w:p w14:paraId="501B2B90" w14:textId="1FD3FAE9" w:rsidR="003A5144" w:rsidRPr="00EC720E" w:rsidRDefault="003A5144" w:rsidP="00EC720E">
            <w:pPr>
              <w:rPr>
                <w:b/>
                <w:bCs/>
              </w:rPr>
            </w:pPr>
            <w:bookmarkStart w:id="1345" w:name="_Toc119925215"/>
            <w:bookmarkStart w:id="1346" w:name="_Toc119926969"/>
            <w:bookmarkStart w:id="1347" w:name="_Toc119942770"/>
            <w:bookmarkStart w:id="1348" w:name="_Toc120583467"/>
            <w:bookmarkStart w:id="1349" w:name="_Toc121321425"/>
            <w:bookmarkStart w:id="1350" w:name="_Toc121921065"/>
            <w:bookmarkStart w:id="1351" w:name="_Toc121921803"/>
            <w:bookmarkStart w:id="1352" w:name="_Toc123135065"/>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1345"/>
            <w:bookmarkEnd w:id="1346"/>
            <w:bookmarkEnd w:id="1347"/>
            <w:bookmarkEnd w:id="1348"/>
            <w:bookmarkEnd w:id="1349"/>
            <w:bookmarkEnd w:id="1350"/>
            <w:bookmarkEnd w:id="1351"/>
            <w:bookmarkEnd w:id="1352"/>
            <w:r w:rsidRPr="00EC720E">
              <w:rPr>
                <w:b/>
                <w:bCs/>
              </w:rPr>
              <w:t xml:space="preserve"> </w:t>
            </w:r>
          </w:p>
        </w:tc>
        <w:tc>
          <w:tcPr>
            <w:tcW w:w="4921" w:type="dxa"/>
          </w:tcPr>
          <w:p w14:paraId="270C317A" w14:textId="2B48E5D0" w:rsidR="003A5144" w:rsidRDefault="003A5144" w:rsidP="00EC720E">
            <w:pPr>
              <w:rPr>
                <w:b/>
              </w:rPr>
            </w:pPr>
            <w:bookmarkStart w:id="1353" w:name="_Toc119925216"/>
            <w:bookmarkStart w:id="1354" w:name="_Toc119926970"/>
            <w:bookmarkStart w:id="1355" w:name="_Toc119942771"/>
            <w:bookmarkStart w:id="1356" w:name="_Toc120583468"/>
            <w:bookmarkStart w:id="1357" w:name="_Toc121321426"/>
            <w:bookmarkStart w:id="1358" w:name="_Toc121921066"/>
            <w:bookmarkStart w:id="1359" w:name="_Toc121921804"/>
            <w:bookmarkStart w:id="1360" w:name="_Toc123135066"/>
            <w:r>
              <w:t xml:space="preserve">MB </w:t>
            </w:r>
            <w:r w:rsidR="633D8218">
              <w:t>025</w:t>
            </w:r>
            <w:bookmarkEnd w:id="1353"/>
            <w:bookmarkEnd w:id="1354"/>
            <w:bookmarkEnd w:id="1355"/>
            <w:bookmarkEnd w:id="1356"/>
            <w:bookmarkEnd w:id="1357"/>
            <w:bookmarkEnd w:id="1358"/>
            <w:bookmarkEnd w:id="1359"/>
            <w:bookmarkEnd w:id="1360"/>
          </w:p>
          <w:p w14:paraId="0D142F6F" w14:textId="77777777" w:rsidR="003A5144" w:rsidRPr="00D63592" w:rsidRDefault="003A5144" w:rsidP="00EC720E"/>
        </w:tc>
      </w:tr>
    </w:tbl>
    <w:p w14:paraId="4475AD14" w14:textId="77777777" w:rsidR="003A5144" w:rsidRDefault="003A5144" w:rsidP="003A5144">
      <w:pPr>
        <w:rPr>
          <w:lang w:val="en-US"/>
        </w:rPr>
      </w:pPr>
    </w:p>
    <w:p w14:paraId="120C4E94" w14:textId="77777777" w:rsidR="003A5144" w:rsidRDefault="003A5144" w:rsidP="003A5144">
      <w:pPr>
        <w:rPr>
          <w:lang w:val="en-US"/>
        </w:rPr>
      </w:pPr>
    </w:p>
    <w:p w14:paraId="42AFC42D" w14:textId="77777777" w:rsidR="003A5144" w:rsidRDefault="003A5144" w:rsidP="003A5144">
      <w:pPr>
        <w:rPr>
          <w:lang w:val="en-US"/>
        </w:rPr>
      </w:pPr>
    </w:p>
    <w:p w14:paraId="271CA723" w14:textId="77777777" w:rsidR="003A5144" w:rsidRDefault="003A5144">
      <w:pPr>
        <w:widowControl/>
        <w:spacing w:line="240" w:lineRule="auto"/>
        <w:rPr>
          <w:lang w:val="en-US"/>
        </w:rPr>
      </w:pPr>
      <w:r>
        <w:rPr>
          <w:lang w:val="en-US"/>
        </w:rPr>
        <w:br w:type="page"/>
      </w:r>
    </w:p>
    <w:p w14:paraId="36EF58E3" w14:textId="4D86C1E7" w:rsidR="003A5144" w:rsidRDefault="4D3510DF" w:rsidP="00EC720E">
      <w:pPr>
        <w:pStyle w:val="Kop2"/>
        <w:rPr>
          <w:lang w:val="en-US"/>
        </w:rPr>
      </w:pPr>
      <w:bookmarkStart w:id="1361" w:name="_Toc121321427"/>
      <w:bookmarkStart w:id="1362" w:name="_Toc121921067"/>
      <w:bookmarkStart w:id="1363" w:name="_Toc121921805"/>
      <w:bookmarkStart w:id="1364" w:name="_Toc124436888"/>
      <w:r w:rsidRPr="24881D37">
        <w:rPr>
          <w:lang w:val="en-US"/>
        </w:rPr>
        <w:lastRenderedPageBreak/>
        <w:t xml:space="preserve">Intercom – </w:t>
      </w:r>
      <w:proofErr w:type="spellStart"/>
      <w:r w:rsidRPr="24881D37">
        <w:rPr>
          <w:lang w:val="en-US"/>
        </w:rPr>
        <w:t>integratie</w:t>
      </w:r>
      <w:bookmarkEnd w:id="1361"/>
      <w:bookmarkEnd w:id="1362"/>
      <w:bookmarkEnd w:id="1363"/>
      <w:bookmarkEnd w:id="1364"/>
      <w:proofErr w:type="spellEnd"/>
    </w:p>
    <w:p w14:paraId="75FBE423" w14:textId="77777777" w:rsidR="003A5144" w:rsidRDefault="003A5144" w:rsidP="003A5144">
      <w:pPr>
        <w:rPr>
          <w:lang w:val="en-US"/>
        </w:rPr>
      </w:pPr>
    </w:p>
    <w:tbl>
      <w:tblPr>
        <w:tblStyle w:val="Tabelraster"/>
        <w:tblW w:w="0" w:type="auto"/>
        <w:tblLook w:val="04A0" w:firstRow="1" w:lastRow="0" w:firstColumn="1" w:lastColumn="0" w:noHBand="0" w:noVBand="1"/>
      </w:tblPr>
      <w:tblGrid>
        <w:gridCol w:w="2729"/>
        <w:gridCol w:w="4921"/>
      </w:tblGrid>
      <w:tr w:rsidR="003A5144" w14:paraId="6AFFFE08" w14:textId="77777777" w:rsidTr="12BEE6B5">
        <w:tc>
          <w:tcPr>
            <w:tcW w:w="2729" w:type="dxa"/>
            <w:shd w:val="clear" w:color="auto" w:fill="B4C6E7" w:themeFill="accent1" w:themeFillTint="66"/>
          </w:tcPr>
          <w:p w14:paraId="289F0909" w14:textId="77777777" w:rsidR="003A5144" w:rsidRPr="00EC720E" w:rsidRDefault="003A5144" w:rsidP="00EC720E">
            <w:pPr>
              <w:rPr>
                <w:b/>
                <w:bCs/>
              </w:rPr>
            </w:pPr>
            <w:bookmarkStart w:id="1365" w:name="_Toc119925218"/>
            <w:bookmarkStart w:id="1366" w:name="_Toc119926972"/>
            <w:bookmarkStart w:id="1367" w:name="_Toc119942773"/>
            <w:bookmarkStart w:id="1368" w:name="_Toc120583470"/>
            <w:bookmarkStart w:id="1369" w:name="_Toc121321428"/>
            <w:bookmarkStart w:id="1370" w:name="_Toc121921068"/>
            <w:bookmarkStart w:id="1371" w:name="_Toc121921806"/>
            <w:bookmarkStart w:id="1372" w:name="_Toc123135068"/>
            <w:r w:rsidRPr="00EC720E">
              <w:rPr>
                <w:b/>
                <w:bCs/>
              </w:rPr>
              <w:t>Doel</w:t>
            </w:r>
            <w:bookmarkEnd w:id="1365"/>
            <w:bookmarkEnd w:id="1366"/>
            <w:bookmarkEnd w:id="1367"/>
            <w:bookmarkEnd w:id="1368"/>
            <w:bookmarkEnd w:id="1369"/>
            <w:bookmarkEnd w:id="1370"/>
            <w:bookmarkEnd w:id="1371"/>
            <w:bookmarkEnd w:id="1372"/>
          </w:p>
        </w:tc>
        <w:tc>
          <w:tcPr>
            <w:tcW w:w="4921" w:type="dxa"/>
          </w:tcPr>
          <w:p w14:paraId="6A2F14FF" w14:textId="48A06592" w:rsidR="003A5144" w:rsidRDefault="00DB739A" w:rsidP="00EC720E">
            <w:pPr>
              <w:rPr>
                <w:b/>
              </w:rPr>
            </w:pPr>
            <w:bookmarkStart w:id="1373" w:name="_Toc123135069"/>
            <w:bookmarkStart w:id="1374" w:name="_Toc119942774"/>
            <w:bookmarkStart w:id="1375" w:name="_Toc120583471"/>
            <w:bookmarkStart w:id="1376" w:name="_Toc121321429"/>
            <w:bookmarkStart w:id="1377" w:name="_Toc121921069"/>
            <w:bookmarkStart w:id="1378" w:name="_Toc121921807"/>
            <w:r>
              <w:t>De intercom</w:t>
            </w:r>
            <w:r w:rsidR="781761BE">
              <w:t xml:space="preserve">integratie wordt gebruikt om bij aanmelding van bezoek, buiten de reguliere bezoektijden, op afstand een </w:t>
            </w:r>
            <w:r w:rsidR="4AEC17BC">
              <w:t>spraakverbinding op te zetten tussen zorgverlener en bezoeker.</w:t>
            </w:r>
            <w:bookmarkEnd w:id="1373"/>
          </w:p>
          <w:bookmarkEnd w:id="1374"/>
          <w:bookmarkEnd w:id="1375"/>
          <w:bookmarkEnd w:id="1376"/>
          <w:bookmarkEnd w:id="1377"/>
          <w:bookmarkEnd w:id="1378"/>
          <w:p w14:paraId="2D3F0BEC" w14:textId="77777777" w:rsidR="00D32E97" w:rsidRPr="00D32E97" w:rsidRDefault="00D32E97" w:rsidP="00EC720E"/>
        </w:tc>
      </w:tr>
      <w:tr w:rsidR="003A5144" w14:paraId="1C360053" w14:textId="77777777" w:rsidTr="12BEE6B5">
        <w:tc>
          <w:tcPr>
            <w:tcW w:w="2729" w:type="dxa"/>
            <w:shd w:val="clear" w:color="auto" w:fill="B4C6E7" w:themeFill="accent1" w:themeFillTint="66"/>
          </w:tcPr>
          <w:p w14:paraId="0CE678E7" w14:textId="77777777" w:rsidR="003A5144" w:rsidRPr="00EC720E" w:rsidRDefault="003A5144" w:rsidP="00EC720E">
            <w:pPr>
              <w:rPr>
                <w:b/>
                <w:bCs/>
              </w:rPr>
            </w:pPr>
            <w:bookmarkStart w:id="1379" w:name="_Toc119925219"/>
            <w:bookmarkStart w:id="1380" w:name="_Toc119926973"/>
            <w:bookmarkStart w:id="1381" w:name="_Toc119942775"/>
            <w:bookmarkStart w:id="1382" w:name="_Toc120583472"/>
            <w:bookmarkStart w:id="1383" w:name="_Toc121321430"/>
            <w:bookmarkStart w:id="1384" w:name="_Toc121921070"/>
            <w:bookmarkStart w:id="1385" w:name="_Toc121921808"/>
            <w:bookmarkStart w:id="1386" w:name="_Toc123135070"/>
            <w:r w:rsidRPr="00EC720E">
              <w:rPr>
                <w:b/>
                <w:bCs/>
              </w:rPr>
              <w:t>Toepassing</w:t>
            </w:r>
            <w:bookmarkEnd w:id="1379"/>
            <w:bookmarkEnd w:id="1380"/>
            <w:bookmarkEnd w:id="1381"/>
            <w:bookmarkEnd w:id="1382"/>
            <w:bookmarkEnd w:id="1383"/>
            <w:bookmarkEnd w:id="1384"/>
            <w:bookmarkEnd w:id="1385"/>
            <w:bookmarkEnd w:id="1386"/>
          </w:p>
          <w:p w14:paraId="75CF4315" w14:textId="77777777" w:rsidR="003A5144" w:rsidRPr="00EC720E" w:rsidRDefault="003A5144" w:rsidP="00EC720E">
            <w:pPr>
              <w:rPr>
                <w:b/>
                <w:bCs/>
              </w:rPr>
            </w:pPr>
          </w:p>
        </w:tc>
        <w:tc>
          <w:tcPr>
            <w:tcW w:w="4921" w:type="dxa"/>
          </w:tcPr>
          <w:p w14:paraId="17BEFD8B" w14:textId="77777777" w:rsidR="003A5144" w:rsidRDefault="003A5144" w:rsidP="00EC720E">
            <w:pPr>
              <w:rPr>
                <w:b/>
              </w:rPr>
            </w:pPr>
            <w:bookmarkStart w:id="1387" w:name="_Toc119925220"/>
            <w:bookmarkStart w:id="1388" w:name="_Toc119926974"/>
            <w:bookmarkStart w:id="1389" w:name="_Toc119942776"/>
            <w:bookmarkStart w:id="1390" w:name="_Toc120583473"/>
            <w:bookmarkStart w:id="1391" w:name="_Toc121321431"/>
            <w:bookmarkStart w:id="1392" w:name="_Toc121921071"/>
            <w:bookmarkStart w:id="1393" w:name="_Toc121921809"/>
            <w:bookmarkStart w:id="1394" w:name="_Toc123135071"/>
            <w:r w:rsidRPr="00182590">
              <w:t>Message Broker</w:t>
            </w:r>
            <w:bookmarkEnd w:id="1387"/>
            <w:bookmarkEnd w:id="1388"/>
            <w:bookmarkEnd w:id="1389"/>
            <w:bookmarkEnd w:id="1390"/>
            <w:bookmarkEnd w:id="1391"/>
            <w:bookmarkEnd w:id="1392"/>
            <w:bookmarkEnd w:id="1393"/>
            <w:bookmarkEnd w:id="1394"/>
          </w:p>
        </w:tc>
      </w:tr>
      <w:tr w:rsidR="003A5144" w14:paraId="5E88423E" w14:textId="77777777" w:rsidTr="12BEE6B5">
        <w:tc>
          <w:tcPr>
            <w:tcW w:w="2729" w:type="dxa"/>
            <w:shd w:val="clear" w:color="auto" w:fill="B4C6E7" w:themeFill="accent1" w:themeFillTint="66"/>
          </w:tcPr>
          <w:p w14:paraId="335B8B1C" w14:textId="77777777" w:rsidR="003A5144" w:rsidRPr="00EC720E" w:rsidRDefault="003A5144" w:rsidP="00EC720E">
            <w:pPr>
              <w:rPr>
                <w:b/>
                <w:bCs/>
              </w:rPr>
            </w:pPr>
            <w:bookmarkStart w:id="1395" w:name="_Toc119925221"/>
            <w:bookmarkStart w:id="1396" w:name="_Toc119926975"/>
            <w:bookmarkStart w:id="1397" w:name="_Toc119942777"/>
            <w:bookmarkStart w:id="1398" w:name="_Toc120583474"/>
            <w:bookmarkStart w:id="1399" w:name="_Toc121321432"/>
            <w:bookmarkStart w:id="1400" w:name="_Toc121921072"/>
            <w:bookmarkStart w:id="1401" w:name="_Toc121921810"/>
            <w:bookmarkStart w:id="1402" w:name="_Toc123135072"/>
            <w:r w:rsidRPr="00EC720E">
              <w:rPr>
                <w:b/>
                <w:bCs/>
              </w:rPr>
              <w:t>Leverancier</w:t>
            </w:r>
            <w:bookmarkEnd w:id="1395"/>
            <w:bookmarkEnd w:id="1396"/>
            <w:bookmarkEnd w:id="1397"/>
            <w:bookmarkEnd w:id="1398"/>
            <w:bookmarkEnd w:id="1399"/>
            <w:bookmarkEnd w:id="1400"/>
            <w:bookmarkEnd w:id="1401"/>
            <w:bookmarkEnd w:id="1402"/>
          </w:p>
        </w:tc>
        <w:tc>
          <w:tcPr>
            <w:tcW w:w="4921" w:type="dxa"/>
          </w:tcPr>
          <w:p w14:paraId="6DF2DA05" w14:textId="77777777" w:rsidR="00E53B4E" w:rsidRDefault="00E53B4E" w:rsidP="00EC720E">
            <w:proofErr w:type="spellStart"/>
            <w:r>
              <w:t>Cruxin</w:t>
            </w:r>
            <w:proofErr w:type="spellEnd"/>
          </w:p>
          <w:p w14:paraId="0C178E9E" w14:textId="77777777" w:rsidR="00E53B4E" w:rsidRPr="00C40698" w:rsidRDefault="00E53B4E" w:rsidP="00EC720E"/>
        </w:tc>
      </w:tr>
      <w:tr w:rsidR="003A5144" w14:paraId="55C25AC7" w14:textId="77777777" w:rsidTr="12BEE6B5">
        <w:tc>
          <w:tcPr>
            <w:tcW w:w="2729" w:type="dxa"/>
            <w:shd w:val="clear" w:color="auto" w:fill="B4C6E7" w:themeFill="accent1" w:themeFillTint="66"/>
          </w:tcPr>
          <w:p w14:paraId="642EFA58" w14:textId="77777777" w:rsidR="003A5144" w:rsidRPr="00EC720E" w:rsidRDefault="003A5144" w:rsidP="00EC720E">
            <w:pPr>
              <w:rPr>
                <w:b/>
                <w:bCs/>
              </w:rPr>
            </w:pPr>
            <w:bookmarkStart w:id="1403" w:name="_Toc119925222"/>
            <w:bookmarkStart w:id="1404" w:name="_Toc119926976"/>
            <w:bookmarkStart w:id="1405" w:name="_Toc119942778"/>
            <w:bookmarkStart w:id="1406" w:name="_Toc120583475"/>
            <w:bookmarkStart w:id="1407" w:name="_Toc121321433"/>
            <w:bookmarkStart w:id="1408" w:name="_Toc121921073"/>
            <w:bookmarkStart w:id="1409" w:name="_Toc121921811"/>
            <w:bookmarkStart w:id="1410" w:name="_Toc123135073"/>
            <w:r w:rsidRPr="00EC720E">
              <w:rPr>
                <w:b/>
                <w:bCs/>
              </w:rPr>
              <w:t>Bestaand integratievorm</w:t>
            </w:r>
            <w:bookmarkEnd w:id="1403"/>
            <w:bookmarkEnd w:id="1404"/>
            <w:bookmarkEnd w:id="1405"/>
            <w:bookmarkEnd w:id="1406"/>
            <w:bookmarkEnd w:id="1407"/>
            <w:bookmarkEnd w:id="1408"/>
            <w:bookmarkEnd w:id="1409"/>
            <w:bookmarkEnd w:id="1410"/>
          </w:p>
        </w:tc>
        <w:tc>
          <w:tcPr>
            <w:tcW w:w="4921" w:type="dxa"/>
          </w:tcPr>
          <w:p w14:paraId="41169FB5" w14:textId="5EB1787E" w:rsidR="59F43ACB" w:rsidRDefault="0BE3CACB" w:rsidP="00EC720E">
            <w:pPr>
              <w:rPr>
                <w:b/>
              </w:rPr>
            </w:pPr>
            <w:bookmarkStart w:id="1411" w:name="_Toc119925223"/>
            <w:bookmarkStart w:id="1412" w:name="_Toc119926977"/>
            <w:bookmarkStart w:id="1413" w:name="_Toc119942779"/>
            <w:bookmarkStart w:id="1414" w:name="_Toc120583476"/>
            <w:bookmarkStart w:id="1415" w:name="_Toc121321434"/>
            <w:bookmarkStart w:id="1416" w:name="_Toc121921074"/>
            <w:bookmarkStart w:id="1417" w:name="_Toc121921812"/>
            <w:bookmarkStart w:id="1418" w:name="_Toc123135074"/>
            <w:r>
              <w:t xml:space="preserve">ESPA </w:t>
            </w:r>
            <w:bookmarkEnd w:id="1411"/>
            <w:bookmarkEnd w:id="1412"/>
            <w:bookmarkEnd w:id="1413"/>
            <w:bookmarkEnd w:id="1414"/>
            <w:bookmarkEnd w:id="1415"/>
            <w:bookmarkEnd w:id="1416"/>
            <w:bookmarkEnd w:id="1417"/>
            <w:r w:rsidR="17F33E3F">
              <w:t>444</w:t>
            </w:r>
            <w:r w:rsidR="2B2B3F62">
              <w:t xml:space="preserve"> voor de Messagebroker</w:t>
            </w:r>
            <w:bookmarkEnd w:id="1418"/>
          </w:p>
          <w:p w14:paraId="3674AAC7" w14:textId="00F76DBD" w:rsidR="6500F0F7" w:rsidRDefault="6500F0F7" w:rsidP="00EC720E">
            <w:r>
              <w:t>SIP voor de Spraakverbinding</w:t>
            </w:r>
          </w:p>
          <w:p w14:paraId="27D0282A" w14:textId="17D7A70B" w:rsidR="003A5144" w:rsidRPr="00C40698" w:rsidRDefault="003A5144" w:rsidP="00EC720E"/>
        </w:tc>
      </w:tr>
      <w:tr w:rsidR="003A5144" w14:paraId="09F96F9F" w14:textId="77777777" w:rsidTr="12BEE6B5">
        <w:tc>
          <w:tcPr>
            <w:tcW w:w="2729" w:type="dxa"/>
            <w:shd w:val="clear" w:color="auto" w:fill="B4C6E7" w:themeFill="accent1" w:themeFillTint="66"/>
          </w:tcPr>
          <w:p w14:paraId="3F5F57AD" w14:textId="77777777" w:rsidR="003A5144" w:rsidRPr="00EC720E" w:rsidRDefault="003A5144" w:rsidP="00EC720E">
            <w:pPr>
              <w:rPr>
                <w:b/>
                <w:bCs/>
              </w:rPr>
            </w:pPr>
            <w:bookmarkStart w:id="1419" w:name="_Toc119925224"/>
            <w:bookmarkStart w:id="1420" w:name="_Toc119926978"/>
            <w:bookmarkStart w:id="1421" w:name="_Toc119942780"/>
            <w:bookmarkStart w:id="1422" w:name="_Toc120583477"/>
            <w:bookmarkStart w:id="1423" w:name="_Toc121321435"/>
            <w:bookmarkStart w:id="1424" w:name="_Toc121921075"/>
            <w:bookmarkStart w:id="1425" w:name="_Toc121921813"/>
            <w:bookmarkStart w:id="1426" w:name="_Toc123135075"/>
            <w:r w:rsidRPr="00EC720E">
              <w:rPr>
                <w:b/>
                <w:bCs/>
              </w:rPr>
              <w:t>Gevraagde integratievorm</w:t>
            </w:r>
            <w:bookmarkEnd w:id="1419"/>
            <w:bookmarkEnd w:id="1420"/>
            <w:bookmarkEnd w:id="1421"/>
            <w:bookmarkEnd w:id="1422"/>
            <w:bookmarkEnd w:id="1423"/>
            <w:bookmarkEnd w:id="1424"/>
            <w:bookmarkEnd w:id="1425"/>
            <w:bookmarkEnd w:id="1426"/>
          </w:p>
        </w:tc>
        <w:tc>
          <w:tcPr>
            <w:tcW w:w="4921" w:type="dxa"/>
          </w:tcPr>
          <w:p w14:paraId="2F4160B2" w14:textId="77369ED4" w:rsidR="003A5144" w:rsidRPr="00C40698" w:rsidRDefault="6A35040D" w:rsidP="00EC720E">
            <w:bookmarkStart w:id="1427" w:name="_Toc123135076"/>
            <w:r>
              <w:t>ESPA 444/ API</w:t>
            </w:r>
            <w:bookmarkEnd w:id="1427"/>
          </w:p>
          <w:p w14:paraId="3C0395D3" w14:textId="56936503" w:rsidR="003A5144" w:rsidRPr="00C40698" w:rsidRDefault="003A5144" w:rsidP="00EC720E"/>
        </w:tc>
      </w:tr>
      <w:tr w:rsidR="003A5144" w:rsidRPr="002F7C94" w14:paraId="2E40CF8E" w14:textId="77777777" w:rsidTr="12BEE6B5">
        <w:tc>
          <w:tcPr>
            <w:tcW w:w="2729" w:type="dxa"/>
            <w:shd w:val="clear" w:color="auto" w:fill="B4C6E7" w:themeFill="accent1" w:themeFillTint="66"/>
          </w:tcPr>
          <w:p w14:paraId="71220C51" w14:textId="77777777" w:rsidR="003A5144" w:rsidRPr="00EC720E" w:rsidRDefault="003A5144" w:rsidP="00EC720E">
            <w:pPr>
              <w:rPr>
                <w:b/>
                <w:bCs/>
              </w:rPr>
            </w:pPr>
            <w:bookmarkStart w:id="1428" w:name="_Toc119925226"/>
            <w:bookmarkStart w:id="1429" w:name="_Toc119926980"/>
            <w:bookmarkStart w:id="1430" w:name="_Toc119942782"/>
            <w:bookmarkStart w:id="1431" w:name="_Toc120583479"/>
            <w:bookmarkStart w:id="1432" w:name="_Toc121321437"/>
            <w:bookmarkStart w:id="1433" w:name="_Toc121921077"/>
            <w:bookmarkStart w:id="1434" w:name="_Toc121921815"/>
            <w:bookmarkStart w:id="1435" w:name="_Toc123135077"/>
            <w:proofErr w:type="spellStart"/>
            <w:r w:rsidRPr="00EC720E">
              <w:rPr>
                <w:b/>
                <w:bCs/>
              </w:rPr>
              <w:t>Use</w:t>
            </w:r>
            <w:proofErr w:type="spellEnd"/>
            <w:r w:rsidRPr="00EC720E">
              <w:rPr>
                <w:b/>
                <w:bCs/>
              </w:rPr>
              <w:t>-Case</w:t>
            </w:r>
            <w:bookmarkEnd w:id="1428"/>
            <w:bookmarkEnd w:id="1429"/>
            <w:bookmarkEnd w:id="1430"/>
            <w:bookmarkEnd w:id="1431"/>
            <w:bookmarkEnd w:id="1432"/>
            <w:bookmarkEnd w:id="1433"/>
            <w:bookmarkEnd w:id="1434"/>
            <w:bookmarkEnd w:id="1435"/>
          </w:p>
        </w:tc>
        <w:tc>
          <w:tcPr>
            <w:tcW w:w="4921" w:type="dxa"/>
          </w:tcPr>
          <w:p w14:paraId="5DAFCB3A" w14:textId="5D42F4B8" w:rsidR="6328202C" w:rsidRDefault="41415F53" w:rsidP="00EC720E">
            <w:r>
              <w:t>Zie document:</w:t>
            </w:r>
          </w:p>
          <w:p w14:paraId="1A0FFDE2" w14:textId="795840B0" w:rsidR="41415F53" w:rsidRPr="009C2BEF" w:rsidRDefault="41415F53" w:rsidP="00EC720E">
            <w:pPr>
              <w:rPr>
                <w:lang w:val="en-US"/>
              </w:rPr>
            </w:pPr>
            <w:r w:rsidRPr="009C2BEF">
              <w:rPr>
                <w:lang w:val="en-US"/>
              </w:rPr>
              <w:t xml:space="preserve">Use Case 10 - </w:t>
            </w:r>
            <w:proofErr w:type="spellStart"/>
            <w:r w:rsidRPr="009C2BEF">
              <w:rPr>
                <w:lang w:val="en-US"/>
              </w:rPr>
              <w:t>Intercom_ENG</w:t>
            </w:r>
            <w:proofErr w:type="spellEnd"/>
            <w:r w:rsidRPr="009C2BEF">
              <w:rPr>
                <w:lang w:val="en-US"/>
              </w:rPr>
              <w:t xml:space="preserve"> - v0.9</w:t>
            </w:r>
          </w:p>
          <w:p w14:paraId="3254BC2F" w14:textId="77777777" w:rsidR="003A5144" w:rsidRPr="009C2BEF" w:rsidRDefault="003A5144" w:rsidP="00EC720E">
            <w:pPr>
              <w:rPr>
                <w:lang w:val="en-US"/>
              </w:rPr>
            </w:pPr>
          </w:p>
        </w:tc>
      </w:tr>
      <w:tr w:rsidR="003A5144" w:rsidRPr="002F7C94" w14:paraId="4C2C44C2" w14:textId="77777777" w:rsidTr="12BEE6B5">
        <w:tc>
          <w:tcPr>
            <w:tcW w:w="2729" w:type="dxa"/>
            <w:shd w:val="clear" w:color="auto" w:fill="B4C6E7" w:themeFill="accent1" w:themeFillTint="66"/>
          </w:tcPr>
          <w:p w14:paraId="0BA3B9F7" w14:textId="385009E4" w:rsidR="003A5144" w:rsidRPr="00EC720E" w:rsidRDefault="00D30F8B" w:rsidP="00EC720E">
            <w:pPr>
              <w:rPr>
                <w:b/>
                <w:bCs/>
              </w:rPr>
            </w:pPr>
            <w:bookmarkStart w:id="1436" w:name="_Toc119925228"/>
            <w:bookmarkStart w:id="1437" w:name="_Toc119926982"/>
            <w:bookmarkStart w:id="1438" w:name="_Toc119942784"/>
            <w:bookmarkStart w:id="1439" w:name="_Toc120583481"/>
            <w:bookmarkStart w:id="1440" w:name="_Toc121321439"/>
            <w:bookmarkStart w:id="1441" w:name="_Toc121921079"/>
            <w:bookmarkStart w:id="1442" w:name="_Toc121921817"/>
            <w:bookmarkStart w:id="1443" w:name="_Toc123135078"/>
            <w:r w:rsidRPr="00EC720E">
              <w:rPr>
                <w:b/>
                <w:bCs/>
              </w:rPr>
              <w:t>Aanvullende d</w:t>
            </w:r>
            <w:r w:rsidR="003A5144" w:rsidRPr="00EC720E">
              <w:rPr>
                <w:b/>
                <w:bCs/>
              </w:rPr>
              <w:t>ocumentatie</w:t>
            </w:r>
            <w:bookmarkEnd w:id="1436"/>
            <w:bookmarkEnd w:id="1437"/>
            <w:bookmarkEnd w:id="1438"/>
            <w:bookmarkEnd w:id="1439"/>
            <w:bookmarkEnd w:id="1440"/>
            <w:bookmarkEnd w:id="1441"/>
            <w:bookmarkEnd w:id="1442"/>
            <w:bookmarkEnd w:id="1443"/>
            <w:r w:rsidR="003A5144" w:rsidRPr="00EC720E">
              <w:rPr>
                <w:b/>
                <w:bCs/>
              </w:rPr>
              <w:t xml:space="preserve"> </w:t>
            </w:r>
          </w:p>
        </w:tc>
        <w:tc>
          <w:tcPr>
            <w:tcW w:w="4921" w:type="dxa"/>
          </w:tcPr>
          <w:p w14:paraId="0FAF3882" w14:textId="5DA8420A" w:rsidR="003A5144" w:rsidRPr="003A5144" w:rsidRDefault="05E4C562" w:rsidP="00EC720E">
            <w:r>
              <w:t>Integratie Intercom V1.0</w:t>
            </w:r>
          </w:p>
          <w:p w14:paraId="509219B0" w14:textId="6E8C00FC" w:rsidR="003A5144" w:rsidRPr="003A5144" w:rsidRDefault="1648ABC5" w:rsidP="00EC720E">
            <w:r>
              <w:t>DS-G8-VOIPSERV-EN-V10-0710</w:t>
            </w:r>
          </w:p>
          <w:p w14:paraId="6818183B" w14:textId="527FFABA" w:rsidR="003A5144" w:rsidRPr="003A5144" w:rsidRDefault="1648ABC5" w:rsidP="00EC720E">
            <w:r>
              <w:t>Commend-IoIP-Technology-EN-V10-1109</w:t>
            </w:r>
          </w:p>
          <w:p w14:paraId="575A923B" w14:textId="7F4B2BF1" w:rsidR="003A5144" w:rsidRPr="003A5144" w:rsidRDefault="1648ABC5" w:rsidP="00EC720E">
            <w:r>
              <w:t>Principe blokschema Erasmus MC Rotterdam Intercom-VOIP-</w:t>
            </w:r>
            <w:proofErr w:type="spellStart"/>
            <w:r>
              <w:t>Espa</w:t>
            </w:r>
            <w:proofErr w:type="spellEnd"/>
            <w:r>
              <w:t>-koppeling</w:t>
            </w:r>
          </w:p>
          <w:p w14:paraId="75F392EA" w14:textId="77777777" w:rsidR="003A5144" w:rsidRDefault="4AB1F0D0" w:rsidP="00EC720E">
            <w:r>
              <w:t>Intercomlijst V1.2</w:t>
            </w:r>
          </w:p>
          <w:p w14:paraId="4E99A5C1" w14:textId="77777777" w:rsidR="00D30F8B" w:rsidRPr="009C2BEF" w:rsidRDefault="00D30F8B" w:rsidP="00EC720E">
            <w:pPr>
              <w:rPr>
                <w:lang w:val="en-US"/>
              </w:rPr>
            </w:pPr>
            <w:r w:rsidRPr="009C2BEF">
              <w:rPr>
                <w:lang w:val="en-US"/>
              </w:rPr>
              <w:t xml:space="preserve">Use Case 10 - </w:t>
            </w:r>
            <w:proofErr w:type="spellStart"/>
            <w:r w:rsidRPr="009C2BEF">
              <w:rPr>
                <w:lang w:val="en-US"/>
              </w:rPr>
              <w:t>Intercom_ENG</w:t>
            </w:r>
            <w:proofErr w:type="spellEnd"/>
            <w:r w:rsidRPr="009C2BEF">
              <w:rPr>
                <w:lang w:val="en-US"/>
              </w:rPr>
              <w:t xml:space="preserve"> - v0.9</w:t>
            </w:r>
          </w:p>
          <w:p w14:paraId="74BBD3CC" w14:textId="076983D7" w:rsidR="00D30F8B" w:rsidRPr="00D30F8B" w:rsidRDefault="00D30F8B" w:rsidP="00EC720E">
            <w:pPr>
              <w:rPr>
                <w:lang w:val="en-US"/>
              </w:rPr>
            </w:pPr>
          </w:p>
        </w:tc>
      </w:tr>
      <w:tr w:rsidR="003A5144" w14:paraId="19B68C2A" w14:textId="77777777" w:rsidTr="12BEE6B5">
        <w:tc>
          <w:tcPr>
            <w:tcW w:w="2729" w:type="dxa"/>
            <w:shd w:val="clear" w:color="auto" w:fill="B4C6E7" w:themeFill="accent1" w:themeFillTint="66"/>
          </w:tcPr>
          <w:p w14:paraId="69B0E581" w14:textId="3166D2F9" w:rsidR="003A5144" w:rsidRPr="00EC720E" w:rsidRDefault="18B00551" w:rsidP="00EC720E">
            <w:pPr>
              <w:rPr>
                <w:b/>
                <w:bCs/>
              </w:rPr>
            </w:pPr>
            <w:bookmarkStart w:id="1444" w:name="_Toc120583483"/>
            <w:bookmarkStart w:id="1445" w:name="_Toc121321441"/>
            <w:bookmarkStart w:id="1446" w:name="_Toc121921081"/>
            <w:bookmarkStart w:id="1447" w:name="_Toc121921819"/>
            <w:bookmarkStart w:id="1448" w:name="_Toc123135079"/>
            <w:r w:rsidRPr="00EC720E">
              <w:rPr>
                <w:b/>
                <w:bCs/>
              </w:rPr>
              <w:t>Toelichting</w:t>
            </w:r>
            <w:bookmarkEnd w:id="1444"/>
            <w:bookmarkEnd w:id="1445"/>
            <w:bookmarkEnd w:id="1446"/>
            <w:bookmarkEnd w:id="1447"/>
            <w:bookmarkEnd w:id="1448"/>
          </w:p>
        </w:tc>
        <w:tc>
          <w:tcPr>
            <w:tcW w:w="4921" w:type="dxa"/>
          </w:tcPr>
          <w:p w14:paraId="3EA288D7" w14:textId="60BA313D" w:rsidR="003A5144" w:rsidRPr="00182590" w:rsidRDefault="003A5144" w:rsidP="00EC720E"/>
          <w:p w14:paraId="40E371B9" w14:textId="64CCFCB8" w:rsidR="003A5144" w:rsidRPr="00182590" w:rsidRDefault="18B00551" w:rsidP="00EC720E">
            <w:r>
              <w:rPr>
                <w:noProof/>
                <w:lang w:val="en-US"/>
              </w:rPr>
              <w:drawing>
                <wp:inline distT="0" distB="0" distL="0" distR="0" wp14:anchorId="13548B23" wp14:editId="184258E0">
                  <wp:extent cx="2981325" cy="2209800"/>
                  <wp:effectExtent l="0" t="0" r="0" b="0"/>
                  <wp:docPr id="1604377898" name="Afbeelding 1604377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2981325" cy="2209800"/>
                          </a:xfrm>
                          <a:prstGeom prst="rect">
                            <a:avLst/>
                          </a:prstGeom>
                        </pic:spPr>
                      </pic:pic>
                    </a:graphicData>
                  </a:graphic>
                </wp:inline>
              </w:drawing>
            </w:r>
          </w:p>
        </w:tc>
      </w:tr>
      <w:tr w:rsidR="003A5144" w14:paraId="466C6B32" w14:textId="77777777" w:rsidTr="12BEE6B5">
        <w:tc>
          <w:tcPr>
            <w:tcW w:w="2729" w:type="dxa"/>
            <w:shd w:val="clear" w:color="auto" w:fill="B4C6E7" w:themeFill="accent1" w:themeFillTint="66"/>
          </w:tcPr>
          <w:p w14:paraId="1AC71F88" w14:textId="15581A35" w:rsidR="003A5144" w:rsidRPr="00EC720E" w:rsidRDefault="003A5144" w:rsidP="00EC720E">
            <w:pPr>
              <w:rPr>
                <w:b/>
                <w:bCs/>
              </w:rPr>
            </w:pPr>
            <w:bookmarkStart w:id="1449" w:name="_Toc119925231"/>
            <w:bookmarkStart w:id="1450" w:name="_Toc119926985"/>
            <w:bookmarkStart w:id="1451" w:name="_Toc119942787"/>
            <w:bookmarkStart w:id="1452" w:name="_Toc120583484"/>
            <w:bookmarkStart w:id="1453" w:name="_Toc121321442"/>
            <w:bookmarkStart w:id="1454" w:name="_Toc121921082"/>
            <w:bookmarkStart w:id="1455" w:name="_Toc121921820"/>
            <w:bookmarkStart w:id="1456" w:name="_Toc123135080"/>
            <w:r w:rsidRPr="00EC720E">
              <w:rPr>
                <w:b/>
                <w:bCs/>
              </w:rPr>
              <w:t xml:space="preserve">Relevante </w:t>
            </w:r>
            <w:proofErr w:type="gramStart"/>
            <w:r w:rsidRPr="00EC720E">
              <w:rPr>
                <w:b/>
                <w:bCs/>
              </w:rPr>
              <w:t>PvE</w:t>
            </w:r>
            <w:r w:rsidR="00367C05" w:rsidRPr="00EC720E">
              <w:rPr>
                <w:b/>
                <w:bCs/>
              </w:rPr>
              <w:t xml:space="preserve"> /</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1449"/>
            <w:bookmarkEnd w:id="1450"/>
            <w:bookmarkEnd w:id="1451"/>
            <w:bookmarkEnd w:id="1452"/>
            <w:bookmarkEnd w:id="1453"/>
            <w:bookmarkEnd w:id="1454"/>
            <w:bookmarkEnd w:id="1455"/>
            <w:bookmarkEnd w:id="1456"/>
            <w:r w:rsidRPr="00EC720E">
              <w:rPr>
                <w:b/>
                <w:bCs/>
              </w:rPr>
              <w:t xml:space="preserve"> </w:t>
            </w:r>
          </w:p>
        </w:tc>
        <w:tc>
          <w:tcPr>
            <w:tcW w:w="4921" w:type="dxa"/>
          </w:tcPr>
          <w:p w14:paraId="012215F4" w14:textId="678857FB" w:rsidR="003A5144" w:rsidRDefault="003A5144" w:rsidP="00EC720E">
            <w:pPr>
              <w:rPr>
                <w:b/>
              </w:rPr>
            </w:pPr>
            <w:bookmarkStart w:id="1457" w:name="_Toc119925232"/>
            <w:bookmarkStart w:id="1458" w:name="_Toc119926986"/>
            <w:bookmarkStart w:id="1459" w:name="_Toc119942788"/>
            <w:bookmarkStart w:id="1460" w:name="_Toc120583485"/>
            <w:bookmarkStart w:id="1461" w:name="_Toc121321443"/>
            <w:bookmarkStart w:id="1462" w:name="_Toc121921083"/>
            <w:bookmarkStart w:id="1463" w:name="_Toc121921821"/>
            <w:bookmarkStart w:id="1464" w:name="_Toc123135081"/>
            <w:r>
              <w:t xml:space="preserve">MB </w:t>
            </w:r>
            <w:r w:rsidR="28EA5123">
              <w:t>025</w:t>
            </w:r>
            <w:bookmarkEnd w:id="1457"/>
            <w:bookmarkEnd w:id="1458"/>
            <w:bookmarkEnd w:id="1459"/>
            <w:bookmarkEnd w:id="1460"/>
            <w:bookmarkEnd w:id="1461"/>
            <w:bookmarkEnd w:id="1462"/>
            <w:bookmarkEnd w:id="1463"/>
            <w:bookmarkEnd w:id="1464"/>
          </w:p>
          <w:p w14:paraId="269E314A" w14:textId="77777777" w:rsidR="003A5144" w:rsidRPr="00D63592" w:rsidRDefault="003A5144" w:rsidP="00EC720E"/>
        </w:tc>
      </w:tr>
    </w:tbl>
    <w:p w14:paraId="47341341" w14:textId="77777777" w:rsidR="003A5144" w:rsidRDefault="003A5144" w:rsidP="003A5144">
      <w:pPr>
        <w:rPr>
          <w:lang w:val="en-US"/>
        </w:rPr>
      </w:pPr>
    </w:p>
    <w:p w14:paraId="42EF2083" w14:textId="77777777" w:rsidR="00E53B4E" w:rsidRDefault="00E53B4E" w:rsidP="003A5144">
      <w:pPr>
        <w:rPr>
          <w:lang w:val="en-US"/>
        </w:rPr>
      </w:pPr>
    </w:p>
    <w:p w14:paraId="766BEB64" w14:textId="3EF32E5E" w:rsidR="00E53B4E" w:rsidRDefault="2E244F4A" w:rsidP="00EC720E">
      <w:pPr>
        <w:pStyle w:val="Kop2"/>
        <w:rPr>
          <w:lang w:val="en-US"/>
        </w:rPr>
      </w:pPr>
      <w:bookmarkStart w:id="1465" w:name="_Toc121321444"/>
      <w:bookmarkStart w:id="1466" w:name="_Toc121921084"/>
      <w:bookmarkStart w:id="1467" w:name="_Toc121921822"/>
      <w:bookmarkStart w:id="1468" w:name="_Toc124436889"/>
      <w:proofErr w:type="spellStart"/>
      <w:r w:rsidRPr="24881D37">
        <w:rPr>
          <w:lang w:val="en-US"/>
        </w:rPr>
        <w:lastRenderedPageBreak/>
        <w:t>Brandmeldinstallatie</w:t>
      </w:r>
      <w:proofErr w:type="spellEnd"/>
      <w:r w:rsidRPr="24881D37">
        <w:rPr>
          <w:lang w:val="en-US"/>
        </w:rPr>
        <w:t xml:space="preserve"> Erasmus MC </w:t>
      </w:r>
      <w:proofErr w:type="spellStart"/>
      <w:r w:rsidRPr="24881D37">
        <w:rPr>
          <w:lang w:val="en-US"/>
        </w:rPr>
        <w:t>Centrumlocatie</w:t>
      </w:r>
      <w:bookmarkEnd w:id="1465"/>
      <w:bookmarkEnd w:id="1466"/>
      <w:bookmarkEnd w:id="1467"/>
      <w:bookmarkEnd w:id="1468"/>
      <w:proofErr w:type="spellEnd"/>
    </w:p>
    <w:p w14:paraId="7B40C951" w14:textId="77777777" w:rsidR="00E53B4E" w:rsidRDefault="00E53B4E" w:rsidP="00E53B4E">
      <w:pPr>
        <w:rPr>
          <w:lang w:val="en-US"/>
        </w:rPr>
      </w:pPr>
    </w:p>
    <w:tbl>
      <w:tblPr>
        <w:tblStyle w:val="Tabelraster"/>
        <w:tblW w:w="0" w:type="auto"/>
        <w:tblLook w:val="04A0" w:firstRow="1" w:lastRow="0" w:firstColumn="1" w:lastColumn="0" w:noHBand="0" w:noVBand="1"/>
      </w:tblPr>
      <w:tblGrid>
        <w:gridCol w:w="2729"/>
        <w:gridCol w:w="4921"/>
      </w:tblGrid>
      <w:tr w:rsidR="00E53B4E" w14:paraId="41A629C5" w14:textId="77777777" w:rsidTr="6282303B">
        <w:tc>
          <w:tcPr>
            <w:tcW w:w="2729" w:type="dxa"/>
            <w:shd w:val="clear" w:color="auto" w:fill="B4C6E7" w:themeFill="accent1" w:themeFillTint="66"/>
          </w:tcPr>
          <w:p w14:paraId="3EFA6449" w14:textId="77777777" w:rsidR="00E53B4E" w:rsidRPr="00EC720E" w:rsidRDefault="00E53B4E" w:rsidP="00EC720E">
            <w:pPr>
              <w:rPr>
                <w:b/>
                <w:bCs/>
              </w:rPr>
            </w:pPr>
            <w:bookmarkStart w:id="1469" w:name="_Toc119925234"/>
            <w:bookmarkStart w:id="1470" w:name="_Toc119926988"/>
            <w:bookmarkStart w:id="1471" w:name="_Toc119942790"/>
            <w:bookmarkStart w:id="1472" w:name="_Toc120583487"/>
            <w:bookmarkStart w:id="1473" w:name="_Toc121321445"/>
            <w:bookmarkStart w:id="1474" w:name="_Toc121921085"/>
            <w:bookmarkStart w:id="1475" w:name="_Toc121921823"/>
            <w:bookmarkStart w:id="1476" w:name="_Toc123135083"/>
            <w:r w:rsidRPr="00EC720E">
              <w:rPr>
                <w:b/>
                <w:bCs/>
              </w:rPr>
              <w:t>Doel</w:t>
            </w:r>
            <w:bookmarkEnd w:id="1469"/>
            <w:bookmarkEnd w:id="1470"/>
            <w:bookmarkEnd w:id="1471"/>
            <w:bookmarkEnd w:id="1472"/>
            <w:bookmarkEnd w:id="1473"/>
            <w:bookmarkEnd w:id="1474"/>
            <w:bookmarkEnd w:id="1475"/>
            <w:bookmarkEnd w:id="1476"/>
          </w:p>
        </w:tc>
        <w:tc>
          <w:tcPr>
            <w:tcW w:w="4921" w:type="dxa"/>
          </w:tcPr>
          <w:p w14:paraId="2788E45D" w14:textId="47D7162F" w:rsidR="00E53B4E" w:rsidRPr="00CF6DEF" w:rsidRDefault="00E53B4E" w:rsidP="00EC720E">
            <w:pPr>
              <w:rPr>
                <w:b/>
                <w:u w:val="single"/>
              </w:rPr>
            </w:pPr>
            <w:bookmarkStart w:id="1477" w:name="_Toc119942791"/>
            <w:bookmarkStart w:id="1478" w:name="_Toc120583488"/>
            <w:bookmarkStart w:id="1479" w:name="_Toc121321446"/>
            <w:bookmarkStart w:id="1480" w:name="_Toc121921086"/>
            <w:bookmarkStart w:id="1481" w:name="_Toc121921824"/>
            <w:bookmarkStart w:id="1482" w:name="_Toc123135084"/>
            <w:r w:rsidRPr="000777D4">
              <w:t>De brandmeldinstallatie integratie wordt gebruikt om bij een brandmelding een alarmnotificatie te versturen naar een selecte groep medewerkers</w:t>
            </w:r>
            <w:r w:rsidR="00CF6DEF">
              <w:t xml:space="preserve"> als </w:t>
            </w:r>
            <w:r w:rsidR="00CF6DEF" w:rsidRPr="00CF6DEF">
              <w:rPr>
                <w:u w:val="single"/>
              </w:rPr>
              <w:t>secundair alarmbericht</w:t>
            </w:r>
            <w:r w:rsidRPr="00CF6DEF">
              <w:rPr>
                <w:u w:val="single"/>
              </w:rPr>
              <w:t>.</w:t>
            </w:r>
            <w:bookmarkEnd w:id="1477"/>
            <w:bookmarkEnd w:id="1478"/>
            <w:bookmarkEnd w:id="1479"/>
            <w:bookmarkEnd w:id="1480"/>
            <w:bookmarkEnd w:id="1481"/>
            <w:bookmarkEnd w:id="1482"/>
            <w:r w:rsidRPr="00CF6DEF">
              <w:rPr>
                <w:u w:val="single"/>
              </w:rPr>
              <w:t xml:space="preserve"> </w:t>
            </w:r>
          </w:p>
          <w:p w14:paraId="4B4D7232" w14:textId="77777777" w:rsidR="00E53B4E" w:rsidRPr="00C40698" w:rsidRDefault="00E53B4E" w:rsidP="00EC720E"/>
        </w:tc>
      </w:tr>
      <w:tr w:rsidR="00E53B4E" w14:paraId="2758A9E5" w14:textId="77777777" w:rsidTr="6282303B">
        <w:tc>
          <w:tcPr>
            <w:tcW w:w="2729" w:type="dxa"/>
            <w:shd w:val="clear" w:color="auto" w:fill="B4C6E7" w:themeFill="accent1" w:themeFillTint="66"/>
          </w:tcPr>
          <w:p w14:paraId="69EA805F" w14:textId="77777777" w:rsidR="00E53B4E" w:rsidRPr="00EC720E" w:rsidRDefault="00E53B4E" w:rsidP="00EC720E">
            <w:pPr>
              <w:rPr>
                <w:b/>
                <w:bCs/>
              </w:rPr>
            </w:pPr>
            <w:bookmarkStart w:id="1483" w:name="_Toc119925235"/>
            <w:bookmarkStart w:id="1484" w:name="_Toc119926989"/>
            <w:bookmarkStart w:id="1485" w:name="_Toc119942792"/>
            <w:bookmarkStart w:id="1486" w:name="_Toc120583489"/>
            <w:bookmarkStart w:id="1487" w:name="_Toc121321447"/>
            <w:bookmarkStart w:id="1488" w:name="_Toc121921087"/>
            <w:bookmarkStart w:id="1489" w:name="_Toc121921825"/>
            <w:bookmarkStart w:id="1490" w:name="_Toc123135085"/>
            <w:r w:rsidRPr="00EC720E">
              <w:rPr>
                <w:b/>
                <w:bCs/>
              </w:rPr>
              <w:t>Toepassing</w:t>
            </w:r>
            <w:bookmarkEnd w:id="1483"/>
            <w:bookmarkEnd w:id="1484"/>
            <w:bookmarkEnd w:id="1485"/>
            <w:bookmarkEnd w:id="1486"/>
            <w:bookmarkEnd w:id="1487"/>
            <w:bookmarkEnd w:id="1488"/>
            <w:bookmarkEnd w:id="1489"/>
            <w:bookmarkEnd w:id="1490"/>
          </w:p>
          <w:p w14:paraId="2093CA67" w14:textId="77777777" w:rsidR="00E53B4E" w:rsidRPr="00EC720E" w:rsidRDefault="00E53B4E" w:rsidP="00EC720E">
            <w:pPr>
              <w:rPr>
                <w:b/>
                <w:bCs/>
              </w:rPr>
            </w:pPr>
          </w:p>
        </w:tc>
        <w:tc>
          <w:tcPr>
            <w:tcW w:w="4921" w:type="dxa"/>
          </w:tcPr>
          <w:p w14:paraId="0B34F1AF" w14:textId="77777777" w:rsidR="00E53B4E" w:rsidRDefault="00E53B4E" w:rsidP="00EC720E">
            <w:pPr>
              <w:rPr>
                <w:b/>
              </w:rPr>
            </w:pPr>
            <w:bookmarkStart w:id="1491" w:name="_Toc119925236"/>
            <w:bookmarkStart w:id="1492" w:name="_Toc119926990"/>
            <w:bookmarkStart w:id="1493" w:name="_Toc119942793"/>
            <w:bookmarkStart w:id="1494" w:name="_Toc120583490"/>
            <w:bookmarkStart w:id="1495" w:name="_Toc121321448"/>
            <w:bookmarkStart w:id="1496" w:name="_Toc121921088"/>
            <w:bookmarkStart w:id="1497" w:name="_Toc121921826"/>
            <w:bookmarkStart w:id="1498" w:name="_Toc123135086"/>
            <w:r w:rsidRPr="00182590">
              <w:t>Message Broker</w:t>
            </w:r>
            <w:bookmarkEnd w:id="1491"/>
            <w:bookmarkEnd w:id="1492"/>
            <w:bookmarkEnd w:id="1493"/>
            <w:bookmarkEnd w:id="1494"/>
            <w:bookmarkEnd w:id="1495"/>
            <w:bookmarkEnd w:id="1496"/>
            <w:bookmarkEnd w:id="1497"/>
            <w:bookmarkEnd w:id="1498"/>
            <w:r w:rsidRPr="00182590">
              <w:t xml:space="preserve"> </w:t>
            </w:r>
          </w:p>
        </w:tc>
      </w:tr>
      <w:tr w:rsidR="00E53B4E" w14:paraId="06D7A6C4" w14:textId="77777777" w:rsidTr="6282303B">
        <w:tc>
          <w:tcPr>
            <w:tcW w:w="2729" w:type="dxa"/>
            <w:shd w:val="clear" w:color="auto" w:fill="B4C6E7" w:themeFill="accent1" w:themeFillTint="66"/>
          </w:tcPr>
          <w:p w14:paraId="0409CD1F" w14:textId="77777777" w:rsidR="00E53B4E" w:rsidRPr="00EC720E" w:rsidRDefault="00E53B4E" w:rsidP="00EC720E">
            <w:pPr>
              <w:rPr>
                <w:b/>
                <w:bCs/>
              </w:rPr>
            </w:pPr>
            <w:bookmarkStart w:id="1499" w:name="_Toc119925237"/>
            <w:bookmarkStart w:id="1500" w:name="_Toc119926991"/>
            <w:bookmarkStart w:id="1501" w:name="_Toc119942794"/>
            <w:bookmarkStart w:id="1502" w:name="_Toc120583491"/>
            <w:bookmarkStart w:id="1503" w:name="_Toc121321449"/>
            <w:bookmarkStart w:id="1504" w:name="_Toc121921089"/>
            <w:bookmarkStart w:id="1505" w:name="_Toc121921827"/>
            <w:bookmarkStart w:id="1506" w:name="_Toc123135087"/>
            <w:r w:rsidRPr="00EC720E">
              <w:rPr>
                <w:b/>
                <w:bCs/>
              </w:rPr>
              <w:t>Leverancier</w:t>
            </w:r>
            <w:bookmarkEnd w:id="1499"/>
            <w:bookmarkEnd w:id="1500"/>
            <w:bookmarkEnd w:id="1501"/>
            <w:bookmarkEnd w:id="1502"/>
            <w:bookmarkEnd w:id="1503"/>
            <w:bookmarkEnd w:id="1504"/>
            <w:bookmarkEnd w:id="1505"/>
            <w:bookmarkEnd w:id="1506"/>
          </w:p>
        </w:tc>
        <w:tc>
          <w:tcPr>
            <w:tcW w:w="4921" w:type="dxa"/>
          </w:tcPr>
          <w:p w14:paraId="5C4A6B04" w14:textId="77777777" w:rsidR="00E53B4E" w:rsidRDefault="00E53B4E" w:rsidP="00EC720E">
            <w:r>
              <w:t>Siemens</w:t>
            </w:r>
          </w:p>
          <w:p w14:paraId="38288749" w14:textId="77777777" w:rsidR="00E53B4E" w:rsidRPr="00C40698" w:rsidRDefault="00E53B4E" w:rsidP="00EC720E"/>
        </w:tc>
      </w:tr>
      <w:tr w:rsidR="00E53B4E" w14:paraId="65BA79BD" w14:textId="77777777" w:rsidTr="6282303B">
        <w:tc>
          <w:tcPr>
            <w:tcW w:w="2729" w:type="dxa"/>
            <w:shd w:val="clear" w:color="auto" w:fill="B4C6E7" w:themeFill="accent1" w:themeFillTint="66"/>
          </w:tcPr>
          <w:p w14:paraId="5FC6A35C" w14:textId="77777777" w:rsidR="00E53B4E" w:rsidRPr="00EC720E" w:rsidRDefault="00E53B4E" w:rsidP="00EC720E">
            <w:pPr>
              <w:rPr>
                <w:b/>
                <w:bCs/>
              </w:rPr>
            </w:pPr>
            <w:bookmarkStart w:id="1507" w:name="_Toc119925238"/>
            <w:bookmarkStart w:id="1508" w:name="_Toc119926992"/>
            <w:bookmarkStart w:id="1509" w:name="_Toc119942795"/>
            <w:bookmarkStart w:id="1510" w:name="_Toc120583492"/>
            <w:bookmarkStart w:id="1511" w:name="_Toc121321450"/>
            <w:bookmarkStart w:id="1512" w:name="_Toc121921090"/>
            <w:bookmarkStart w:id="1513" w:name="_Toc121921828"/>
            <w:bookmarkStart w:id="1514" w:name="_Toc123135088"/>
            <w:r w:rsidRPr="00EC720E">
              <w:rPr>
                <w:b/>
                <w:bCs/>
              </w:rPr>
              <w:t>Bestaand integratievorm</w:t>
            </w:r>
            <w:bookmarkEnd w:id="1507"/>
            <w:bookmarkEnd w:id="1508"/>
            <w:bookmarkEnd w:id="1509"/>
            <w:bookmarkEnd w:id="1510"/>
            <w:bookmarkEnd w:id="1511"/>
            <w:bookmarkEnd w:id="1512"/>
            <w:bookmarkEnd w:id="1513"/>
            <w:bookmarkEnd w:id="1514"/>
          </w:p>
        </w:tc>
        <w:tc>
          <w:tcPr>
            <w:tcW w:w="4921" w:type="dxa"/>
          </w:tcPr>
          <w:p w14:paraId="4BC8A71C" w14:textId="1872D902" w:rsidR="00E53B4E" w:rsidRDefault="503CF4C9" w:rsidP="00EC720E">
            <w:pPr>
              <w:rPr>
                <w:b/>
              </w:rPr>
            </w:pPr>
            <w:bookmarkStart w:id="1515" w:name="_Toc121321451"/>
            <w:bookmarkStart w:id="1516" w:name="_Toc121921091"/>
            <w:bookmarkStart w:id="1517" w:name="_Toc121921829"/>
            <w:bookmarkStart w:id="1518" w:name="_Toc123135089"/>
            <w:bookmarkStart w:id="1519" w:name="_Toc119925239"/>
            <w:bookmarkStart w:id="1520" w:name="_Toc119926993"/>
            <w:bookmarkStart w:id="1521" w:name="_Toc119942796"/>
            <w:bookmarkStart w:id="1522" w:name="_Toc120583493"/>
            <w:r>
              <w:t xml:space="preserve">ESPA </w:t>
            </w:r>
            <w:r w:rsidR="58C8F838">
              <w:t>444</w:t>
            </w:r>
            <w:bookmarkEnd w:id="1515"/>
            <w:bookmarkEnd w:id="1516"/>
            <w:bookmarkEnd w:id="1517"/>
            <w:bookmarkEnd w:id="1518"/>
            <w:r w:rsidR="4AD4A12A">
              <w:t xml:space="preserve"> </w:t>
            </w:r>
            <w:bookmarkEnd w:id="1519"/>
            <w:bookmarkEnd w:id="1520"/>
            <w:bookmarkEnd w:id="1521"/>
            <w:bookmarkEnd w:id="1522"/>
          </w:p>
          <w:p w14:paraId="0F861469" w14:textId="113D40D0" w:rsidR="12731744" w:rsidRDefault="12731744" w:rsidP="00EC720E"/>
          <w:p w14:paraId="4D878D7F" w14:textId="3C3005FE" w:rsidR="3AD8EC18" w:rsidRDefault="3AD8EC18" w:rsidP="00EC720E">
            <w:r>
              <w:rPr>
                <w:noProof/>
                <w:lang w:val="en-US"/>
              </w:rPr>
              <w:drawing>
                <wp:inline distT="0" distB="0" distL="0" distR="0" wp14:anchorId="76040160" wp14:editId="23BA0952">
                  <wp:extent cx="2981325" cy="1838325"/>
                  <wp:effectExtent l="0" t="0" r="0" b="0"/>
                  <wp:docPr id="641489226" name="Afbeelding 641489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hqprint">
                            <a:extLst>
                              <a:ext uri="{28A0092B-C50C-407E-A947-70E740481C1C}">
                                <a14:useLocalDpi xmlns:a14="http://schemas.microsoft.com/office/drawing/2010/main" val="0"/>
                              </a:ext>
                            </a:extLst>
                          </a:blip>
                          <a:stretch>
                            <a:fillRect/>
                          </a:stretch>
                        </pic:blipFill>
                        <pic:spPr>
                          <a:xfrm>
                            <a:off x="0" y="0"/>
                            <a:ext cx="2981325" cy="1838325"/>
                          </a:xfrm>
                          <a:prstGeom prst="rect">
                            <a:avLst/>
                          </a:prstGeom>
                        </pic:spPr>
                      </pic:pic>
                    </a:graphicData>
                  </a:graphic>
                </wp:inline>
              </w:drawing>
            </w:r>
          </w:p>
          <w:p w14:paraId="20BD9A1A" w14:textId="77777777" w:rsidR="00E53B4E" w:rsidRPr="00E53B4E" w:rsidRDefault="00E53B4E" w:rsidP="00EC720E"/>
        </w:tc>
      </w:tr>
      <w:tr w:rsidR="00E53B4E" w14:paraId="5B3CC95B" w14:textId="77777777" w:rsidTr="6282303B">
        <w:tc>
          <w:tcPr>
            <w:tcW w:w="2729" w:type="dxa"/>
            <w:shd w:val="clear" w:color="auto" w:fill="B4C6E7" w:themeFill="accent1" w:themeFillTint="66"/>
          </w:tcPr>
          <w:p w14:paraId="5003A0B8" w14:textId="77777777" w:rsidR="00E53B4E" w:rsidRPr="00EC720E" w:rsidRDefault="00E53B4E" w:rsidP="00EC720E">
            <w:pPr>
              <w:rPr>
                <w:b/>
                <w:bCs/>
              </w:rPr>
            </w:pPr>
            <w:bookmarkStart w:id="1523" w:name="_Toc119925240"/>
            <w:bookmarkStart w:id="1524" w:name="_Toc119926994"/>
            <w:bookmarkStart w:id="1525" w:name="_Toc119942797"/>
            <w:bookmarkStart w:id="1526" w:name="_Toc120583494"/>
            <w:bookmarkStart w:id="1527" w:name="_Toc121321452"/>
            <w:bookmarkStart w:id="1528" w:name="_Toc121921092"/>
            <w:bookmarkStart w:id="1529" w:name="_Toc121921830"/>
            <w:bookmarkStart w:id="1530" w:name="_Toc123135090"/>
            <w:r w:rsidRPr="00EC720E">
              <w:rPr>
                <w:b/>
                <w:bCs/>
              </w:rPr>
              <w:t>Gevraagde integratievorm</w:t>
            </w:r>
            <w:bookmarkEnd w:id="1523"/>
            <w:bookmarkEnd w:id="1524"/>
            <w:bookmarkEnd w:id="1525"/>
            <w:bookmarkEnd w:id="1526"/>
            <w:bookmarkEnd w:id="1527"/>
            <w:bookmarkEnd w:id="1528"/>
            <w:bookmarkEnd w:id="1529"/>
            <w:bookmarkEnd w:id="1530"/>
          </w:p>
        </w:tc>
        <w:tc>
          <w:tcPr>
            <w:tcW w:w="4921" w:type="dxa"/>
          </w:tcPr>
          <w:p w14:paraId="346D34F5" w14:textId="05604EC2" w:rsidR="6B4F9D9E" w:rsidRDefault="6F1FF6F6" w:rsidP="00EC720E">
            <w:pPr>
              <w:rPr>
                <w:b/>
              </w:rPr>
            </w:pPr>
            <w:bookmarkStart w:id="1531" w:name="_Toc121321453"/>
            <w:bookmarkStart w:id="1532" w:name="_Toc121921093"/>
            <w:bookmarkStart w:id="1533" w:name="_Toc121921831"/>
            <w:bookmarkStart w:id="1534" w:name="_Toc123135091"/>
            <w:r>
              <w:t xml:space="preserve">ESPA 444 </w:t>
            </w:r>
            <w:r w:rsidR="1A432669">
              <w:t>of MAS</w:t>
            </w:r>
            <w:bookmarkEnd w:id="1531"/>
            <w:bookmarkEnd w:id="1532"/>
            <w:bookmarkEnd w:id="1533"/>
            <w:bookmarkEnd w:id="1534"/>
          </w:p>
          <w:p w14:paraId="0C136CF1" w14:textId="77777777" w:rsidR="00E53B4E" w:rsidRPr="00C40698" w:rsidRDefault="00E53B4E" w:rsidP="00EC720E"/>
        </w:tc>
      </w:tr>
      <w:tr w:rsidR="00E53B4E" w:rsidRPr="002F7C94" w14:paraId="268F6477" w14:textId="77777777" w:rsidTr="6282303B">
        <w:tc>
          <w:tcPr>
            <w:tcW w:w="2729" w:type="dxa"/>
            <w:shd w:val="clear" w:color="auto" w:fill="B4C6E7" w:themeFill="accent1" w:themeFillTint="66"/>
          </w:tcPr>
          <w:p w14:paraId="4B31EBE4" w14:textId="77777777" w:rsidR="00E53B4E" w:rsidRPr="00EC720E" w:rsidRDefault="00E53B4E" w:rsidP="00EC720E">
            <w:pPr>
              <w:rPr>
                <w:b/>
                <w:bCs/>
              </w:rPr>
            </w:pPr>
            <w:bookmarkStart w:id="1535" w:name="_Toc119925242"/>
            <w:bookmarkStart w:id="1536" w:name="_Toc119926996"/>
            <w:bookmarkStart w:id="1537" w:name="_Toc119942799"/>
            <w:bookmarkStart w:id="1538" w:name="_Toc120583496"/>
            <w:bookmarkStart w:id="1539" w:name="_Toc121321454"/>
            <w:bookmarkStart w:id="1540" w:name="_Toc121921094"/>
            <w:bookmarkStart w:id="1541" w:name="_Toc121921832"/>
            <w:bookmarkStart w:id="1542" w:name="_Toc123135092"/>
            <w:proofErr w:type="spellStart"/>
            <w:r w:rsidRPr="00EC720E">
              <w:rPr>
                <w:b/>
                <w:bCs/>
              </w:rPr>
              <w:t>Use</w:t>
            </w:r>
            <w:proofErr w:type="spellEnd"/>
            <w:r w:rsidRPr="00EC720E">
              <w:rPr>
                <w:b/>
                <w:bCs/>
              </w:rPr>
              <w:t>-Case</w:t>
            </w:r>
            <w:bookmarkEnd w:id="1535"/>
            <w:bookmarkEnd w:id="1536"/>
            <w:bookmarkEnd w:id="1537"/>
            <w:bookmarkEnd w:id="1538"/>
            <w:bookmarkEnd w:id="1539"/>
            <w:bookmarkEnd w:id="1540"/>
            <w:bookmarkEnd w:id="1541"/>
            <w:bookmarkEnd w:id="1542"/>
          </w:p>
          <w:p w14:paraId="1FFB56AE" w14:textId="79EE6F54" w:rsidR="00CA779E" w:rsidRPr="00EC720E" w:rsidRDefault="00CA779E" w:rsidP="00EC720E">
            <w:pPr>
              <w:rPr>
                <w:b/>
                <w:bCs/>
              </w:rPr>
            </w:pPr>
          </w:p>
        </w:tc>
        <w:tc>
          <w:tcPr>
            <w:tcW w:w="4921" w:type="dxa"/>
          </w:tcPr>
          <w:p w14:paraId="5A55619A" w14:textId="77777777" w:rsidR="00E53B4E" w:rsidRDefault="00CA779E" w:rsidP="00EC720E">
            <w:pPr>
              <w:rPr>
                <w:lang w:val="en-US"/>
              </w:rPr>
            </w:pPr>
            <w:proofErr w:type="spellStart"/>
            <w:r w:rsidRPr="0041782F">
              <w:rPr>
                <w:lang w:val="en-US"/>
              </w:rPr>
              <w:t>Zie</w:t>
            </w:r>
            <w:proofErr w:type="spellEnd"/>
            <w:r w:rsidRPr="0041782F">
              <w:rPr>
                <w:lang w:val="en-US"/>
              </w:rPr>
              <w:t xml:space="preserve"> document Use-</w:t>
            </w:r>
            <w:r w:rsidR="6820FFFF" w:rsidRPr="0041782F">
              <w:rPr>
                <w:lang w:val="en-US"/>
              </w:rPr>
              <w:t>case</w:t>
            </w:r>
            <w:r w:rsidRPr="0041782F">
              <w:rPr>
                <w:lang w:val="en-US"/>
              </w:rPr>
              <w:t xml:space="preserve"> </w:t>
            </w:r>
            <w:r w:rsidR="03EABD78" w:rsidRPr="6282303B">
              <w:rPr>
                <w:lang w:val="en-US"/>
              </w:rPr>
              <w:t>“Emergency Situations - Fire Alarms”</w:t>
            </w:r>
          </w:p>
          <w:p w14:paraId="0A392C6A" w14:textId="539370A6" w:rsidR="00EC720E" w:rsidRPr="00C40698" w:rsidRDefault="00EC720E" w:rsidP="00EC720E">
            <w:pPr>
              <w:rPr>
                <w:lang w:val="en-US"/>
              </w:rPr>
            </w:pPr>
          </w:p>
        </w:tc>
      </w:tr>
      <w:tr w:rsidR="00E53B4E" w:rsidRPr="002F7C94" w14:paraId="25139735" w14:textId="77777777" w:rsidTr="6282303B">
        <w:tc>
          <w:tcPr>
            <w:tcW w:w="2729" w:type="dxa"/>
            <w:shd w:val="clear" w:color="auto" w:fill="B4C6E7" w:themeFill="accent1" w:themeFillTint="66"/>
          </w:tcPr>
          <w:p w14:paraId="31925A0D" w14:textId="0CF2BB9F" w:rsidR="00E53B4E" w:rsidRPr="00EC720E" w:rsidRDefault="00D30F8B" w:rsidP="00EC720E">
            <w:pPr>
              <w:rPr>
                <w:b/>
                <w:bCs/>
              </w:rPr>
            </w:pPr>
            <w:bookmarkStart w:id="1543" w:name="_Toc119925244"/>
            <w:bookmarkStart w:id="1544" w:name="_Toc119926998"/>
            <w:bookmarkStart w:id="1545" w:name="_Toc119942801"/>
            <w:bookmarkStart w:id="1546" w:name="_Toc120583497"/>
            <w:bookmarkStart w:id="1547" w:name="_Toc121321455"/>
            <w:bookmarkStart w:id="1548" w:name="_Toc121921095"/>
            <w:bookmarkStart w:id="1549" w:name="_Toc121921833"/>
            <w:bookmarkStart w:id="1550" w:name="_Toc123135093"/>
            <w:r w:rsidRPr="00EC720E">
              <w:rPr>
                <w:b/>
                <w:bCs/>
              </w:rPr>
              <w:t>Aanvullende d</w:t>
            </w:r>
            <w:r w:rsidR="00E53B4E" w:rsidRPr="00EC720E">
              <w:rPr>
                <w:b/>
                <w:bCs/>
              </w:rPr>
              <w:t>ocumentatie</w:t>
            </w:r>
            <w:bookmarkEnd w:id="1543"/>
            <w:bookmarkEnd w:id="1544"/>
            <w:bookmarkEnd w:id="1545"/>
            <w:bookmarkEnd w:id="1546"/>
            <w:bookmarkEnd w:id="1547"/>
            <w:bookmarkEnd w:id="1548"/>
            <w:bookmarkEnd w:id="1549"/>
            <w:bookmarkEnd w:id="1550"/>
            <w:r w:rsidR="00E53B4E" w:rsidRPr="00EC720E">
              <w:rPr>
                <w:b/>
                <w:bCs/>
              </w:rPr>
              <w:t xml:space="preserve"> </w:t>
            </w:r>
          </w:p>
        </w:tc>
        <w:tc>
          <w:tcPr>
            <w:tcW w:w="4921" w:type="dxa"/>
          </w:tcPr>
          <w:p w14:paraId="3FBA0825" w14:textId="77777777" w:rsidR="00E53B4E" w:rsidRDefault="00D30F8B" w:rsidP="00EC720E">
            <w:pPr>
              <w:rPr>
                <w:lang w:val="en-US"/>
              </w:rPr>
            </w:pPr>
            <w:r w:rsidRPr="00CA779E">
              <w:rPr>
                <w:lang w:val="en-US"/>
              </w:rPr>
              <w:t xml:space="preserve">Use case </w:t>
            </w:r>
            <w:r w:rsidR="5EE0F56E" w:rsidRPr="00CA779E">
              <w:rPr>
                <w:lang w:val="en-US"/>
              </w:rPr>
              <w:t>“</w:t>
            </w:r>
            <w:r w:rsidR="74FA4357" w:rsidRPr="00CA779E">
              <w:rPr>
                <w:lang w:val="en-US"/>
              </w:rPr>
              <w:t>Emergency Situations - Fire Alarms</w:t>
            </w:r>
            <w:r w:rsidR="4065BFA9" w:rsidRPr="00CA779E">
              <w:rPr>
                <w:lang w:val="en-US"/>
              </w:rPr>
              <w:t>”</w:t>
            </w:r>
          </w:p>
          <w:p w14:paraId="3B7FAD3D" w14:textId="1B9BB6A1" w:rsidR="00EC720E" w:rsidRPr="00CA779E" w:rsidRDefault="00EC720E" w:rsidP="00EC720E">
            <w:pPr>
              <w:rPr>
                <w:lang w:val="en-US"/>
              </w:rPr>
            </w:pPr>
          </w:p>
        </w:tc>
      </w:tr>
      <w:tr w:rsidR="00E53B4E" w14:paraId="010E3E41" w14:textId="77777777" w:rsidTr="6282303B">
        <w:tc>
          <w:tcPr>
            <w:tcW w:w="2729" w:type="dxa"/>
            <w:shd w:val="clear" w:color="auto" w:fill="B4C6E7" w:themeFill="accent1" w:themeFillTint="66"/>
          </w:tcPr>
          <w:p w14:paraId="0A1CB045" w14:textId="77777777" w:rsidR="00E53B4E" w:rsidRPr="00EC720E" w:rsidRDefault="00E53B4E" w:rsidP="00EC720E">
            <w:pPr>
              <w:rPr>
                <w:b/>
                <w:bCs/>
              </w:rPr>
            </w:pPr>
            <w:bookmarkStart w:id="1551" w:name="_Toc119925246"/>
            <w:bookmarkStart w:id="1552" w:name="_Toc119927000"/>
            <w:bookmarkStart w:id="1553" w:name="_Toc119942803"/>
            <w:bookmarkStart w:id="1554" w:name="_Toc120583499"/>
            <w:bookmarkStart w:id="1555" w:name="_Toc121321457"/>
            <w:bookmarkStart w:id="1556" w:name="_Toc121921097"/>
            <w:bookmarkStart w:id="1557" w:name="_Toc121921835"/>
            <w:bookmarkStart w:id="1558" w:name="_Toc123135094"/>
            <w:r w:rsidRPr="00EC720E">
              <w:rPr>
                <w:b/>
                <w:bCs/>
              </w:rPr>
              <w:t>Toelichting</w:t>
            </w:r>
            <w:bookmarkEnd w:id="1551"/>
            <w:bookmarkEnd w:id="1552"/>
            <w:bookmarkEnd w:id="1553"/>
            <w:bookmarkEnd w:id="1554"/>
            <w:bookmarkEnd w:id="1555"/>
            <w:bookmarkEnd w:id="1556"/>
            <w:bookmarkEnd w:id="1557"/>
            <w:bookmarkEnd w:id="1558"/>
          </w:p>
        </w:tc>
        <w:tc>
          <w:tcPr>
            <w:tcW w:w="4921" w:type="dxa"/>
          </w:tcPr>
          <w:p w14:paraId="17C12BB1" w14:textId="4AE47795" w:rsidR="00E53B4E" w:rsidRPr="00491C5A" w:rsidRDefault="0C5BAF9E" w:rsidP="00EC720E">
            <w:pPr>
              <w:rPr>
                <w:rFonts w:eastAsia="Arial" w:cs="Arial"/>
                <w:color w:val="1A1A1A"/>
                <w:sz w:val="18"/>
                <w:szCs w:val="18"/>
                <w:highlight w:val="yellow"/>
              </w:rPr>
            </w:pPr>
            <w:r>
              <w:t xml:space="preserve">Onder het afhandelen valt ook het </w:t>
            </w:r>
            <w:r w:rsidR="086F1C53">
              <w:t xml:space="preserve">binnen de </w:t>
            </w:r>
            <w:r w:rsidR="620D2413">
              <w:t>M</w:t>
            </w:r>
            <w:r w:rsidR="086F1C53">
              <w:t>essage</w:t>
            </w:r>
            <w:r w:rsidR="4499FE6B">
              <w:t xml:space="preserve"> </w:t>
            </w:r>
            <w:r w:rsidR="299F81F0">
              <w:t>B</w:t>
            </w:r>
            <w:r w:rsidR="086F1C53">
              <w:t xml:space="preserve">roker </w:t>
            </w:r>
            <w:r>
              <w:t xml:space="preserve">omzetten van een technisch </w:t>
            </w:r>
            <w:r w:rsidR="6279014B">
              <w:t xml:space="preserve">omschreven </w:t>
            </w:r>
            <w:r>
              <w:t>alarm in een voor de gebruiker leesbare en opvolgbare dialoog.</w:t>
            </w:r>
            <w:r w:rsidR="00E53B4E">
              <w:br/>
            </w:r>
            <w:r w:rsidR="00E53B4E">
              <w:br/>
            </w:r>
            <w:r>
              <w:t>Afhankelijk van het type oproep zijn de op te roepen gebruikers statisch of dynamisch bepaald.</w:t>
            </w:r>
            <w:r w:rsidR="00E53B4E">
              <w:br/>
            </w:r>
            <w:r w:rsidR="00E53B4E">
              <w:br/>
            </w:r>
            <w:r>
              <w:t>“Statisch” betekent dat altijd dezelfde gebruikers opgeroepen worden.</w:t>
            </w:r>
            <w:r w:rsidR="00E53B4E">
              <w:br/>
            </w:r>
            <w:r w:rsidR="00E53B4E">
              <w:br/>
            </w:r>
            <w:r>
              <w:t xml:space="preserve">“Dynamisch” betekent dat afhankelijk van de dienst gebruikers worden opgeroepen: binnen een escalatieketen worden weliswaar altijd dezelfde rollen </w:t>
            </w:r>
            <w:r>
              <w:lastRenderedPageBreak/>
              <w:t>opgeroepen, maar zijn per dienst verschillende gebruikers toegewezen aan die rollen.</w:t>
            </w:r>
            <w:r w:rsidR="76F5E8F6">
              <w:t xml:space="preserve"> Deze worden door de betreffende App </w:t>
            </w:r>
            <w:r w:rsidR="27189FA9">
              <w:t>ontvangen/</w:t>
            </w:r>
            <w:r w:rsidR="76F5E8F6">
              <w:t xml:space="preserve"> weergegeven. </w:t>
            </w:r>
            <w:r w:rsidR="00E53B4E">
              <w:br/>
            </w:r>
          </w:p>
        </w:tc>
      </w:tr>
      <w:tr w:rsidR="00E53B4E" w14:paraId="441A7A05" w14:textId="77777777" w:rsidTr="6282303B">
        <w:tc>
          <w:tcPr>
            <w:tcW w:w="2729" w:type="dxa"/>
            <w:shd w:val="clear" w:color="auto" w:fill="B4C6E7" w:themeFill="accent1" w:themeFillTint="66"/>
          </w:tcPr>
          <w:p w14:paraId="0D6E6494" w14:textId="52EE335E" w:rsidR="00E53B4E" w:rsidRPr="00EC720E" w:rsidRDefault="00E53B4E" w:rsidP="00EC720E">
            <w:pPr>
              <w:rPr>
                <w:b/>
                <w:bCs/>
              </w:rPr>
            </w:pPr>
            <w:bookmarkStart w:id="1559" w:name="_Toc119925247"/>
            <w:bookmarkStart w:id="1560" w:name="_Toc119927001"/>
            <w:bookmarkStart w:id="1561" w:name="_Toc119942804"/>
            <w:bookmarkStart w:id="1562" w:name="_Toc120583500"/>
            <w:bookmarkStart w:id="1563" w:name="_Toc121321458"/>
            <w:bookmarkStart w:id="1564" w:name="_Toc121921098"/>
            <w:bookmarkStart w:id="1565" w:name="_Toc121921836"/>
            <w:bookmarkStart w:id="1566" w:name="_Toc123135095"/>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1559"/>
            <w:bookmarkEnd w:id="1560"/>
            <w:bookmarkEnd w:id="1561"/>
            <w:bookmarkEnd w:id="1562"/>
            <w:bookmarkEnd w:id="1563"/>
            <w:bookmarkEnd w:id="1564"/>
            <w:bookmarkEnd w:id="1565"/>
            <w:bookmarkEnd w:id="1566"/>
            <w:r w:rsidRPr="00EC720E">
              <w:rPr>
                <w:b/>
                <w:bCs/>
              </w:rPr>
              <w:t xml:space="preserve"> </w:t>
            </w:r>
          </w:p>
        </w:tc>
        <w:tc>
          <w:tcPr>
            <w:tcW w:w="4921" w:type="dxa"/>
          </w:tcPr>
          <w:p w14:paraId="6005A6BE" w14:textId="5DFF6986" w:rsidR="00E53B4E" w:rsidRDefault="00E53B4E" w:rsidP="00EC720E">
            <w:pPr>
              <w:rPr>
                <w:b/>
              </w:rPr>
            </w:pPr>
            <w:bookmarkStart w:id="1567" w:name="_Toc119925248"/>
            <w:bookmarkStart w:id="1568" w:name="_Toc119927002"/>
            <w:bookmarkStart w:id="1569" w:name="_Toc119942805"/>
            <w:bookmarkStart w:id="1570" w:name="_Toc120583501"/>
            <w:bookmarkStart w:id="1571" w:name="_Toc121321459"/>
            <w:bookmarkStart w:id="1572" w:name="_Toc121921099"/>
            <w:bookmarkStart w:id="1573" w:name="_Toc121921837"/>
            <w:bookmarkStart w:id="1574" w:name="_Toc123135096"/>
            <w:r>
              <w:t xml:space="preserve">MB </w:t>
            </w:r>
            <w:r w:rsidR="2A6402BD">
              <w:t>016; MB 025</w:t>
            </w:r>
            <w:bookmarkEnd w:id="1567"/>
            <w:bookmarkEnd w:id="1568"/>
            <w:bookmarkEnd w:id="1569"/>
            <w:bookmarkEnd w:id="1570"/>
            <w:bookmarkEnd w:id="1571"/>
            <w:bookmarkEnd w:id="1572"/>
            <w:bookmarkEnd w:id="1573"/>
            <w:bookmarkEnd w:id="1574"/>
          </w:p>
          <w:p w14:paraId="68F21D90" w14:textId="77777777" w:rsidR="00E53B4E" w:rsidRPr="00D63592" w:rsidRDefault="00E53B4E" w:rsidP="00EC720E"/>
        </w:tc>
      </w:tr>
    </w:tbl>
    <w:p w14:paraId="13C326F3" w14:textId="77777777" w:rsidR="00E53B4E" w:rsidRDefault="00E53B4E" w:rsidP="00E53B4E">
      <w:pPr>
        <w:rPr>
          <w:lang w:val="en-US"/>
        </w:rPr>
      </w:pPr>
    </w:p>
    <w:p w14:paraId="4853B841" w14:textId="77777777" w:rsidR="00E53B4E" w:rsidRDefault="00E53B4E" w:rsidP="00E53B4E">
      <w:pPr>
        <w:rPr>
          <w:lang w:val="en-US"/>
        </w:rPr>
      </w:pPr>
    </w:p>
    <w:p w14:paraId="50125231" w14:textId="77777777" w:rsidR="00E53B4E" w:rsidRDefault="00E53B4E">
      <w:pPr>
        <w:widowControl/>
        <w:spacing w:line="240" w:lineRule="auto"/>
        <w:rPr>
          <w:lang w:val="en-US"/>
        </w:rPr>
      </w:pPr>
      <w:r>
        <w:rPr>
          <w:lang w:val="en-US"/>
        </w:rPr>
        <w:br w:type="page"/>
      </w:r>
    </w:p>
    <w:p w14:paraId="1637E78E" w14:textId="4CE4ED61" w:rsidR="00E53B4E" w:rsidRPr="00E53B4E" w:rsidRDefault="2E244F4A" w:rsidP="00EC720E">
      <w:pPr>
        <w:pStyle w:val="Kop2"/>
      </w:pPr>
      <w:bookmarkStart w:id="1575" w:name="_Toc121321460"/>
      <w:bookmarkStart w:id="1576" w:name="_Toc121921100"/>
      <w:bookmarkStart w:id="1577" w:name="_Toc121921838"/>
      <w:bookmarkStart w:id="1578" w:name="_Toc124436890"/>
      <w:r w:rsidRPr="24881D37">
        <w:lastRenderedPageBreak/>
        <w:t xml:space="preserve">Brandmeldinstallatie Erasmus MC </w:t>
      </w:r>
      <w:r w:rsidR="3C03673A" w:rsidRPr="24881D37">
        <w:t>Sophia Locatie</w:t>
      </w:r>
      <w:bookmarkEnd w:id="1575"/>
      <w:bookmarkEnd w:id="1576"/>
      <w:bookmarkEnd w:id="1577"/>
      <w:bookmarkEnd w:id="1578"/>
    </w:p>
    <w:p w14:paraId="5A25747A" w14:textId="77777777" w:rsidR="00E53B4E" w:rsidRPr="00E53B4E" w:rsidRDefault="00E53B4E" w:rsidP="00E53B4E"/>
    <w:tbl>
      <w:tblPr>
        <w:tblStyle w:val="Tabelraster"/>
        <w:tblW w:w="0" w:type="auto"/>
        <w:tblLook w:val="04A0" w:firstRow="1" w:lastRow="0" w:firstColumn="1" w:lastColumn="0" w:noHBand="0" w:noVBand="1"/>
      </w:tblPr>
      <w:tblGrid>
        <w:gridCol w:w="2729"/>
        <w:gridCol w:w="4921"/>
      </w:tblGrid>
      <w:tr w:rsidR="00E53B4E" w14:paraId="01DC8669" w14:textId="77777777" w:rsidTr="51CC2BF1">
        <w:tc>
          <w:tcPr>
            <w:tcW w:w="2729" w:type="dxa"/>
            <w:shd w:val="clear" w:color="auto" w:fill="B4C6E7" w:themeFill="accent1" w:themeFillTint="66"/>
          </w:tcPr>
          <w:p w14:paraId="5EC59BB7" w14:textId="77777777" w:rsidR="00E53B4E" w:rsidRPr="00EC720E" w:rsidRDefault="00E53B4E" w:rsidP="00EC720E">
            <w:pPr>
              <w:rPr>
                <w:b/>
                <w:bCs/>
              </w:rPr>
            </w:pPr>
            <w:bookmarkStart w:id="1579" w:name="_Toc119925250"/>
            <w:bookmarkStart w:id="1580" w:name="_Toc119927004"/>
            <w:bookmarkStart w:id="1581" w:name="_Toc119942807"/>
            <w:bookmarkStart w:id="1582" w:name="_Toc120583503"/>
            <w:bookmarkStart w:id="1583" w:name="_Toc121321461"/>
            <w:bookmarkStart w:id="1584" w:name="_Toc121921101"/>
            <w:bookmarkStart w:id="1585" w:name="_Toc121921839"/>
            <w:bookmarkStart w:id="1586" w:name="_Toc123135098"/>
            <w:r w:rsidRPr="00EC720E">
              <w:rPr>
                <w:b/>
                <w:bCs/>
              </w:rPr>
              <w:t>Doel</w:t>
            </w:r>
            <w:bookmarkEnd w:id="1579"/>
            <w:bookmarkEnd w:id="1580"/>
            <w:bookmarkEnd w:id="1581"/>
            <w:bookmarkEnd w:id="1582"/>
            <w:bookmarkEnd w:id="1583"/>
            <w:bookmarkEnd w:id="1584"/>
            <w:bookmarkEnd w:id="1585"/>
            <w:bookmarkEnd w:id="1586"/>
          </w:p>
        </w:tc>
        <w:tc>
          <w:tcPr>
            <w:tcW w:w="4921" w:type="dxa"/>
          </w:tcPr>
          <w:p w14:paraId="03A39F64" w14:textId="77777777" w:rsidR="00491C5A" w:rsidRPr="00CF6DEF" w:rsidRDefault="00491C5A" w:rsidP="00EC720E">
            <w:pPr>
              <w:rPr>
                <w:b/>
                <w:u w:val="single"/>
              </w:rPr>
            </w:pPr>
            <w:bookmarkStart w:id="1587" w:name="_Toc121321462"/>
            <w:bookmarkStart w:id="1588" w:name="_Toc121921102"/>
            <w:bookmarkStart w:id="1589" w:name="_Toc121921840"/>
            <w:bookmarkStart w:id="1590" w:name="_Toc123135099"/>
            <w:r w:rsidRPr="000777D4">
              <w:t>De brandmeldinstallatie integratie wordt gebruikt om bij een brandmelding een alarmnotificatie te versturen naar een selecte groep medewerkers</w:t>
            </w:r>
            <w:r>
              <w:t xml:space="preserve"> als </w:t>
            </w:r>
            <w:r w:rsidRPr="00CF6DEF">
              <w:rPr>
                <w:u w:val="single"/>
              </w:rPr>
              <w:t>secundair alarmbericht.</w:t>
            </w:r>
            <w:bookmarkEnd w:id="1587"/>
            <w:bookmarkEnd w:id="1588"/>
            <w:bookmarkEnd w:id="1589"/>
            <w:bookmarkEnd w:id="1590"/>
            <w:r w:rsidRPr="00CF6DEF">
              <w:rPr>
                <w:u w:val="single"/>
              </w:rPr>
              <w:t xml:space="preserve"> </w:t>
            </w:r>
          </w:p>
          <w:p w14:paraId="09B8D95D" w14:textId="77777777" w:rsidR="00E53B4E" w:rsidRPr="00C40698" w:rsidRDefault="00E53B4E" w:rsidP="00EC720E"/>
        </w:tc>
      </w:tr>
      <w:tr w:rsidR="00E53B4E" w14:paraId="3C5D9899" w14:textId="77777777" w:rsidTr="51CC2BF1">
        <w:tc>
          <w:tcPr>
            <w:tcW w:w="2729" w:type="dxa"/>
            <w:shd w:val="clear" w:color="auto" w:fill="B4C6E7" w:themeFill="accent1" w:themeFillTint="66"/>
          </w:tcPr>
          <w:p w14:paraId="79E13233" w14:textId="77777777" w:rsidR="00E53B4E" w:rsidRPr="00EC720E" w:rsidRDefault="00E53B4E" w:rsidP="00EC720E">
            <w:pPr>
              <w:rPr>
                <w:b/>
                <w:bCs/>
              </w:rPr>
            </w:pPr>
            <w:bookmarkStart w:id="1591" w:name="_Toc119925251"/>
            <w:bookmarkStart w:id="1592" w:name="_Toc119927005"/>
            <w:bookmarkStart w:id="1593" w:name="_Toc119942809"/>
            <w:bookmarkStart w:id="1594" w:name="_Toc120583505"/>
            <w:bookmarkStart w:id="1595" w:name="_Toc121321463"/>
            <w:bookmarkStart w:id="1596" w:name="_Toc121921103"/>
            <w:bookmarkStart w:id="1597" w:name="_Toc121921841"/>
            <w:bookmarkStart w:id="1598" w:name="_Toc123135100"/>
            <w:r w:rsidRPr="00EC720E">
              <w:rPr>
                <w:b/>
                <w:bCs/>
              </w:rPr>
              <w:t>Toepassing</w:t>
            </w:r>
            <w:bookmarkEnd w:id="1591"/>
            <w:bookmarkEnd w:id="1592"/>
            <w:bookmarkEnd w:id="1593"/>
            <w:bookmarkEnd w:id="1594"/>
            <w:bookmarkEnd w:id="1595"/>
            <w:bookmarkEnd w:id="1596"/>
            <w:bookmarkEnd w:id="1597"/>
            <w:bookmarkEnd w:id="1598"/>
          </w:p>
          <w:p w14:paraId="78BEFD2A" w14:textId="77777777" w:rsidR="00E53B4E" w:rsidRPr="00EC720E" w:rsidRDefault="00E53B4E" w:rsidP="00EC720E">
            <w:pPr>
              <w:rPr>
                <w:b/>
                <w:bCs/>
              </w:rPr>
            </w:pPr>
          </w:p>
        </w:tc>
        <w:tc>
          <w:tcPr>
            <w:tcW w:w="4921" w:type="dxa"/>
          </w:tcPr>
          <w:p w14:paraId="4D1C28F8" w14:textId="77777777" w:rsidR="00E53B4E" w:rsidRDefault="00E53B4E" w:rsidP="00EC720E">
            <w:pPr>
              <w:rPr>
                <w:b/>
              </w:rPr>
            </w:pPr>
            <w:bookmarkStart w:id="1599" w:name="_Toc119925252"/>
            <w:bookmarkStart w:id="1600" w:name="_Toc119927006"/>
            <w:bookmarkStart w:id="1601" w:name="_Toc119942810"/>
            <w:bookmarkStart w:id="1602" w:name="_Toc120583506"/>
            <w:bookmarkStart w:id="1603" w:name="_Toc121321464"/>
            <w:bookmarkStart w:id="1604" w:name="_Toc121921104"/>
            <w:bookmarkStart w:id="1605" w:name="_Toc121921842"/>
            <w:bookmarkStart w:id="1606" w:name="_Toc123135101"/>
            <w:r w:rsidRPr="00182590">
              <w:t>Message Broker</w:t>
            </w:r>
            <w:bookmarkEnd w:id="1599"/>
            <w:bookmarkEnd w:id="1600"/>
            <w:bookmarkEnd w:id="1601"/>
            <w:bookmarkEnd w:id="1602"/>
            <w:bookmarkEnd w:id="1603"/>
            <w:bookmarkEnd w:id="1604"/>
            <w:bookmarkEnd w:id="1605"/>
            <w:bookmarkEnd w:id="1606"/>
            <w:r w:rsidRPr="00182590">
              <w:t xml:space="preserve"> </w:t>
            </w:r>
          </w:p>
        </w:tc>
      </w:tr>
      <w:tr w:rsidR="00E53B4E" w14:paraId="53524AB4" w14:textId="77777777" w:rsidTr="51CC2BF1">
        <w:tc>
          <w:tcPr>
            <w:tcW w:w="2729" w:type="dxa"/>
            <w:shd w:val="clear" w:color="auto" w:fill="B4C6E7" w:themeFill="accent1" w:themeFillTint="66"/>
          </w:tcPr>
          <w:p w14:paraId="51B9BB8E" w14:textId="77777777" w:rsidR="00E53B4E" w:rsidRPr="00EC720E" w:rsidRDefault="00E53B4E" w:rsidP="00EC720E">
            <w:pPr>
              <w:rPr>
                <w:b/>
                <w:bCs/>
                <w:color w:val="FFFFFF" w:themeColor="background1"/>
              </w:rPr>
            </w:pPr>
            <w:bookmarkStart w:id="1607" w:name="_Toc119925253"/>
            <w:bookmarkStart w:id="1608" w:name="_Toc119927007"/>
            <w:bookmarkStart w:id="1609" w:name="_Toc119942811"/>
            <w:bookmarkStart w:id="1610" w:name="_Toc120583507"/>
            <w:bookmarkStart w:id="1611" w:name="_Toc121321465"/>
            <w:bookmarkStart w:id="1612" w:name="_Toc121921105"/>
            <w:bookmarkStart w:id="1613" w:name="_Toc121921843"/>
            <w:bookmarkStart w:id="1614" w:name="_Toc123135102"/>
            <w:r w:rsidRPr="00EC720E">
              <w:rPr>
                <w:b/>
                <w:bCs/>
                <w:color w:val="000000" w:themeColor="text1"/>
              </w:rPr>
              <w:t>Leverancier</w:t>
            </w:r>
            <w:bookmarkEnd w:id="1607"/>
            <w:bookmarkEnd w:id="1608"/>
            <w:bookmarkEnd w:id="1609"/>
            <w:bookmarkEnd w:id="1610"/>
            <w:bookmarkEnd w:id="1611"/>
            <w:bookmarkEnd w:id="1612"/>
            <w:bookmarkEnd w:id="1613"/>
            <w:bookmarkEnd w:id="1614"/>
          </w:p>
        </w:tc>
        <w:tc>
          <w:tcPr>
            <w:tcW w:w="4921" w:type="dxa"/>
          </w:tcPr>
          <w:p w14:paraId="6337DCED" w14:textId="4C00C68C" w:rsidR="00E53B4E" w:rsidRDefault="5D483B40" w:rsidP="00EC720E">
            <w:proofErr w:type="spellStart"/>
            <w:r>
              <w:t>Hertek</w:t>
            </w:r>
            <w:proofErr w:type="spellEnd"/>
          </w:p>
          <w:p w14:paraId="49206A88" w14:textId="77777777" w:rsidR="00E53B4E" w:rsidRPr="00C40698" w:rsidRDefault="00E53B4E" w:rsidP="00EC720E">
            <w:pPr>
              <w:rPr>
                <w:highlight w:val="yellow"/>
              </w:rPr>
            </w:pPr>
          </w:p>
        </w:tc>
      </w:tr>
      <w:tr w:rsidR="00E53B4E" w14:paraId="0B395F9B" w14:textId="77777777" w:rsidTr="51CC2BF1">
        <w:tc>
          <w:tcPr>
            <w:tcW w:w="2729" w:type="dxa"/>
            <w:shd w:val="clear" w:color="auto" w:fill="B4C6E7" w:themeFill="accent1" w:themeFillTint="66"/>
          </w:tcPr>
          <w:p w14:paraId="5CA2F863" w14:textId="77777777" w:rsidR="00E53B4E" w:rsidRPr="00EC720E" w:rsidRDefault="00E53B4E" w:rsidP="00EC720E">
            <w:pPr>
              <w:rPr>
                <w:b/>
                <w:bCs/>
              </w:rPr>
            </w:pPr>
            <w:bookmarkStart w:id="1615" w:name="_Toc119925254"/>
            <w:bookmarkStart w:id="1616" w:name="_Toc119927008"/>
            <w:bookmarkStart w:id="1617" w:name="_Toc119942812"/>
            <w:bookmarkStart w:id="1618" w:name="_Toc120583508"/>
            <w:bookmarkStart w:id="1619" w:name="_Toc121321466"/>
            <w:bookmarkStart w:id="1620" w:name="_Toc121921106"/>
            <w:bookmarkStart w:id="1621" w:name="_Toc121921844"/>
            <w:bookmarkStart w:id="1622" w:name="_Toc123135103"/>
            <w:r w:rsidRPr="00EC720E">
              <w:rPr>
                <w:b/>
                <w:bCs/>
              </w:rPr>
              <w:t>Bestaand integratievorm</w:t>
            </w:r>
            <w:bookmarkEnd w:id="1615"/>
            <w:bookmarkEnd w:id="1616"/>
            <w:bookmarkEnd w:id="1617"/>
            <w:bookmarkEnd w:id="1618"/>
            <w:bookmarkEnd w:id="1619"/>
            <w:bookmarkEnd w:id="1620"/>
            <w:bookmarkEnd w:id="1621"/>
            <w:bookmarkEnd w:id="1622"/>
          </w:p>
        </w:tc>
        <w:tc>
          <w:tcPr>
            <w:tcW w:w="4921" w:type="dxa"/>
          </w:tcPr>
          <w:p w14:paraId="2747E090" w14:textId="40D151FB" w:rsidR="00E53B4E" w:rsidRDefault="503CF4C9" w:rsidP="00EC720E">
            <w:pPr>
              <w:rPr>
                <w:b/>
              </w:rPr>
            </w:pPr>
            <w:bookmarkStart w:id="1623" w:name="_Toc119925255"/>
            <w:bookmarkStart w:id="1624" w:name="_Toc119927009"/>
            <w:bookmarkStart w:id="1625" w:name="_Toc119942813"/>
            <w:bookmarkStart w:id="1626" w:name="_Toc120583509"/>
            <w:bookmarkStart w:id="1627" w:name="_Toc121321467"/>
            <w:bookmarkStart w:id="1628" w:name="_Toc121921107"/>
            <w:bookmarkStart w:id="1629" w:name="_Toc121921845"/>
            <w:bookmarkStart w:id="1630" w:name="_Toc123135104"/>
            <w:r>
              <w:t>ESPA</w:t>
            </w:r>
            <w:r w:rsidR="479A396B">
              <w:t xml:space="preserve"> 444</w:t>
            </w:r>
            <w:bookmarkEnd w:id="1623"/>
            <w:bookmarkEnd w:id="1624"/>
            <w:bookmarkEnd w:id="1625"/>
            <w:bookmarkEnd w:id="1626"/>
            <w:bookmarkEnd w:id="1627"/>
            <w:bookmarkEnd w:id="1628"/>
            <w:bookmarkEnd w:id="1629"/>
            <w:bookmarkEnd w:id="1630"/>
          </w:p>
          <w:p w14:paraId="67B7A70C" w14:textId="77777777" w:rsidR="00E53B4E" w:rsidRPr="00E53B4E" w:rsidRDefault="00E53B4E" w:rsidP="00EC720E"/>
        </w:tc>
      </w:tr>
      <w:tr w:rsidR="00E53B4E" w14:paraId="2876F799" w14:textId="77777777" w:rsidTr="51CC2BF1">
        <w:tc>
          <w:tcPr>
            <w:tcW w:w="2729" w:type="dxa"/>
            <w:shd w:val="clear" w:color="auto" w:fill="B4C6E7" w:themeFill="accent1" w:themeFillTint="66"/>
          </w:tcPr>
          <w:p w14:paraId="225026FF" w14:textId="77777777" w:rsidR="00E53B4E" w:rsidRPr="00EC720E" w:rsidRDefault="00E53B4E" w:rsidP="00EC720E">
            <w:pPr>
              <w:rPr>
                <w:b/>
                <w:bCs/>
              </w:rPr>
            </w:pPr>
            <w:bookmarkStart w:id="1631" w:name="_Toc119925256"/>
            <w:bookmarkStart w:id="1632" w:name="_Toc119927010"/>
            <w:bookmarkStart w:id="1633" w:name="_Toc119942814"/>
            <w:bookmarkStart w:id="1634" w:name="_Toc120583510"/>
            <w:bookmarkStart w:id="1635" w:name="_Toc121321468"/>
            <w:bookmarkStart w:id="1636" w:name="_Toc121921108"/>
            <w:bookmarkStart w:id="1637" w:name="_Toc121921846"/>
            <w:bookmarkStart w:id="1638" w:name="_Toc123135105"/>
            <w:r w:rsidRPr="00EC720E">
              <w:rPr>
                <w:b/>
                <w:bCs/>
              </w:rPr>
              <w:t>Gevraagde integratievorm</w:t>
            </w:r>
            <w:bookmarkEnd w:id="1631"/>
            <w:bookmarkEnd w:id="1632"/>
            <w:bookmarkEnd w:id="1633"/>
            <w:bookmarkEnd w:id="1634"/>
            <w:bookmarkEnd w:id="1635"/>
            <w:bookmarkEnd w:id="1636"/>
            <w:bookmarkEnd w:id="1637"/>
            <w:bookmarkEnd w:id="1638"/>
          </w:p>
        </w:tc>
        <w:tc>
          <w:tcPr>
            <w:tcW w:w="4921" w:type="dxa"/>
          </w:tcPr>
          <w:p w14:paraId="7CA27CE6" w14:textId="5AAFDA93" w:rsidR="00E53B4E" w:rsidRPr="00D63592" w:rsidRDefault="356EDA83" w:rsidP="00EC720E">
            <w:pPr>
              <w:rPr>
                <w:b/>
              </w:rPr>
            </w:pPr>
            <w:bookmarkStart w:id="1639" w:name="_Toc121321469"/>
            <w:bookmarkStart w:id="1640" w:name="_Toc121921109"/>
            <w:bookmarkStart w:id="1641" w:name="_Toc121921847"/>
            <w:bookmarkStart w:id="1642" w:name="_Toc123135106"/>
            <w:r>
              <w:t>ESPA 444</w:t>
            </w:r>
            <w:bookmarkEnd w:id="1639"/>
            <w:bookmarkEnd w:id="1640"/>
            <w:bookmarkEnd w:id="1641"/>
            <w:bookmarkEnd w:id="1642"/>
          </w:p>
          <w:p w14:paraId="71887C79" w14:textId="77777777" w:rsidR="00E53B4E" w:rsidRPr="00C40698" w:rsidRDefault="00E53B4E" w:rsidP="00EC720E"/>
        </w:tc>
      </w:tr>
      <w:tr w:rsidR="00E53B4E" w:rsidRPr="002F7C94" w14:paraId="398AACE2" w14:textId="77777777" w:rsidTr="51CC2BF1">
        <w:tc>
          <w:tcPr>
            <w:tcW w:w="2729" w:type="dxa"/>
            <w:shd w:val="clear" w:color="auto" w:fill="B4C6E7" w:themeFill="accent1" w:themeFillTint="66"/>
          </w:tcPr>
          <w:p w14:paraId="77628F03" w14:textId="77777777" w:rsidR="00E53B4E" w:rsidRPr="00EC720E" w:rsidRDefault="00E53B4E" w:rsidP="00EC720E">
            <w:pPr>
              <w:rPr>
                <w:b/>
                <w:bCs/>
              </w:rPr>
            </w:pPr>
            <w:bookmarkStart w:id="1643" w:name="_Toc119925258"/>
            <w:bookmarkStart w:id="1644" w:name="_Toc119927012"/>
            <w:bookmarkStart w:id="1645" w:name="_Toc119942816"/>
            <w:bookmarkStart w:id="1646" w:name="_Toc120583512"/>
            <w:bookmarkStart w:id="1647" w:name="_Toc121321470"/>
            <w:bookmarkStart w:id="1648" w:name="_Toc121921110"/>
            <w:bookmarkStart w:id="1649" w:name="_Toc121921848"/>
            <w:bookmarkStart w:id="1650" w:name="_Toc123135107"/>
            <w:proofErr w:type="spellStart"/>
            <w:r w:rsidRPr="00EC720E">
              <w:rPr>
                <w:b/>
                <w:bCs/>
              </w:rPr>
              <w:t>Use</w:t>
            </w:r>
            <w:proofErr w:type="spellEnd"/>
            <w:r w:rsidRPr="00EC720E">
              <w:rPr>
                <w:b/>
                <w:bCs/>
              </w:rPr>
              <w:t>-Case</w:t>
            </w:r>
            <w:bookmarkEnd w:id="1643"/>
            <w:bookmarkEnd w:id="1644"/>
            <w:bookmarkEnd w:id="1645"/>
            <w:bookmarkEnd w:id="1646"/>
            <w:bookmarkEnd w:id="1647"/>
            <w:bookmarkEnd w:id="1648"/>
            <w:bookmarkEnd w:id="1649"/>
            <w:bookmarkEnd w:id="1650"/>
          </w:p>
        </w:tc>
        <w:tc>
          <w:tcPr>
            <w:tcW w:w="4921" w:type="dxa"/>
          </w:tcPr>
          <w:p w14:paraId="51051D9F" w14:textId="0E24807D" w:rsidR="14ED40C1" w:rsidRPr="0041782F" w:rsidRDefault="1F92E36C" w:rsidP="00EC720E">
            <w:pPr>
              <w:rPr>
                <w:lang w:val="en-US"/>
              </w:rPr>
            </w:pPr>
            <w:proofErr w:type="spellStart"/>
            <w:r w:rsidRPr="0041782F">
              <w:rPr>
                <w:lang w:val="en-US"/>
              </w:rPr>
              <w:t>Zie</w:t>
            </w:r>
            <w:proofErr w:type="spellEnd"/>
            <w:r w:rsidRPr="0041782F">
              <w:rPr>
                <w:lang w:val="en-US"/>
              </w:rPr>
              <w:t xml:space="preserve"> document </w:t>
            </w:r>
            <w:r w:rsidR="1B951AEA" w:rsidRPr="0041782F">
              <w:rPr>
                <w:lang w:val="en-US"/>
              </w:rPr>
              <w:t>Use ca</w:t>
            </w:r>
            <w:r w:rsidRPr="0041782F">
              <w:rPr>
                <w:lang w:val="en-US"/>
              </w:rPr>
              <w:t>se</w:t>
            </w:r>
            <w:r w:rsidR="0A7B5291" w:rsidRPr="0041782F">
              <w:rPr>
                <w:lang w:val="en-US"/>
              </w:rPr>
              <w:t xml:space="preserve"> Emergency Situations Fire alarms</w:t>
            </w:r>
          </w:p>
          <w:p w14:paraId="3B7FD67C" w14:textId="77777777" w:rsidR="00E53B4E" w:rsidRPr="0041782F" w:rsidRDefault="00E53B4E" w:rsidP="00EC720E">
            <w:pPr>
              <w:rPr>
                <w:lang w:val="en-US"/>
              </w:rPr>
            </w:pPr>
          </w:p>
        </w:tc>
      </w:tr>
      <w:tr w:rsidR="00E53B4E" w14:paraId="6213239F" w14:textId="77777777" w:rsidTr="51CC2BF1">
        <w:tc>
          <w:tcPr>
            <w:tcW w:w="2729" w:type="dxa"/>
            <w:shd w:val="clear" w:color="auto" w:fill="B4C6E7" w:themeFill="accent1" w:themeFillTint="66"/>
          </w:tcPr>
          <w:p w14:paraId="223EE4E5" w14:textId="05C1524B" w:rsidR="00E53B4E" w:rsidRPr="00EC720E" w:rsidRDefault="00CA779E" w:rsidP="00EC720E">
            <w:pPr>
              <w:rPr>
                <w:b/>
                <w:bCs/>
              </w:rPr>
            </w:pPr>
            <w:bookmarkStart w:id="1651" w:name="_Toc119925260"/>
            <w:bookmarkStart w:id="1652" w:name="_Toc119927014"/>
            <w:bookmarkStart w:id="1653" w:name="_Toc119942818"/>
            <w:bookmarkStart w:id="1654" w:name="_Toc120583514"/>
            <w:bookmarkStart w:id="1655" w:name="_Toc121321472"/>
            <w:bookmarkStart w:id="1656" w:name="_Toc121921112"/>
            <w:bookmarkStart w:id="1657" w:name="_Toc121921850"/>
            <w:bookmarkStart w:id="1658" w:name="_Toc123135108"/>
            <w:r w:rsidRPr="00EC720E">
              <w:rPr>
                <w:b/>
                <w:bCs/>
              </w:rPr>
              <w:t>Aanvullende d</w:t>
            </w:r>
            <w:r w:rsidR="00E53B4E" w:rsidRPr="00EC720E">
              <w:rPr>
                <w:b/>
                <w:bCs/>
              </w:rPr>
              <w:t>ocumentatie</w:t>
            </w:r>
            <w:bookmarkEnd w:id="1651"/>
            <w:bookmarkEnd w:id="1652"/>
            <w:bookmarkEnd w:id="1653"/>
            <w:bookmarkEnd w:id="1654"/>
            <w:bookmarkEnd w:id="1655"/>
            <w:bookmarkEnd w:id="1656"/>
            <w:bookmarkEnd w:id="1657"/>
            <w:bookmarkEnd w:id="1658"/>
            <w:r w:rsidR="00E53B4E" w:rsidRPr="00EC720E">
              <w:rPr>
                <w:b/>
                <w:bCs/>
              </w:rPr>
              <w:t xml:space="preserve"> </w:t>
            </w:r>
          </w:p>
        </w:tc>
        <w:tc>
          <w:tcPr>
            <w:tcW w:w="4921" w:type="dxa"/>
          </w:tcPr>
          <w:p w14:paraId="7DE23D15" w14:textId="1EBCFD6C" w:rsidR="00E53B4E" w:rsidRPr="003A5144" w:rsidRDefault="0088AE00" w:rsidP="00EC720E">
            <w:pPr>
              <w:rPr>
                <w:b/>
              </w:rPr>
            </w:pPr>
            <w:bookmarkStart w:id="1659" w:name="_Toc123135109"/>
            <w:r>
              <w:t>Z</w:t>
            </w:r>
            <w:r w:rsidR="00CA779E">
              <w:t>ie d</w:t>
            </w:r>
            <w:r>
              <w:t>ocument:</w:t>
            </w:r>
            <w:bookmarkEnd w:id="1659"/>
          </w:p>
          <w:p w14:paraId="07249CA4" w14:textId="5FAD4527" w:rsidR="00E53B4E" w:rsidRPr="003A5144" w:rsidRDefault="0088AE00" w:rsidP="00EC720E">
            <w:r>
              <w:t>“</w:t>
            </w:r>
            <w:proofErr w:type="spellStart"/>
            <w:r>
              <w:t>Emergency</w:t>
            </w:r>
            <w:proofErr w:type="spellEnd"/>
            <w:r>
              <w:t xml:space="preserve"> </w:t>
            </w:r>
            <w:proofErr w:type="spellStart"/>
            <w:r>
              <w:t>Situations</w:t>
            </w:r>
            <w:proofErr w:type="spellEnd"/>
            <w:r>
              <w:t xml:space="preserve"> - Fire </w:t>
            </w:r>
            <w:proofErr w:type="spellStart"/>
            <w:r>
              <w:t>Alarms</w:t>
            </w:r>
            <w:proofErr w:type="spellEnd"/>
            <w:r>
              <w:t>”</w:t>
            </w:r>
          </w:p>
          <w:p w14:paraId="2C1CC34A" w14:textId="13911A65" w:rsidR="00E53B4E" w:rsidRPr="003A5144" w:rsidRDefault="00E53B4E" w:rsidP="00EC720E"/>
        </w:tc>
      </w:tr>
      <w:tr w:rsidR="00E53B4E" w14:paraId="3465E869" w14:textId="77777777" w:rsidTr="51CC2BF1">
        <w:tc>
          <w:tcPr>
            <w:tcW w:w="2729" w:type="dxa"/>
            <w:shd w:val="clear" w:color="auto" w:fill="B4C6E7" w:themeFill="accent1" w:themeFillTint="66"/>
          </w:tcPr>
          <w:p w14:paraId="0609D336" w14:textId="77777777" w:rsidR="00E53B4E" w:rsidRPr="00EC720E" w:rsidRDefault="00E53B4E" w:rsidP="00EC720E">
            <w:pPr>
              <w:rPr>
                <w:b/>
                <w:bCs/>
              </w:rPr>
            </w:pPr>
            <w:bookmarkStart w:id="1660" w:name="_Toc119925262"/>
            <w:bookmarkStart w:id="1661" w:name="_Toc119927016"/>
            <w:bookmarkStart w:id="1662" w:name="_Toc119942820"/>
            <w:bookmarkStart w:id="1663" w:name="_Toc120583516"/>
            <w:bookmarkStart w:id="1664" w:name="_Toc121321475"/>
            <w:bookmarkStart w:id="1665" w:name="_Toc121921115"/>
            <w:bookmarkStart w:id="1666" w:name="_Toc121921853"/>
            <w:bookmarkStart w:id="1667" w:name="_Toc123135110"/>
            <w:r w:rsidRPr="00EC720E">
              <w:rPr>
                <w:b/>
                <w:bCs/>
              </w:rPr>
              <w:t>Toelichting</w:t>
            </w:r>
            <w:bookmarkEnd w:id="1660"/>
            <w:bookmarkEnd w:id="1661"/>
            <w:bookmarkEnd w:id="1662"/>
            <w:bookmarkEnd w:id="1663"/>
            <w:bookmarkEnd w:id="1664"/>
            <w:bookmarkEnd w:id="1665"/>
            <w:bookmarkEnd w:id="1666"/>
            <w:bookmarkEnd w:id="1667"/>
          </w:p>
        </w:tc>
        <w:tc>
          <w:tcPr>
            <w:tcW w:w="4921" w:type="dxa"/>
          </w:tcPr>
          <w:p w14:paraId="534D332C" w14:textId="77777777" w:rsidR="00E53B4E" w:rsidRDefault="718A4718" w:rsidP="00EC720E">
            <w:r>
              <w:t>Onder het afhandelen valt ook het binnen de Message Broker omzetten van een technisch omschreven alarm in een voor de gebruiker leesbare en opvolgbare dialoog.</w:t>
            </w:r>
            <w:r w:rsidR="00E55514">
              <w:br/>
            </w:r>
            <w:r w:rsidR="00E55514">
              <w:br/>
            </w:r>
            <w:r>
              <w:t>Afhankelijk van het type oproep zijn de op te roepen gebruikers statisch of dynamisch bepaald.</w:t>
            </w:r>
            <w:r w:rsidR="00E55514">
              <w:br/>
            </w:r>
            <w:r w:rsidR="00E55514">
              <w:br/>
            </w:r>
            <w:r>
              <w:t>“Statisch” betekent dat altijd dezelfde gebruikers opgeroepen worden.</w:t>
            </w:r>
            <w:r w:rsidR="00E55514">
              <w:br/>
            </w:r>
            <w:r w:rsidR="00E55514">
              <w:br/>
            </w:r>
            <w:r>
              <w:t>“Dynamisch” betekent dat afhankelijk van de dienst gebruikers worden opgeroepen: binnen een escalatieketen worden weliswaar altijd dezelfde rollen opgeroepen, maar zijn per dienst verschillende gebruikers toegewezen aan die rollen. Deze worden door de betreffende App ontvangen/ weergegeven.</w:t>
            </w:r>
          </w:p>
          <w:p w14:paraId="40EF7CDE" w14:textId="2ECEEC55" w:rsidR="00EC720E" w:rsidRPr="00182590" w:rsidRDefault="00EC720E" w:rsidP="00EC720E"/>
        </w:tc>
      </w:tr>
      <w:tr w:rsidR="00E53B4E" w14:paraId="5062CFCA" w14:textId="77777777" w:rsidTr="51CC2BF1">
        <w:tc>
          <w:tcPr>
            <w:tcW w:w="2729" w:type="dxa"/>
            <w:shd w:val="clear" w:color="auto" w:fill="B4C6E7" w:themeFill="accent1" w:themeFillTint="66"/>
          </w:tcPr>
          <w:p w14:paraId="40B5DD56" w14:textId="51FD94D7" w:rsidR="00E53B4E" w:rsidRPr="00EC720E" w:rsidRDefault="00E53B4E" w:rsidP="00EC720E">
            <w:pPr>
              <w:rPr>
                <w:b/>
                <w:bCs/>
              </w:rPr>
            </w:pPr>
            <w:bookmarkStart w:id="1668" w:name="_Toc119925263"/>
            <w:bookmarkStart w:id="1669" w:name="_Toc119927017"/>
            <w:bookmarkStart w:id="1670" w:name="_Toc119942821"/>
            <w:bookmarkStart w:id="1671" w:name="_Toc120583517"/>
            <w:bookmarkStart w:id="1672" w:name="_Toc121321476"/>
            <w:bookmarkStart w:id="1673" w:name="_Toc121921116"/>
            <w:bookmarkStart w:id="1674" w:name="_Toc121921854"/>
            <w:bookmarkStart w:id="1675" w:name="_Toc123135111"/>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1668"/>
            <w:bookmarkEnd w:id="1669"/>
            <w:bookmarkEnd w:id="1670"/>
            <w:bookmarkEnd w:id="1671"/>
            <w:bookmarkEnd w:id="1672"/>
            <w:bookmarkEnd w:id="1673"/>
            <w:bookmarkEnd w:id="1674"/>
            <w:bookmarkEnd w:id="1675"/>
            <w:r w:rsidRPr="00EC720E">
              <w:rPr>
                <w:b/>
                <w:bCs/>
              </w:rPr>
              <w:t xml:space="preserve"> </w:t>
            </w:r>
          </w:p>
        </w:tc>
        <w:tc>
          <w:tcPr>
            <w:tcW w:w="4921" w:type="dxa"/>
          </w:tcPr>
          <w:p w14:paraId="2DBE80BF" w14:textId="64A3323B" w:rsidR="00E53B4E" w:rsidRDefault="00E53B4E" w:rsidP="00EC720E">
            <w:pPr>
              <w:rPr>
                <w:b/>
              </w:rPr>
            </w:pPr>
            <w:bookmarkStart w:id="1676" w:name="_Toc119925264"/>
            <w:bookmarkStart w:id="1677" w:name="_Toc119927018"/>
            <w:bookmarkStart w:id="1678" w:name="_Toc119942822"/>
            <w:bookmarkStart w:id="1679" w:name="_Toc120583518"/>
            <w:bookmarkStart w:id="1680" w:name="_Toc121321477"/>
            <w:bookmarkStart w:id="1681" w:name="_Toc121921117"/>
            <w:bookmarkStart w:id="1682" w:name="_Toc121921855"/>
            <w:bookmarkStart w:id="1683" w:name="_Toc123135112"/>
            <w:r>
              <w:t xml:space="preserve">MB </w:t>
            </w:r>
            <w:r w:rsidR="432C7CF5">
              <w:t>016; MB 025</w:t>
            </w:r>
            <w:bookmarkEnd w:id="1676"/>
            <w:bookmarkEnd w:id="1677"/>
            <w:bookmarkEnd w:id="1678"/>
            <w:bookmarkEnd w:id="1679"/>
            <w:bookmarkEnd w:id="1680"/>
            <w:bookmarkEnd w:id="1681"/>
            <w:bookmarkEnd w:id="1682"/>
            <w:bookmarkEnd w:id="1683"/>
          </w:p>
          <w:p w14:paraId="22F860BB" w14:textId="77777777" w:rsidR="00E53B4E" w:rsidRPr="00D63592" w:rsidRDefault="00E53B4E" w:rsidP="00EC720E"/>
        </w:tc>
      </w:tr>
    </w:tbl>
    <w:p w14:paraId="7BC1BAF2" w14:textId="77777777" w:rsidR="00E53B4E" w:rsidRDefault="00E53B4E" w:rsidP="00E53B4E">
      <w:pPr>
        <w:rPr>
          <w:lang w:val="en-US"/>
        </w:rPr>
      </w:pPr>
    </w:p>
    <w:p w14:paraId="61C988F9" w14:textId="77777777" w:rsidR="00F36303" w:rsidRDefault="00F36303">
      <w:pPr>
        <w:widowControl/>
        <w:spacing w:line="240" w:lineRule="auto"/>
        <w:rPr>
          <w:lang w:val="en-US"/>
        </w:rPr>
      </w:pPr>
      <w:r>
        <w:rPr>
          <w:b/>
          <w:lang w:val="en-US"/>
        </w:rPr>
        <w:br w:type="page"/>
      </w:r>
    </w:p>
    <w:p w14:paraId="00D72540" w14:textId="08D09A41" w:rsidR="00CA779E" w:rsidRDefault="3FF3611F" w:rsidP="00EC720E">
      <w:pPr>
        <w:pStyle w:val="Kop2"/>
      </w:pPr>
      <w:bookmarkStart w:id="1684" w:name="_Toc121321478"/>
      <w:bookmarkStart w:id="1685" w:name="_Toc121921118"/>
      <w:bookmarkStart w:id="1686" w:name="_Toc121921856"/>
      <w:bookmarkStart w:id="1687" w:name="_Toc124436891"/>
      <w:r w:rsidRPr="24881D37">
        <w:lastRenderedPageBreak/>
        <w:t>Spreekluister integratie isol</w:t>
      </w:r>
      <w:r w:rsidR="28B0384E" w:rsidRPr="24881D37">
        <w:t xml:space="preserve">atie </w:t>
      </w:r>
      <w:r w:rsidRPr="24881D37">
        <w:t>kamers</w:t>
      </w:r>
      <w:bookmarkEnd w:id="1684"/>
      <w:bookmarkEnd w:id="1685"/>
      <w:bookmarkEnd w:id="1686"/>
      <w:bookmarkEnd w:id="1687"/>
    </w:p>
    <w:p w14:paraId="0199DB88" w14:textId="77777777" w:rsidR="00EC720E" w:rsidRPr="00EC720E" w:rsidRDefault="00EC720E" w:rsidP="00EC720E"/>
    <w:tbl>
      <w:tblPr>
        <w:tblStyle w:val="Tabelraster"/>
        <w:tblW w:w="0" w:type="auto"/>
        <w:tblLook w:val="04A0" w:firstRow="1" w:lastRow="0" w:firstColumn="1" w:lastColumn="0" w:noHBand="0" w:noVBand="1"/>
      </w:tblPr>
      <w:tblGrid>
        <w:gridCol w:w="2729"/>
        <w:gridCol w:w="4921"/>
      </w:tblGrid>
      <w:tr w:rsidR="005B266A" w14:paraId="34A8DC61" w14:textId="77777777" w:rsidTr="1DD6AEFF">
        <w:trPr>
          <w:trHeight w:val="300"/>
        </w:trPr>
        <w:tc>
          <w:tcPr>
            <w:tcW w:w="2729" w:type="dxa"/>
            <w:shd w:val="clear" w:color="auto" w:fill="B4C6E7" w:themeFill="accent1" w:themeFillTint="66"/>
          </w:tcPr>
          <w:p w14:paraId="101A24DB" w14:textId="3C136FCF" w:rsidR="005B266A" w:rsidRPr="00EC720E" w:rsidRDefault="3FF3611F" w:rsidP="00EC720E">
            <w:pPr>
              <w:rPr>
                <w:b/>
                <w:bCs/>
              </w:rPr>
            </w:pPr>
            <w:r w:rsidRPr="00EC720E">
              <w:rPr>
                <w:b/>
                <w:bCs/>
                <w:sz w:val="24"/>
                <w:szCs w:val="24"/>
              </w:rPr>
              <w:t xml:space="preserve"> </w:t>
            </w:r>
            <w:bookmarkStart w:id="1688" w:name="_Toc119925266"/>
            <w:bookmarkStart w:id="1689" w:name="_Toc119927020"/>
            <w:bookmarkStart w:id="1690" w:name="_Toc119942824"/>
            <w:bookmarkStart w:id="1691" w:name="_Toc120583520"/>
            <w:bookmarkStart w:id="1692" w:name="_Toc121321479"/>
            <w:bookmarkStart w:id="1693" w:name="_Toc121921119"/>
            <w:bookmarkStart w:id="1694" w:name="_Toc121921857"/>
            <w:bookmarkStart w:id="1695" w:name="_Toc123135114"/>
            <w:r w:rsidR="005B266A" w:rsidRPr="00EC720E">
              <w:rPr>
                <w:b/>
                <w:bCs/>
              </w:rPr>
              <w:t>Doel</w:t>
            </w:r>
            <w:bookmarkEnd w:id="1688"/>
            <w:bookmarkEnd w:id="1689"/>
            <w:bookmarkEnd w:id="1690"/>
            <w:bookmarkEnd w:id="1691"/>
            <w:bookmarkEnd w:id="1692"/>
            <w:bookmarkEnd w:id="1693"/>
            <w:bookmarkEnd w:id="1694"/>
            <w:bookmarkEnd w:id="1695"/>
          </w:p>
        </w:tc>
        <w:tc>
          <w:tcPr>
            <w:tcW w:w="4921" w:type="dxa"/>
          </w:tcPr>
          <w:p w14:paraId="24A32C0C" w14:textId="77777777" w:rsidR="00221447" w:rsidRDefault="4626C276" w:rsidP="00EC720E">
            <w:pPr>
              <w:rPr>
                <w:b/>
              </w:rPr>
            </w:pPr>
            <w:bookmarkStart w:id="1696" w:name="_Toc123135115"/>
            <w:bookmarkStart w:id="1697" w:name="_Toc119942825"/>
            <w:bookmarkStart w:id="1698" w:name="_Toc120583521"/>
            <w:bookmarkStart w:id="1699" w:name="_Toc121321480"/>
            <w:bookmarkStart w:id="1700" w:name="_Toc121921120"/>
            <w:bookmarkStart w:id="1701" w:name="_Toc121921858"/>
            <w:r>
              <w:t xml:space="preserve">Op de geïsoleerde patiëntkamers van het Erasmus MC zijn spreekluister units aangebracht om een </w:t>
            </w:r>
            <w:r w:rsidR="6EB5D3F6">
              <w:t>spraak</w:t>
            </w:r>
            <w:r>
              <w:t xml:space="preserve">verbinding te kunnen maken </w:t>
            </w:r>
            <w:r w:rsidR="6EB5D3F6">
              <w:t>tussen patiënt en</w:t>
            </w:r>
            <w:r>
              <w:t xml:space="preserve"> een zorgverlener </w:t>
            </w:r>
            <w:r w:rsidR="6EB5D3F6">
              <w:t>met behulp van het</w:t>
            </w:r>
            <w:r>
              <w:t xml:space="preserve"> zorgdevic</w:t>
            </w:r>
            <w:r w:rsidR="5D7DFF08">
              <w:t>e zonder dat de zorgverlener de kamer hoeft te betreden.</w:t>
            </w:r>
            <w:bookmarkEnd w:id="1696"/>
            <w:r w:rsidR="5D7DFF08">
              <w:t xml:space="preserve"> </w:t>
            </w:r>
            <w:bookmarkEnd w:id="1697"/>
            <w:bookmarkEnd w:id="1698"/>
            <w:bookmarkEnd w:id="1699"/>
            <w:bookmarkEnd w:id="1700"/>
            <w:bookmarkEnd w:id="1701"/>
          </w:p>
          <w:p w14:paraId="17B246DD" w14:textId="42ADE7D2" w:rsidR="00EC720E" w:rsidRPr="00EC720E" w:rsidRDefault="00EC720E" w:rsidP="00EC720E"/>
        </w:tc>
      </w:tr>
      <w:tr w:rsidR="005B266A" w14:paraId="2ADA4988" w14:textId="77777777" w:rsidTr="1DD6AEFF">
        <w:trPr>
          <w:trHeight w:val="300"/>
        </w:trPr>
        <w:tc>
          <w:tcPr>
            <w:tcW w:w="2729" w:type="dxa"/>
            <w:shd w:val="clear" w:color="auto" w:fill="B4C6E7" w:themeFill="accent1" w:themeFillTint="66"/>
          </w:tcPr>
          <w:p w14:paraId="0B617E67" w14:textId="77777777" w:rsidR="005B266A" w:rsidRPr="00EC720E" w:rsidRDefault="005B266A" w:rsidP="00EC720E">
            <w:pPr>
              <w:rPr>
                <w:b/>
                <w:bCs/>
              </w:rPr>
            </w:pPr>
            <w:bookmarkStart w:id="1702" w:name="_Toc119925267"/>
            <w:bookmarkStart w:id="1703" w:name="_Toc119927021"/>
            <w:bookmarkStart w:id="1704" w:name="_Toc119942826"/>
            <w:bookmarkStart w:id="1705" w:name="_Toc120583522"/>
            <w:bookmarkStart w:id="1706" w:name="_Toc121321481"/>
            <w:bookmarkStart w:id="1707" w:name="_Toc121921121"/>
            <w:bookmarkStart w:id="1708" w:name="_Toc121921859"/>
            <w:bookmarkStart w:id="1709" w:name="_Toc123135116"/>
            <w:r w:rsidRPr="00EC720E">
              <w:rPr>
                <w:b/>
                <w:bCs/>
              </w:rPr>
              <w:t>Toepassing</w:t>
            </w:r>
            <w:bookmarkEnd w:id="1702"/>
            <w:bookmarkEnd w:id="1703"/>
            <w:bookmarkEnd w:id="1704"/>
            <w:bookmarkEnd w:id="1705"/>
            <w:bookmarkEnd w:id="1706"/>
            <w:bookmarkEnd w:id="1707"/>
            <w:bookmarkEnd w:id="1708"/>
            <w:bookmarkEnd w:id="1709"/>
          </w:p>
          <w:p w14:paraId="6BF89DA3" w14:textId="77777777" w:rsidR="005B266A" w:rsidRPr="00EC720E" w:rsidRDefault="005B266A" w:rsidP="00EC720E">
            <w:pPr>
              <w:rPr>
                <w:b/>
                <w:bCs/>
              </w:rPr>
            </w:pPr>
          </w:p>
        </w:tc>
        <w:tc>
          <w:tcPr>
            <w:tcW w:w="4921" w:type="dxa"/>
          </w:tcPr>
          <w:p w14:paraId="6DBCA78C" w14:textId="77777777" w:rsidR="005B266A" w:rsidRDefault="005B266A" w:rsidP="00EC720E">
            <w:pPr>
              <w:rPr>
                <w:b/>
              </w:rPr>
            </w:pPr>
            <w:bookmarkStart w:id="1710" w:name="_Toc119925268"/>
            <w:bookmarkStart w:id="1711" w:name="_Toc119927022"/>
            <w:bookmarkStart w:id="1712" w:name="_Toc119942827"/>
            <w:bookmarkStart w:id="1713" w:name="_Toc120583523"/>
            <w:bookmarkStart w:id="1714" w:name="_Toc121321482"/>
            <w:bookmarkStart w:id="1715" w:name="_Toc121921122"/>
            <w:bookmarkStart w:id="1716" w:name="_Toc121921860"/>
            <w:bookmarkStart w:id="1717" w:name="_Toc123135117"/>
            <w:r w:rsidRPr="00182590">
              <w:t>Message Broker</w:t>
            </w:r>
            <w:bookmarkEnd w:id="1710"/>
            <w:bookmarkEnd w:id="1711"/>
            <w:bookmarkEnd w:id="1712"/>
            <w:bookmarkEnd w:id="1713"/>
            <w:bookmarkEnd w:id="1714"/>
            <w:bookmarkEnd w:id="1715"/>
            <w:bookmarkEnd w:id="1716"/>
            <w:bookmarkEnd w:id="1717"/>
            <w:r w:rsidRPr="00182590">
              <w:t xml:space="preserve"> </w:t>
            </w:r>
          </w:p>
        </w:tc>
      </w:tr>
      <w:tr w:rsidR="005B266A" w14:paraId="1A57DCEB" w14:textId="77777777" w:rsidTr="1DD6AEFF">
        <w:trPr>
          <w:trHeight w:val="300"/>
        </w:trPr>
        <w:tc>
          <w:tcPr>
            <w:tcW w:w="2729" w:type="dxa"/>
            <w:shd w:val="clear" w:color="auto" w:fill="B4C6E7" w:themeFill="accent1" w:themeFillTint="66"/>
          </w:tcPr>
          <w:p w14:paraId="68317982" w14:textId="77777777" w:rsidR="005B266A" w:rsidRPr="00EC720E" w:rsidRDefault="005B266A" w:rsidP="00EC720E">
            <w:pPr>
              <w:rPr>
                <w:b/>
                <w:bCs/>
              </w:rPr>
            </w:pPr>
            <w:bookmarkStart w:id="1718" w:name="_Toc119925269"/>
            <w:bookmarkStart w:id="1719" w:name="_Toc119927023"/>
            <w:bookmarkStart w:id="1720" w:name="_Toc119942828"/>
            <w:bookmarkStart w:id="1721" w:name="_Toc120583524"/>
            <w:bookmarkStart w:id="1722" w:name="_Toc121321483"/>
            <w:bookmarkStart w:id="1723" w:name="_Toc121921123"/>
            <w:bookmarkStart w:id="1724" w:name="_Toc121921861"/>
            <w:bookmarkStart w:id="1725" w:name="_Toc123135118"/>
            <w:r w:rsidRPr="00EC720E">
              <w:rPr>
                <w:b/>
                <w:bCs/>
              </w:rPr>
              <w:t>Leverancier</w:t>
            </w:r>
            <w:bookmarkEnd w:id="1718"/>
            <w:bookmarkEnd w:id="1719"/>
            <w:bookmarkEnd w:id="1720"/>
            <w:bookmarkEnd w:id="1721"/>
            <w:bookmarkEnd w:id="1722"/>
            <w:bookmarkEnd w:id="1723"/>
            <w:bookmarkEnd w:id="1724"/>
            <w:bookmarkEnd w:id="1725"/>
          </w:p>
        </w:tc>
        <w:tc>
          <w:tcPr>
            <w:tcW w:w="4921" w:type="dxa"/>
          </w:tcPr>
          <w:p w14:paraId="24A5DE16" w14:textId="77777777" w:rsidR="005B266A" w:rsidRDefault="005B266A" w:rsidP="00EC720E">
            <w:r>
              <w:t>ASCOM</w:t>
            </w:r>
          </w:p>
          <w:p w14:paraId="66A1FAB9" w14:textId="77777777" w:rsidR="005B266A" w:rsidRPr="00C40698" w:rsidRDefault="005B266A" w:rsidP="00EC720E"/>
        </w:tc>
      </w:tr>
      <w:tr w:rsidR="005B266A" w14:paraId="6281778E" w14:textId="77777777" w:rsidTr="1DD6AEFF">
        <w:trPr>
          <w:trHeight w:val="300"/>
        </w:trPr>
        <w:tc>
          <w:tcPr>
            <w:tcW w:w="2729" w:type="dxa"/>
            <w:shd w:val="clear" w:color="auto" w:fill="B4C6E7" w:themeFill="accent1" w:themeFillTint="66"/>
          </w:tcPr>
          <w:p w14:paraId="70D53D63" w14:textId="77777777" w:rsidR="005B266A" w:rsidRPr="00EC720E" w:rsidRDefault="005B266A" w:rsidP="00EC720E">
            <w:pPr>
              <w:rPr>
                <w:b/>
                <w:bCs/>
              </w:rPr>
            </w:pPr>
            <w:bookmarkStart w:id="1726" w:name="_Toc119925270"/>
            <w:bookmarkStart w:id="1727" w:name="_Toc119927024"/>
            <w:bookmarkStart w:id="1728" w:name="_Toc119942829"/>
            <w:bookmarkStart w:id="1729" w:name="_Toc120583525"/>
            <w:bookmarkStart w:id="1730" w:name="_Toc121321484"/>
            <w:bookmarkStart w:id="1731" w:name="_Toc121921124"/>
            <w:bookmarkStart w:id="1732" w:name="_Toc121921862"/>
            <w:bookmarkStart w:id="1733" w:name="_Toc123135119"/>
            <w:r w:rsidRPr="00EC720E">
              <w:rPr>
                <w:b/>
                <w:bCs/>
              </w:rPr>
              <w:t>Bestaand integratievorm</w:t>
            </w:r>
            <w:bookmarkEnd w:id="1726"/>
            <w:bookmarkEnd w:id="1727"/>
            <w:bookmarkEnd w:id="1728"/>
            <w:bookmarkEnd w:id="1729"/>
            <w:bookmarkEnd w:id="1730"/>
            <w:bookmarkEnd w:id="1731"/>
            <w:bookmarkEnd w:id="1732"/>
            <w:bookmarkEnd w:id="1733"/>
          </w:p>
        </w:tc>
        <w:tc>
          <w:tcPr>
            <w:tcW w:w="4921" w:type="dxa"/>
          </w:tcPr>
          <w:p w14:paraId="4A09DC06" w14:textId="24EAAEB7" w:rsidR="005B266A" w:rsidRDefault="62E063EA" w:rsidP="00EC720E">
            <w:pPr>
              <w:rPr>
                <w:i/>
                <w:iCs/>
              </w:rPr>
            </w:pPr>
            <w:r>
              <w:t xml:space="preserve">SIP </w:t>
            </w:r>
            <w:r w:rsidRPr="24881D37">
              <w:rPr>
                <w:i/>
                <w:iCs/>
              </w:rPr>
              <w:t xml:space="preserve">(standaard spraakprotocol via internet/ telefoonnummers) </w:t>
            </w:r>
          </w:p>
          <w:p w14:paraId="513DA1E0" w14:textId="77777777" w:rsidR="005B266A" w:rsidRPr="00E53B4E" w:rsidRDefault="005B266A" w:rsidP="00EC720E"/>
        </w:tc>
      </w:tr>
      <w:tr w:rsidR="005B266A" w14:paraId="073DF13E" w14:textId="77777777" w:rsidTr="1DD6AEFF">
        <w:trPr>
          <w:trHeight w:val="300"/>
        </w:trPr>
        <w:tc>
          <w:tcPr>
            <w:tcW w:w="2729" w:type="dxa"/>
            <w:shd w:val="clear" w:color="auto" w:fill="B4C6E7" w:themeFill="accent1" w:themeFillTint="66"/>
          </w:tcPr>
          <w:p w14:paraId="21BBA8DE" w14:textId="77777777" w:rsidR="005B266A" w:rsidRPr="00EC720E" w:rsidRDefault="005B266A" w:rsidP="00EC720E">
            <w:pPr>
              <w:rPr>
                <w:b/>
                <w:bCs/>
              </w:rPr>
            </w:pPr>
            <w:bookmarkStart w:id="1734" w:name="_Toc119925271"/>
            <w:bookmarkStart w:id="1735" w:name="_Toc119927025"/>
            <w:bookmarkStart w:id="1736" w:name="_Toc119942830"/>
            <w:bookmarkStart w:id="1737" w:name="_Toc120583526"/>
            <w:bookmarkStart w:id="1738" w:name="_Toc121321485"/>
            <w:bookmarkStart w:id="1739" w:name="_Toc121921125"/>
            <w:bookmarkStart w:id="1740" w:name="_Toc121921863"/>
            <w:bookmarkStart w:id="1741" w:name="_Toc123135120"/>
            <w:r w:rsidRPr="00EC720E">
              <w:rPr>
                <w:b/>
                <w:bCs/>
              </w:rPr>
              <w:t>Gevraagde integratievorm</w:t>
            </w:r>
            <w:bookmarkEnd w:id="1734"/>
            <w:bookmarkEnd w:id="1735"/>
            <w:bookmarkEnd w:id="1736"/>
            <w:bookmarkEnd w:id="1737"/>
            <w:bookmarkEnd w:id="1738"/>
            <w:bookmarkEnd w:id="1739"/>
            <w:bookmarkEnd w:id="1740"/>
            <w:bookmarkEnd w:id="1741"/>
          </w:p>
        </w:tc>
        <w:tc>
          <w:tcPr>
            <w:tcW w:w="4921" w:type="dxa"/>
          </w:tcPr>
          <w:p w14:paraId="281DBD7D" w14:textId="5A9DD817" w:rsidR="005B266A" w:rsidRDefault="62E063EA" w:rsidP="00EC720E">
            <w:pPr>
              <w:rPr>
                <w:i/>
                <w:iCs/>
              </w:rPr>
            </w:pPr>
            <w:r>
              <w:t xml:space="preserve">SIP </w:t>
            </w:r>
            <w:r w:rsidRPr="24881D37">
              <w:rPr>
                <w:i/>
                <w:iCs/>
              </w:rPr>
              <w:t xml:space="preserve">(standaard spraakprotocol via internet/ telefoonnummers) </w:t>
            </w:r>
          </w:p>
          <w:p w14:paraId="66060428" w14:textId="77777777" w:rsidR="005B266A" w:rsidRPr="00C40698" w:rsidRDefault="005B266A" w:rsidP="00EC720E"/>
        </w:tc>
      </w:tr>
      <w:tr w:rsidR="005B266A" w14:paraId="7D6190B1" w14:textId="77777777" w:rsidTr="1DD6AEFF">
        <w:trPr>
          <w:trHeight w:val="300"/>
        </w:trPr>
        <w:tc>
          <w:tcPr>
            <w:tcW w:w="2729" w:type="dxa"/>
            <w:shd w:val="clear" w:color="auto" w:fill="B4C6E7" w:themeFill="accent1" w:themeFillTint="66"/>
          </w:tcPr>
          <w:p w14:paraId="4E857ED2" w14:textId="77777777" w:rsidR="005B266A" w:rsidRPr="00EC720E" w:rsidRDefault="005B266A" w:rsidP="00EC720E">
            <w:pPr>
              <w:rPr>
                <w:b/>
                <w:bCs/>
              </w:rPr>
            </w:pPr>
            <w:bookmarkStart w:id="1742" w:name="_Toc119925272"/>
            <w:bookmarkStart w:id="1743" w:name="_Toc119927026"/>
            <w:bookmarkStart w:id="1744" w:name="_Toc119942831"/>
            <w:bookmarkStart w:id="1745" w:name="_Toc120583527"/>
            <w:bookmarkStart w:id="1746" w:name="_Toc121321486"/>
            <w:bookmarkStart w:id="1747" w:name="_Toc121921126"/>
            <w:bookmarkStart w:id="1748" w:name="_Toc121921864"/>
            <w:bookmarkStart w:id="1749" w:name="_Toc123135121"/>
            <w:proofErr w:type="spellStart"/>
            <w:r w:rsidRPr="00EC720E">
              <w:rPr>
                <w:b/>
                <w:bCs/>
              </w:rPr>
              <w:t>Use</w:t>
            </w:r>
            <w:proofErr w:type="spellEnd"/>
            <w:r w:rsidRPr="00EC720E">
              <w:rPr>
                <w:b/>
                <w:bCs/>
              </w:rPr>
              <w:t>-Case</w:t>
            </w:r>
            <w:bookmarkEnd w:id="1742"/>
            <w:bookmarkEnd w:id="1743"/>
            <w:bookmarkEnd w:id="1744"/>
            <w:bookmarkEnd w:id="1745"/>
            <w:bookmarkEnd w:id="1746"/>
            <w:bookmarkEnd w:id="1747"/>
            <w:bookmarkEnd w:id="1748"/>
            <w:bookmarkEnd w:id="1749"/>
          </w:p>
        </w:tc>
        <w:tc>
          <w:tcPr>
            <w:tcW w:w="4921" w:type="dxa"/>
          </w:tcPr>
          <w:p w14:paraId="497B9CBE" w14:textId="77777777" w:rsidR="005B266A" w:rsidRDefault="54D6A1CF" w:rsidP="00EC720E">
            <w:r>
              <w:t>Zie aanvullende documentatie</w:t>
            </w:r>
          </w:p>
          <w:p w14:paraId="1D0656FE" w14:textId="2DD7C3B4" w:rsidR="00EC720E" w:rsidRPr="00C40698" w:rsidRDefault="00EC720E" w:rsidP="00EC720E"/>
        </w:tc>
      </w:tr>
      <w:tr w:rsidR="005B266A" w14:paraId="7570ADD3" w14:textId="77777777" w:rsidTr="1DD6AEFF">
        <w:trPr>
          <w:trHeight w:val="300"/>
        </w:trPr>
        <w:tc>
          <w:tcPr>
            <w:tcW w:w="2729" w:type="dxa"/>
            <w:shd w:val="clear" w:color="auto" w:fill="B4C6E7" w:themeFill="accent1" w:themeFillTint="66"/>
          </w:tcPr>
          <w:p w14:paraId="2F8BB79D" w14:textId="7785D341" w:rsidR="005B266A" w:rsidRPr="00EC720E" w:rsidRDefault="186FF501" w:rsidP="00EC720E">
            <w:pPr>
              <w:rPr>
                <w:b/>
                <w:bCs/>
              </w:rPr>
            </w:pPr>
            <w:bookmarkStart w:id="1750" w:name="_Toc119925274"/>
            <w:bookmarkStart w:id="1751" w:name="_Toc119927028"/>
            <w:bookmarkStart w:id="1752" w:name="_Toc119942833"/>
            <w:bookmarkStart w:id="1753" w:name="_Toc120583529"/>
            <w:bookmarkStart w:id="1754" w:name="_Toc121321488"/>
            <w:bookmarkStart w:id="1755" w:name="_Toc121921128"/>
            <w:bookmarkStart w:id="1756" w:name="_Toc121921866"/>
            <w:bookmarkStart w:id="1757" w:name="_Toc123135123"/>
            <w:r w:rsidRPr="00EC720E">
              <w:rPr>
                <w:b/>
                <w:bCs/>
              </w:rPr>
              <w:t xml:space="preserve">Aanvullende </w:t>
            </w:r>
            <w:r w:rsidR="209C4752" w:rsidRPr="00EC720E">
              <w:rPr>
                <w:b/>
                <w:bCs/>
              </w:rPr>
              <w:t>d</w:t>
            </w:r>
            <w:r w:rsidR="6940391A" w:rsidRPr="00EC720E">
              <w:rPr>
                <w:b/>
                <w:bCs/>
              </w:rPr>
              <w:t>ocumentatie</w:t>
            </w:r>
            <w:bookmarkEnd w:id="1750"/>
            <w:bookmarkEnd w:id="1751"/>
            <w:bookmarkEnd w:id="1752"/>
            <w:bookmarkEnd w:id="1753"/>
            <w:bookmarkEnd w:id="1754"/>
            <w:bookmarkEnd w:id="1755"/>
            <w:bookmarkEnd w:id="1756"/>
            <w:bookmarkEnd w:id="1757"/>
            <w:r w:rsidR="6940391A" w:rsidRPr="00EC720E">
              <w:rPr>
                <w:b/>
                <w:bCs/>
              </w:rPr>
              <w:t xml:space="preserve"> </w:t>
            </w:r>
          </w:p>
        </w:tc>
        <w:tc>
          <w:tcPr>
            <w:tcW w:w="4921" w:type="dxa"/>
          </w:tcPr>
          <w:p w14:paraId="72A3D77C" w14:textId="3B8FF123" w:rsidR="405F8C14" w:rsidRDefault="217E87E8" w:rsidP="00EC720E">
            <w:r>
              <w:t>Spreekluister Verbinding VOS</w:t>
            </w:r>
          </w:p>
          <w:p w14:paraId="38C13B30" w14:textId="731B3EDC" w:rsidR="005B266A" w:rsidRPr="003A5144" w:rsidRDefault="005B266A" w:rsidP="00EC720E">
            <w:pPr>
              <w:rPr>
                <w:highlight w:val="yellow"/>
              </w:rPr>
            </w:pPr>
          </w:p>
        </w:tc>
      </w:tr>
      <w:tr w:rsidR="005B266A" w14:paraId="394E3A7A" w14:textId="77777777" w:rsidTr="1DD6AEFF">
        <w:trPr>
          <w:trHeight w:val="300"/>
        </w:trPr>
        <w:tc>
          <w:tcPr>
            <w:tcW w:w="2729" w:type="dxa"/>
            <w:shd w:val="clear" w:color="auto" w:fill="B4C6E7" w:themeFill="accent1" w:themeFillTint="66"/>
          </w:tcPr>
          <w:p w14:paraId="383CD677" w14:textId="77777777" w:rsidR="005B266A" w:rsidRPr="00EC720E" w:rsidRDefault="005B266A" w:rsidP="00EC720E">
            <w:pPr>
              <w:rPr>
                <w:b/>
                <w:bCs/>
              </w:rPr>
            </w:pPr>
            <w:bookmarkStart w:id="1758" w:name="_Toc119925276"/>
            <w:bookmarkStart w:id="1759" w:name="_Toc119927030"/>
            <w:bookmarkStart w:id="1760" w:name="_Toc119942835"/>
            <w:bookmarkStart w:id="1761" w:name="_Toc120583532"/>
            <w:bookmarkStart w:id="1762" w:name="_Toc121321491"/>
            <w:bookmarkStart w:id="1763" w:name="_Toc121921130"/>
            <w:bookmarkStart w:id="1764" w:name="_Toc121921868"/>
            <w:bookmarkStart w:id="1765" w:name="_Toc123135125"/>
            <w:r w:rsidRPr="00EC720E">
              <w:rPr>
                <w:b/>
                <w:bCs/>
              </w:rPr>
              <w:t>Toelichting</w:t>
            </w:r>
            <w:bookmarkEnd w:id="1758"/>
            <w:bookmarkEnd w:id="1759"/>
            <w:bookmarkEnd w:id="1760"/>
            <w:bookmarkEnd w:id="1761"/>
            <w:bookmarkEnd w:id="1762"/>
            <w:bookmarkEnd w:id="1763"/>
            <w:bookmarkEnd w:id="1764"/>
            <w:bookmarkEnd w:id="1765"/>
          </w:p>
        </w:tc>
        <w:tc>
          <w:tcPr>
            <w:tcW w:w="4921" w:type="dxa"/>
          </w:tcPr>
          <w:p w14:paraId="64C7F370" w14:textId="22C07EF5" w:rsidR="005B266A" w:rsidRPr="00182590" w:rsidRDefault="6C705D2B" w:rsidP="00EC720E">
            <w:r>
              <w:t>Werking vanuit het VOS:</w:t>
            </w:r>
          </w:p>
          <w:p w14:paraId="14B3EAD3" w14:textId="4FE2B1B8" w:rsidR="005B266A" w:rsidRPr="00782598" w:rsidRDefault="00491C5A" w:rsidP="00EC720E">
            <w:r w:rsidRPr="00782598">
              <w:t>De Vos spraak-unit registreert zich als sip-</w:t>
            </w:r>
            <w:r w:rsidR="083CC3BC" w:rsidRPr="00782598">
              <w:t xml:space="preserve">user in de </w:t>
            </w:r>
            <w:proofErr w:type="spellStart"/>
            <w:r w:rsidR="083CC3BC" w:rsidRPr="00782598">
              <w:t>inovaphone</w:t>
            </w:r>
            <w:proofErr w:type="spellEnd"/>
            <w:r w:rsidR="083CC3BC" w:rsidRPr="00782598">
              <w:t xml:space="preserve"> vanuit een nummerplan</w:t>
            </w:r>
            <w:r w:rsidRPr="00782598">
              <w:t xml:space="preserve"> </w:t>
            </w:r>
            <w:r w:rsidR="083CC3BC" w:rsidRPr="00782598">
              <w:t>/reeks vrijgegeven vanuit telefonie beheer EMC</w:t>
            </w:r>
            <w:r w:rsidR="73D830FA" w:rsidRPr="00782598">
              <w:t>;</w:t>
            </w:r>
          </w:p>
          <w:p w14:paraId="7CD2E1CE" w14:textId="049FB8B2" w:rsidR="005B266A" w:rsidRPr="00782598" w:rsidRDefault="083CC3BC" w:rsidP="00EC720E">
            <w:r w:rsidRPr="00782598">
              <w:t xml:space="preserve">De </w:t>
            </w:r>
            <w:proofErr w:type="spellStart"/>
            <w:r w:rsidRPr="00782598">
              <w:t>Inovaphone</w:t>
            </w:r>
            <w:proofErr w:type="spellEnd"/>
            <w:r w:rsidRPr="00782598">
              <w:t xml:space="preserve"> is </w:t>
            </w:r>
            <w:proofErr w:type="gramStart"/>
            <w:r w:rsidRPr="00782598">
              <w:t>middels</w:t>
            </w:r>
            <w:proofErr w:type="gramEnd"/>
            <w:r w:rsidRPr="00782598">
              <w:t xml:space="preserve"> SIP </w:t>
            </w:r>
            <w:proofErr w:type="spellStart"/>
            <w:r w:rsidRPr="00782598">
              <w:t>trunk</w:t>
            </w:r>
            <w:proofErr w:type="spellEnd"/>
            <w:r w:rsidRPr="00782598">
              <w:t xml:space="preserve"> gekoppeld aan de telefonie omgeving van het EMC</w:t>
            </w:r>
            <w:r w:rsidR="04FF5C5D" w:rsidRPr="00782598">
              <w:t>;</w:t>
            </w:r>
          </w:p>
          <w:p w14:paraId="3FA5A470" w14:textId="6B1B2542" w:rsidR="005B266A" w:rsidRPr="00782598" w:rsidRDefault="083CC3BC" w:rsidP="00EC720E">
            <w:r w:rsidRPr="00782598">
              <w:t>Bij een spraak oproep wordt op de achtergrond het telefoonnummer van de oproep locatie meegegeven in het bericht naar de Myco</w:t>
            </w:r>
            <w:r w:rsidR="49B97A7C" w:rsidRPr="00782598">
              <w:t>;</w:t>
            </w:r>
          </w:p>
          <w:p w14:paraId="7080A1B0" w14:textId="266C1941" w:rsidR="005B266A" w:rsidRDefault="7A5B89CB" w:rsidP="00EC720E">
            <w:r>
              <w:t xml:space="preserve">Kiest de gebruiker voor de spraak optie bij een VOS spraak oproep, dan wordt de Myco via telefonie omgeving EMC en </w:t>
            </w:r>
            <w:proofErr w:type="spellStart"/>
            <w:r>
              <w:t>Inovaphone</w:t>
            </w:r>
            <w:proofErr w:type="spellEnd"/>
            <w:r>
              <w:t xml:space="preserve"> naar de betreffende VOS unit gerouteerd op basis van het meegegeven telefoonnummer</w:t>
            </w:r>
            <w:r w:rsidR="00EC720E">
              <w:t>.</w:t>
            </w:r>
          </w:p>
          <w:p w14:paraId="3EC61338" w14:textId="145DE0AA" w:rsidR="00EC720E" w:rsidRPr="00E55514" w:rsidRDefault="00EC720E" w:rsidP="00EC720E"/>
        </w:tc>
      </w:tr>
      <w:tr w:rsidR="005B266A" w14:paraId="444ABEB3" w14:textId="77777777" w:rsidTr="1DD6AEFF">
        <w:trPr>
          <w:trHeight w:val="300"/>
        </w:trPr>
        <w:tc>
          <w:tcPr>
            <w:tcW w:w="2729" w:type="dxa"/>
            <w:shd w:val="clear" w:color="auto" w:fill="B4C6E7" w:themeFill="accent1" w:themeFillTint="66"/>
          </w:tcPr>
          <w:p w14:paraId="01B661A3" w14:textId="10B9DE74" w:rsidR="005B266A" w:rsidRPr="00EC720E" w:rsidRDefault="005B266A" w:rsidP="00EC720E">
            <w:pPr>
              <w:rPr>
                <w:b/>
                <w:bCs/>
              </w:rPr>
            </w:pPr>
            <w:bookmarkStart w:id="1766" w:name="_Toc119925277"/>
            <w:bookmarkStart w:id="1767" w:name="_Toc119927031"/>
            <w:bookmarkStart w:id="1768" w:name="_Toc119942836"/>
            <w:bookmarkStart w:id="1769" w:name="_Toc120583533"/>
            <w:bookmarkStart w:id="1770" w:name="_Toc121321492"/>
            <w:bookmarkStart w:id="1771" w:name="_Toc121921131"/>
            <w:bookmarkStart w:id="1772" w:name="_Toc121921869"/>
            <w:bookmarkStart w:id="1773" w:name="_Toc123135126"/>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1766"/>
            <w:bookmarkEnd w:id="1767"/>
            <w:bookmarkEnd w:id="1768"/>
            <w:bookmarkEnd w:id="1769"/>
            <w:bookmarkEnd w:id="1770"/>
            <w:bookmarkEnd w:id="1771"/>
            <w:bookmarkEnd w:id="1772"/>
            <w:bookmarkEnd w:id="1773"/>
            <w:r w:rsidRPr="00EC720E">
              <w:rPr>
                <w:b/>
                <w:bCs/>
              </w:rPr>
              <w:t xml:space="preserve"> </w:t>
            </w:r>
          </w:p>
        </w:tc>
        <w:tc>
          <w:tcPr>
            <w:tcW w:w="4921" w:type="dxa"/>
          </w:tcPr>
          <w:p w14:paraId="06D5A43A" w14:textId="331C9FF6" w:rsidR="005B266A" w:rsidRDefault="005B266A" w:rsidP="00EC720E">
            <w:pPr>
              <w:rPr>
                <w:b/>
              </w:rPr>
            </w:pPr>
            <w:bookmarkStart w:id="1774" w:name="_Toc119925278"/>
            <w:bookmarkStart w:id="1775" w:name="_Toc119927032"/>
            <w:bookmarkStart w:id="1776" w:name="_Toc119942837"/>
            <w:bookmarkStart w:id="1777" w:name="_Toc120583534"/>
            <w:bookmarkStart w:id="1778" w:name="_Toc121321493"/>
            <w:bookmarkStart w:id="1779" w:name="_Toc121921132"/>
            <w:bookmarkStart w:id="1780" w:name="_Toc121921870"/>
            <w:bookmarkStart w:id="1781" w:name="_Toc123135127"/>
            <w:r>
              <w:t xml:space="preserve">MB </w:t>
            </w:r>
            <w:r w:rsidR="56966B42">
              <w:t>011; MB 025</w:t>
            </w:r>
            <w:bookmarkEnd w:id="1774"/>
            <w:bookmarkEnd w:id="1775"/>
            <w:bookmarkEnd w:id="1776"/>
            <w:bookmarkEnd w:id="1777"/>
            <w:bookmarkEnd w:id="1778"/>
            <w:bookmarkEnd w:id="1779"/>
            <w:bookmarkEnd w:id="1780"/>
            <w:bookmarkEnd w:id="1781"/>
          </w:p>
          <w:p w14:paraId="394798F2" w14:textId="77777777" w:rsidR="005B266A" w:rsidRPr="00D63592" w:rsidRDefault="005B266A" w:rsidP="00EC720E"/>
        </w:tc>
      </w:tr>
    </w:tbl>
    <w:p w14:paraId="20E043D9" w14:textId="3EEAFAA3" w:rsidR="00EC720E" w:rsidRDefault="00EC720E" w:rsidP="00B63302">
      <w:pPr>
        <w:pStyle w:val="Kop3"/>
        <w:numPr>
          <w:ilvl w:val="0"/>
          <w:numId w:val="0"/>
        </w:numPr>
      </w:pPr>
      <w:bookmarkStart w:id="1782" w:name="_Toc121321494"/>
      <w:bookmarkStart w:id="1783" w:name="_Toc121921133"/>
      <w:bookmarkStart w:id="1784" w:name="_Toc121921871"/>
    </w:p>
    <w:p w14:paraId="579E195A" w14:textId="77777777" w:rsidR="00EC720E" w:rsidRDefault="00EC720E">
      <w:pPr>
        <w:widowControl/>
        <w:spacing w:line="240" w:lineRule="auto"/>
        <w:rPr>
          <w:b/>
        </w:rPr>
      </w:pPr>
      <w:r>
        <w:br w:type="page"/>
      </w:r>
    </w:p>
    <w:p w14:paraId="72FBE919" w14:textId="20B11697" w:rsidR="005B266A" w:rsidRDefault="620020BF" w:rsidP="00EC720E">
      <w:pPr>
        <w:pStyle w:val="Kop2"/>
      </w:pPr>
      <w:bookmarkStart w:id="1785" w:name="_Toc124436892"/>
      <w:r w:rsidRPr="24881D37">
        <w:lastRenderedPageBreak/>
        <w:t>Aanmeldzuil-integratie</w:t>
      </w:r>
      <w:bookmarkEnd w:id="1782"/>
      <w:bookmarkEnd w:id="1783"/>
      <w:bookmarkEnd w:id="1784"/>
      <w:bookmarkEnd w:id="1785"/>
    </w:p>
    <w:p w14:paraId="17686DC7" w14:textId="77777777" w:rsidR="0038479F" w:rsidRDefault="0038479F" w:rsidP="0038479F"/>
    <w:tbl>
      <w:tblPr>
        <w:tblStyle w:val="Tabelraster"/>
        <w:tblW w:w="0" w:type="auto"/>
        <w:tblLook w:val="04A0" w:firstRow="1" w:lastRow="0" w:firstColumn="1" w:lastColumn="0" w:noHBand="0" w:noVBand="1"/>
      </w:tblPr>
      <w:tblGrid>
        <w:gridCol w:w="2729"/>
        <w:gridCol w:w="4921"/>
      </w:tblGrid>
      <w:tr w:rsidR="0038479F" w14:paraId="2FF7EC6B" w14:textId="77777777" w:rsidTr="58DC1D24">
        <w:tc>
          <w:tcPr>
            <w:tcW w:w="2729" w:type="dxa"/>
            <w:shd w:val="clear" w:color="auto" w:fill="B4C6E7" w:themeFill="accent1" w:themeFillTint="66"/>
          </w:tcPr>
          <w:p w14:paraId="2C7C88C5" w14:textId="77777777" w:rsidR="0038479F" w:rsidRPr="00EC720E" w:rsidRDefault="0038479F" w:rsidP="00EC720E">
            <w:pPr>
              <w:rPr>
                <w:b/>
                <w:bCs/>
              </w:rPr>
            </w:pPr>
            <w:bookmarkStart w:id="1786" w:name="_Toc119925280"/>
            <w:bookmarkStart w:id="1787" w:name="_Toc119927034"/>
            <w:bookmarkStart w:id="1788" w:name="_Toc119942839"/>
            <w:bookmarkStart w:id="1789" w:name="_Toc120583536"/>
            <w:bookmarkStart w:id="1790" w:name="_Toc121321495"/>
            <w:bookmarkStart w:id="1791" w:name="_Toc121921134"/>
            <w:bookmarkStart w:id="1792" w:name="_Toc121921872"/>
            <w:bookmarkStart w:id="1793" w:name="_Toc123135129"/>
            <w:r w:rsidRPr="00EC720E">
              <w:rPr>
                <w:b/>
                <w:bCs/>
              </w:rPr>
              <w:t>Doel</w:t>
            </w:r>
            <w:bookmarkEnd w:id="1786"/>
            <w:bookmarkEnd w:id="1787"/>
            <w:bookmarkEnd w:id="1788"/>
            <w:bookmarkEnd w:id="1789"/>
            <w:bookmarkEnd w:id="1790"/>
            <w:bookmarkEnd w:id="1791"/>
            <w:bookmarkEnd w:id="1792"/>
            <w:bookmarkEnd w:id="1793"/>
          </w:p>
        </w:tc>
        <w:tc>
          <w:tcPr>
            <w:tcW w:w="4921" w:type="dxa"/>
          </w:tcPr>
          <w:p w14:paraId="574CE459" w14:textId="75E48AC7" w:rsidR="00221447" w:rsidRDefault="06C85911" w:rsidP="00EC720E">
            <w:pPr>
              <w:rPr>
                <w:b/>
              </w:rPr>
            </w:pPr>
            <w:bookmarkStart w:id="1794" w:name="_Toc123135130"/>
            <w:bookmarkStart w:id="1795" w:name="_Toc119942840"/>
            <w:bookmarkStart w:id="1796" w:name="_Toc120583537"/>
            <w:bookmarkStart w:id="1797" w:name="_Toc121321496"/>
            <w:bookmarkStart w:id="1798" w:name="_Toc121921135"/>
            <w:bookmarkStart w:id="1799" w:name="_Toc121921873"/>
            <w:r>
              <w:t>D</w:t>
            </w:r>
            <w:r w:rsidR="20441A98">
              <w:t xml:space="preserve">oel van deze integratie is om </w:t>
            </w:r>
            <w:r w:rsidR="2DBD6FC4">
              <w:t xml:space="preserve">de </w:t>
            </w:r>
            <w:r w:rsidR="20441A98">
              <w:t xml:space="preserve">patiënt </w:t>
            </w:r>
            <w:r w:rsidR="67335B05">
              <w:t xml:space="preserve">bij aankomst op de afdeling </w:t>
            </w:r>
            <w:r w:rsidR="20441A98">
              <w:t xml:space="preserve">zo snel mogelijk </w:t>
            </w:r>
            <w:r w:rsidR="3539AA5C">
              <w:t xml:space="preserve">naar de juiste kamer te begeleiden, dit nadat de patiënt zich heeft aangemeld </w:t>
            </w:r>
            <w:r w:rsidR="20441A98">
              <w:t>op de decentral</w:t>
            </w:r>
            <w:r>
              <w:t>e aanme</w:t>
            </w:r>
            <w:r w:rsidR="20441A98">
              <w:t>ldzuil.</w:t>
            </w:r>
            <w:bookmarkEnd w:id="1794"/>
          </w:p>
          <w:p w14:paraId="62B5F5B6" w14:textId="16B725F8" w:rsidR="0038479F" w:rsidRPr="000777D4" w:rsidRDefault="67C5A81F" w:rsidP="00EC720E">
            <w:pPr>
              <w:rPr>
                <w:b/>
              </w:rPr>
            </w:pPr>
            <w:bookmarkStart w:id="1800" w:name="_Toc123135131"/>
            <w:r>
              <w:t xml:space="preserve">De </w:t>
            </w:r>
            <w:r w:rsidR="240D77D7">
              <w:t>integratie omvat een f</w:t>
            </w:r>
            <w:r w:rsidR="7A91E1AD">
              <w:t>unctie om bij aankomst van een nieuw op te nemen patiënt</w:t>
            </w:r>
            <w:r w:rsidR="3E6AD5DB">
              <w:t xml:space="preserve"> </w:t>
            </w:r>
            <w:r w:rsidR="7A91E1AD">
              <w:t>op de decentrale aanmeldzuil, een notificatie te versturen naar de facilitair zorgmedewerker dat patiënt is aangekomen</w:t>
            </w:r>
            <w:r w:rsidR="4DFF5557">
              <w:t xml:space="preserve"> en </w:t>
            </w:r>
            <w:bookmarkEnd w:id="1795"/>
            <w:bookmarkEnd w:id="1796"/>
            <w:bookmarkEnd w:id="1797"/>
            <w:bookmarkEnd w:id="1798"/>
            <w:bookmarkEnd w:id="1799"/>
            <w:r>
              <w:t>gestart kan worden met de voorbereidende opnamewerkzaamheden.</w:t>
            </w:r>
            <w:bookmarkEnd w:id="1800"/>
            <w:r>
              <w:t xml:space="preserve"> </w:t>
            </w:r>
          </w:p>
          <w:p w14:paraId="53BD644D" w14:textId="77777777" w:rsidR="0038479F" w:rsidRPr="00C40698" w:rsidRDefault="0038479F" w:rsidP="00EC720E"/>
        </w:tc>
      </w:tr>
      <w:tr w:rsidR="0038479F" w14:paraId="62DD1E1E" w14:textId="77777777" w:rsidTr="58DC1D24">
        <w:tc>
          <w:tcPr>
            <w:tcW w:w="2729" w:type="dxa"/>
            <w:shd w:val="clear" w:color="auto" w:fill="B4C6E7" w:themeFill="accent1" w:themeFillTint="66"/>
          </w:tcPr>
          <w:p w14:paraId="5A7E87B7" w14:textId="77777777" w:rsidR="0038479F" w:rsidRPr="00EC720E" w:rsidRDefault="0038479F" w:rsidP="00EC720E">
            <w:pPr>
              <w:rPr>
                <w:b/>
                <w:bCs/>
              </w:rPr>
            </w:pPr>
            <w:bookmarkStart w:id="1801" w:name="_Toc119925281"/>
            <w:bookmarkStart w:id="1802" w:name="_Toc119927035"/>
            <w:bookmarkStart w:id="1803" w:name="_Toc119942841"/>
            <w:bookmarkStart w:id="1804" w:name="_Toc120583538"/>
            <w:bookmarkStart w:id="1805" w:name="_Toc121321497"/>
            <w:bookmarkStart w:id="1806" w:name="_Toc121921136"/>
            <w:bookmarkStart w:id="1807" w:name="_Toc121921874"/>
            <w:bookmarkStart w:id="1808" w:name="_Toc123135132"/>
            <w:r w:rsidRPr="00EC720E">
              <w:rPr>
                <w:b/>
                <w:bCs/>
              </w:rPr>
              <w:t>Toepassing</w:t>
            </w:r>
            <w:bookmarkEnd w:id="1801"/>
            <w:bookmarkEnd w:id="1802"/>
            <w:bookmarkEnd w:id="1803"/>
            <w:bookmarkEnd w:id="1804"/>
            <w:bookmarkEnd w:id="1805"/>
            <w:bookmarkEnd w:id="1806"/>
            <w:bookmarkEnd w:id="1807"/>
            <w:bookmarkEnd w:id="1808"/>
          </w:p>
          <w:p w14:paraId="1A3FAC43" w14:textId="77777777" w:rsidR="0038479F" w:rsidRPr="00EC720E" w:rsidRDefault="0038479F" w:rsidP="00EC720E">
            <w:pPr>
              <w:rPr>
                <w:b/>
                <w:bCs/>
              </w:rPr>
            </w:pPr>
          </w:p>
        </w:tc>
        <w:tc>
          <w:tcPr>
            <w:tcW w:w="4921" w:type="dxa"/>
          </w:tcPr>
          <w:p w14:paraId="2282CAE7" w14:textId="77777777" w:rsidR="0038479F" w:rsidRDefault="0038479F" w:rsidP="00EC720E">
            <w:pPr>
              <w:rPr>
                <w:b/>
              </w:rPr>
            </w:pPr>
            <w:bookmarkStart w:id="1809" w:name="_Toc119925282"/>
            <w:bookmarkStart w:id="1810" w:name="_Toc119927036"/>
            <w:bookmarkStart w:id="1811" w:name="_Toc119942842"/>
            <w:bookmarkStart w:id="1812" w:name="_Toc120583539"/>
            <w:bookmarkStart w:id="1813" w:name="_Toc121321498"/>
            <w:bookmarkStart w:id="1814" w:name="_Toc121921137"/>
            <w:bookmarkStart w:id="1815" w:name="_Toc121921875"/>
            <w:bookmarkStart w:id="1816" w:name="_Toc123135133"/>
            <w:r w:rsidRPr="00182590">
              <w:t>Message Broker</w:t>
            </w:r>
            <w:bookmarkEnd w:id="1809"/>
            <w:bookmarkEnd w:id="1810"/>
            <w:bookmarkEnd w:id="1811"/>
            <w:bookmarkEnd w:id="1812"/>
            <w:bookmarkEnd w:id="1813"/>
            <w:bookmarkEnd w:id="1814"/>
            <w:bookmarkEnd w:id="1815"/>
            <w:bookmarkEnd w:id="1816"/>
            <w:r w:rsidRPr="00182590">
              <w:t xml:space="preserve"> </w:t>
            </w:r>
          </w:p>
        </w:tc>
      </w:tr>
      <w:tr w:rsidR="0038479F" w14:paraId="68818639" w14:textId="77777777" w:rsidTr="58DC1D24">
        <w:tc>
          <w:tcPr>
            <w:tcW w:w="2729" w:type="dxa"/>
            <w:shd w:val="clear" w:color="auto" w:fill="B4C6E7" w:themeFill="accent1" w:themeFillTint="66"/>
          </w:tcPr>
          <w:p w14:paraId="7889995C" w14:textId="77777777" w:rsidR="0038479F" w:rsidRPr="00EC720E" w:rsidRDefault="0038479F" w:rsidP="00EC720E">
            <w:pPr>
              <w:rPr>
                <w:b/>
                <w:bCs/>
              </w:rPr>
            </w:pPr>
            <w:bookmarkStart w:id="1817" w:name="_Toc119925283"/>
            <w:bookmarkStart w:id="1818" w:name="_Toc119927037"/>
            <w:bookmarkStart w:id="1819" w:name="_Toc119942843"/>
            <w:bookmarkStart w:id="1820" w:name="_Toc120583540"/>
            <w:bookmarkStart w:id="1821" w:name="_Toc121321499"/>
            <w:bookmarkStart w:id="1822" w:name="_Toc121921138"/>
            <w:bookmarkStart w:id="1823" w:name="_Toc121921876"/>
            <w:bookmarkStart w:id="1824" w:name="_Toc123135134"/>
            <w:r w:rsidRPr="00EC720E">
              <w:rPr>
                <w:b/>
                <w:bCs/>
              </w:rPr>
              <w:t>Leverancier</w:t>
            </w:r>
            <w:bookmarkEnd w:id="1817"/>
            <w:bookmarkEnd w:id="1818"/>
            <w:bookmarkEnd w:id="1819"/>
            <w:bookmarkEnd w:id="1820"/>
            <w:bookmarkEnd w:id="1821"/>
            <w:bookmarkEnd w:id="1822"/>
            <w:bookmarkEnd w:id="1823"/>
            <w:bookmarkEnd w:id="1824"/>
          </w:p>
        </w:tc>
        <w:tc>
          <w:tcPr>
            <w:tcW w:w="4921" w:type="dxa"/>
          </w:tcPr>
          <w:p w14:paraId="4CB13194" w14:textId="77777777" w:rsidR="0038479F" w:rsidRDefault="58621528" w:rsidP="00EC720E">
            <w:proofErr w:type="spellStart"/>
            <w:r>
              <w:t>Qmatic</w:t>
            </w:r>
            <w:proofErr w:type="spellEnd"/>
            <w:r w:rsidR="7F35B266">
              <w:t>/</w:t>
            </w:r>
            <w:r w:rsidR="281DE40F">
              <w:t xml:space="preserve"> </w:t>
            </w:r>
            <w:r w:rsidR="7F35B266">
              <w:t>Chipsoft</w:t>
            </w:r>
            <w:r w:rsidR="02F44056">
              <w:t xml:space="preserve"> </w:t>
            </w:r>
          </w:p>
          <w:p w14:paraId="5854DE7F" w14:textId="4FE62F4B" w:rsidR="00EC720E" w:rsidRPr="00C40698" w:rsidRDefault="00EC720E" w:rsidP="00EC720E">
            <w:pPr>
              <w:rPr>
                <w:highlight w:val="yellow"/>
              </w:rPr>
            </w:pPr>
          </w:p>
        </w:tc>
      </w:tr>
      <w:tr w:rsidR="0038479F" w14:paraId="18A33CAF" w14:textId="77777777" w:rsidTr="58DC1D24">
        <w:tc>
          <w:tcPr>
            <w:tcW w:w="2729" w:type="dxa"/>
            <w:shd w:val="clear" w:color="auto" w:fill="B4C6E7" w:themeFill="accent1" w:themeFillTint="66"/>
          </w:tcPr>
          <w:p w14:paraId="4EBF5AAA" w14:textId="77777777" w:rsidR="0038479F" w:rsidRPr="00EC720E" w:rsidRDefault="0038479F" w:rsidP="00EC720E">
            <w:pPr>
              <w:rPr>
                <w:b/>
                <w:bCs/>
              </w:rPr>
            </w:pPr>
            <w:bookmarkStart w:id="1825" w:name="_Toc119925284"/>
            <w:bookmarkStart w:id="1826" w:name="_Toc119927038"/>
            <w:bookmarkStart w:id="1827" w:name="_Toc119942844"/>
            <w:bookmarkStart w:id="1828" w:name="_Toc120583541"/>
            <w:bookmarkStart w:id="1829" w:name="_Toc121321500"/>
            <w:bookmarkStart w:id="1830" w:name="_Toc121921139"/>
            <w:bookmarkStart w:id="1831" w:name="_Toc121921877"/>
            <w:bookmarkStart w:id="1832" w:name="_Toc123135135"/>
            <w:r w:rsidRPr="00EC720E">
              <w:rPr>
                <w:b/>
                <w:bCs/>
              </w:rPr>
              <w:t>Bestaand integratievorm</w:t>
            </w:r>
            <w:bookmarkEnd w:id="1825"/>
            <w:bookmarkEnd w:id="1826"/>
            <w:bookmarkEnd w:id="1827"/>
            <w:bookmarkEnd w:id="1828"/>
            <w:bookmarkEnd w:id="1829"/>
            <w:bookmarkEnd w:id="1830"/>
            <w:bookmarkEnd w:id="1831"/>
            <w:bookmarkEnd w:id="1832"/>
          </w:p>
        </w:tc>
        <w:tc>
          <w:tcPr>
            <w:tcW w:w="4921" w:type="dxa"/>
          </w:tcPr>
          <w:p w14:paraId="328930ED" w14:textId="77777777" w:rsidR="0038479F" w:rsidRDefault="5CFDFFA8" w:rsidP="00EC720E">
            <w:r>
              <w:t>HL7</w:t>
            </w:r>
            <w:r w:rsidR="41D6A271">
              <w:t xml:space="preserve"> </w:t>
            </w:r>
          </w:p>
          <w:p w14:paraId="314EE24A" w14:textId="4F52B226" w:rsidR="00EC720E" w:rsidRPr="00E53B4E" w:rsidRDefault="00EC720E" w:rsidP="00EC720E">
            <w:pPr>
              <w:rPr>
                <w:highlight w:val="yellow"/>
              </w:rPr>
            </w:pPr>
          </w:p>
        </w:tc>
      </w:tr>
      <w:tr w:rsidR="0038479F" w14:paraId="58B48147" w14:textId="77777777" w:rsidTr="58DC1D24">
        <w:tc>
          <w:tcPr>
            <w:tcW w:w="2729" w:type="dxa"/>
            <w:shd w:val="clear" w:color="auto" w:fill="B4C6E7" w:themeFill="accent1" w:themeFillTint="66"/>
          </w:tcPr>
          <w:p w14:paraId="5956D676" w14:textId="77777777" w:rsidR="0038479F" w:rsidRPr="00EC720E" w:rsidRDefault="0038479F" w:rsidP="00EC720E">
            <w:pPr>
              <w:rPr>
                <w:b/>
                <w:bCs/>
              </w:rPr>
            </w:pPr>
            <w:bookmarkStart w:id="1833" w:name="_Toc119925285"/>
            <w:bookmarkStart w:id="1834" w:name="_Toc119927039"/>
            <w:bookmarkStart w:id="1835" w:name="_Toc119942845"/>
            <w:bookmarkStart w:id="1836" w:name="_Toc120583542"/>
            <w:bookmarkStart w:id="1837" w:name="_Toc121321501"/>
            <w:bookmarkStart w:id="1838" w:name="_Toc121921140"/>
            <w:bookmarkStart w:id="1839" w:name="_Toc121921878"/>
            <w:bookmarkStart w:id="1840" w:name="_Toc123135136"/>
            <w:r w:rsidRPr="00EC720E">
              <w:rPr>
                <w:b/>
                <w:bCs/>
              </w:rPr>
              <w:t>Gevraagde integratievorm</w:t>
            </w:r>
            <w:bookmarkEnd w:id="1833"/>
            <w:bookmarkEnd w:id="1834"/>
            <w:bookmarkEnd w:id="1835"/>
            <w:bookmarkEnd w:id="1836"/>
            <w:bookmarkEnd w:id="1837"/>
            <w:bookmarkEnd w:id="1838"/>
            <w:bookmarkEnd w:id="1839"/>
            <w:bookmarkEnd w:id="1840"/>
          </w:p>
        </w:tc>
        <w:tc>
          <w:tcPr>
            <w:tcW w:w="4921" w:type="dxa"/>
          </w:tcPr>
          <w:p w14:paraId="3682C110" w14:textId="2B999560" w:rsidR="0038479F" w:rsidRDefault="77B8CCCA" w:rsidP="00EC720E">
            <w:pPr>
              <w:rPr>
                <w:highlight w:val="yellow"/>
              </w:rPr>
            </w:pPr>
            <w:r>
              <w:t>HL7</w:t>
            </w:r>
          </w:p>
          <w:p w14:paraId="57590049" w14:textId="77777777" w:rsidR="0038479F" w:rsidRPr="00C40698" w:rsidRDefault="0038479F" w:rsidP="00EC720E"/>
        </w:tc>
      </w:tr>
      <w:tr w:rsidR="0038479F" w14:paraId="741BBCBD" w14:textId="77777777" w:rsidTr="58DC1D24">
        <w:tc>
          <w:tcPr>
            <w:tcW w:w="2729" w:type="dxa"/>
            <w:shd w:val="clear" w:color="auto" w:fill="B4C6E7" w:themeFill="accent1" w:themeFillTint="66"/>
          </w:tcPr>
          <w:p w14:paraId="46DD422D" w14:textId="77777777" w:rsidR="0038479F" w:rsidRPr="00EC720E" w:rsidRDefault="0038479F" w:rsidP="00EC720E">
            <w:pPr>
              <w:rPr>
                <w:b/>
                <w:bCs/>
              </w:rPr>
            </w:pPr>
            <w:bookmarkStart w:id="1841" w:name="_Toc119925286"/>
            <w:bookmarkStart w:id="1842" w:name="_Toc119927040"/>
            <w:bookmarkStart w:id="1843" w:name="_Toc119942846"/>
            <w:bookmarkStart w:id="1844" w:name="_Toc120583543"/>
            <w:bookmarkStart w:id="1845" w:name="_Toc121321502"/>
            <w:bookmarkStart w:id="1846" w:name="_Toc121921141"/>
            <w:bookmarkStart w:id="1847" w:name="_Toc121921879"/>
            <w:bookmarkStart w:id="1848" w:name="_Toc123135137"/>
            <w:proofErr w:type="spellStart"/>
            <w:r w:rsidRPr="00EC720E">
              <w:rPr>
                <w:b/>
                <w:bCs/>
              </w:rPr>
              <w:t>Use</w:t>
            </w:r>
            <w:proofErr w:type="spellEnd"/>
            <w:r w:rsidRPr="00EC720E">
              <w:rPr>
                <w:b/>
                <w:bCs/>
              </w:rPr>
              <w:t>-Case</w:t>
            </w:r>
            <w:bookmarkEnd w:id="1841"/>
            <w:bookmarkEnd w:id="1842"/>
            <w:bookmarkEnd w:id="1843"/>
            <w:bookmarkEnd w:id="1844"/>
            <w:bookmarkEnd w:id="1845"/>
            <w:bookmarkEnd w:id="1846"/>
            <w:bookmarkEnd w:id="1847"/>
            <w:bookmarkEnd w:id="1848"/>
          </w:p>
        </w:tc>
        <w:tc>
          <w:tcPr>
            <w:tcW w:w="4921" w:type="dxa"/>
          </w:tcPr>
          <w:p w14:paraId="544757E1" w14:textId="77777777" w:rsidR="00CA779E" w:rsidRPr="00CA779E" w:rsidRDefault="00CA779E" w:rsidP="00EC720E">
            <w:pPr>
              <w:rPr>
                <w:lang w:val="en-US"/>
              </w:rPr>
            </w:pPr>
            <w:proofErr w:type="spellStart"/>
            <w:r w:rsidRPr="00CA779E">
              <w:rPr>
                <w:lang w:val="en-US"/>
              </w:rPr>
              <w:t>Zie</w:t>
            </w:r>
            <w:proofErr w:type="spellEnd"/>
            <w:r w:rsidRPr="00CA779E">
              <w:rPr>
                <w:lang w:val="en-US"/>
              </w:rPr>
              <w:t xml:space="preserve"> document Use Case A.1 - Workflow messages - </w:t>
            </w:r>
            <w:proofErr w:type="spellStart"/>
            <w:r w:rsidRPr="00CA779E">
              <w:rPr>
                <w:lang w:val="en-US"/>
              </w:rPr>
              <w:t>Aanmeldzuilen</w:t>
            </w:r>
            <w:proofErr w:type="spellEnd"/>
            <w:r w:rsidRPr="00CA779E">
              <w:rPr>
                <w:lang w:val="en-US"/>
              </w:rPr>
              <w:t xml:space="preserve"> - v0.9</w:t>
            </w:r>
          </w:p>
          <w:p w14:paraId="73EE4600" w14:textId="60F76D6E" w:rsidR="0038479F" w:rsidRPr="00CA779E" w:rsidRDefault="0038479F" w:rsidP="00EC720E">
            <w:pPr>
              <w:rPr>
                <w:lang w:val="en-US"/>
              </w:rPr>
            </w:pPr>
          </w:p>
          <w:p w14:paraId="0C5B615A" w14:textId="14179C4B" w:rsidR="0038479F" w:rsidRPr="00C40698" w:rsidRDefault="5216E95E" w:rsidP="00EC720E">
            <w:r>
              <w:rPr>
                <w:noProof/>
                <w:lang w:val="en-US"/>
              </w:rPr>
              <w:drawing>
                <wp:inline distT="0" distB="0" distL="0" distR="0" wp14:anchorId="69580447" wp14:editId="26E0DF06">
                  <wp:extent cx="2981325" cy="1800225"/>
                  <wp:effectExtent l="0" t="0" r="0" b="0"/>
                  <wp:docPr id="1661634912" name="Afbeelding 1661634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661634912"/>
                          <pic:cNvPicPr/>
                        </pic:nvPicPr>
                        <pic:blipFill>
                          <a:blip r:embed="rId18" cstate="hqprint">
                            <a:extLst>
                              <a:ext uri="{28A0092B-C50C-407E-A947-70E740481C1C}">
                                <a14:useLocalDpi xmlns:a14="http://schemas.microsoft.com/office/drawing/2010/main" val="0"/>
                              </a:ext>
                            </a:extLst>
                          </a:blip>
                          <a:stretch>
                            <a:fillRect/>
                          </a:stretch>
                        </pic:blipFill>
                        <pic:spPr>
                          <a:xfrm>
                            <a:off x="0" y="0"/>
                            <a:ext cx="2981325" cy="1800225"/>
                          </a:xfrm>
                          <a:prstGeom prst="rect">
                            <a:avLst/>
                          </a:prstGeom>
                        </pic:spPr>
                      </pic:pic>
                    </a:graphicData>
                  </a:graphic>
                </wp:inline>
              </w:drawing>
            </w:r>
          </w:p>
        </w:tc>
      </w:tr>
      <w:tr w:rsidR="0038479F" w:rsidRPr="002F7C94" w14:paraId="33A4A652" w14:textId="77777777" w:rsidTr="58DC1D24">
        <w:tc>
          <w:tcPr>
            <w:tcW w:w="2729" w:type="dxa"/>
            <w:shd w:val="clear" w:color="auto" w:fill="B4C6E7" w:themeFill="accent1" w:themeFillTint="66"/>
          </w:tcPr>
          <w:p w14:paraId="5D14FED0" w14:textId="32350F71" w:rsidR="0038479F" w:rsidRPr="00EC720E" w:rsidRDefault="53DA7273" w:rsidP="00EC720E">
            <w:pPr>
              <w:rPr>
                <w:b/>
                <w:bCs/>
              </w:rPr>
            </w:pPr>
            <w:bookmarkStart w:id="1849" w:name="_Toc119925288"/>
            <w:bookmarkStart w:id="1850" w:name="_Toc119927042"/>
            <w:bookmarkStart w:id="1851" w:name="_Toc119942848"/>
            <w:bookmarkStart w:id="1852" w:name="_Toc120583544"/>
            <w:bookmarkStart w:id="1853" w:name="_Toc121321503"/>
            <w:bookmarkStart w:id="1854" w:name="_Toc121921142"/>
            <w:bookmarkStart w:id="1855" w:name="_Toc121921880"/>
            <w:bookmarkStart w:id="1856" w:name="_Toc123135138"/>
            <w:r w:rsidRPr="00EC720E">
              <w:rPr>
                <w:b/>
                <w:bCs/>
              </w:rPr>
              <w:t xml:space="preserve">Aanvullende </w:t>
            </w:r>
            <w:r w:rsidR="3410BC4E" w:rsidRPr="00EC720E">
              <w:rPr>
                <w:b/>
                <w:bCs/>
              </w:rPr>
              <w:t>Documentatie</w:t>
            </w:r>
            <w:bookmarkEnd w:id="1849"/>
            <w:bookmarkEnd w:id="1850"/>
            <w:bookmarkEnd w:id="1851"/>
            <w:bookmarkEnd w:id="1852"/>
            <w:bookmarkEnd w:id="1853"/>
            <w:bookmarkEnd w:id="1854"/>
            <w:bookmarkEnd w:id="1855"/>
            <w:bookmarkEnd w:id="1856"/>
            <w:r w:rsidR="3410BC4E" w:rsidRPr="00EC720E">
              <w:rPr>
                <w:b/>
                <w:bCs/>
              </w:rPr>
              <w:t xml:space="preserve"> </w:t>
            </w:r>
          </w:p>
        </w:tc>
        <w:tc>
          <w:tcPr>
            <w:tcW w:w="4921" w:type="dxa"/>
          </w:tcPr>
          <w:p w14:paraId="70FA0A09" w14:textId="0A261634" w:rsidR="0038479F" w:rsidRPr="003A5144" w:rsidRDefault="5FCB366A" w:rsidP="00EC720E">
            <w:r>
              <w:t>Beschikbaar</w:t>
            </w:r>
            <w:r w:rsidR="060C7FAA">
              <w:t>, zie document</w:t>
            </w:r>
            <w:r w:rsidR="0A3AE297">
              <w:t>en</w:t>
            </w:r>
            <w:r w:rsidR="060C7FAA">
              <w:t>:</w:t>
            </w:r>
          </w:p>
          <w:p w14:paraId="1EB0C46A" w14:textId="2B9B98AF" w:rsidR="0038479F" w:rsidRDefault="7904C175" w:rsidP="00EC720E">
            <w:r>
              <w:t>MICIS 1.1 Aanmeldzuilen V0.4</w:t>
            </w:r>
          </w:p>
          <w:p w14:paraId="57B79539" w14:textId="68BC4CC8" w:rsidR="76A6BF9B" w:rsidRPr="009C2BEF" w:rsidRDefault="76A6BF9B" w:rsidP="00EC720E">
            <w:pPr>
              <w:rPr>
                <w:lang w:val="en-US"/>
              </w:rPr>
            </w:pPr>
            <w:r w:rsidRPr="009C2BEF">
              <w:rPr>
                <w:lang w:val="en-US"/>
              </w:rPr>
              <w:t xml:space="preserve">Use Case A.1 - Workflow messages - </w:t>
            </w:r>
            <w:proofErr w:type="spellStart"/>
            <w:r w:rsidRPr="009C2BEF">
              <w:rPr>
                <w:lang w:val="en-US"/>
              </w:rPr>
              <w:t>Aanmeldzuilen</w:t>
            </w:r>
            <w:proofErr w:type="spellEnd"/>
            <w:r w:rsidRPr="009C2BEF">
              <w:rPr>
                <w:lang w:val="en-US"/>
              </w:rPr>
              <w:t xml:space="preserve"> - v0.9</w:t>
            </w:r>
          </w:p>
          <w:p w14:paraId="794D153E" w14:textId="6CB2B403" w:rsidR="00221447" w:rsidRPr="009C2BEF" w:rsidRDefault="00221447" w:rsidP="00EC720E">
            <w:pPr>
              <w:rPr>
                <w:lang w:val="en-US"/>
              </w:rPr>
            </w:pPr>
          </w:p>
        </w:tc>
      </w:tr>
      <w:tr w:rsidR="0038479F" w14:paraId="2A9B27A0" w14:textId="77777777" w:rsidTr="58DC1D24">
        <w:tc>
          <w:tcPr>
            <w:tcW w:w="2729" w:type="dxa"/>
            <w:shd w:val="clear" w:color="auto" w:fill="B4C6E7" w:themeFill="accent1" w:themeFillTint="66"/>
          </w:tcPr>
          <w:p w14:paraId="17B53968" w14:textId="77777777" w:rsidR="0038479F" w:rsidRPr="00EC720E" w:rsidRDefault="0038479F" w:rsidP="00EC720E">
            <w:pPr>
              <w:rPr>
                <w:b/>
                <w:bCs/>
              </w:rPr>
            </w:pPr>
            <w:bookmarkStart w:id="1857" w:name="_Toc119925290"/>
            <w:bookmarkStart w:id="1858" w:name="_Toc119927044"/>
            <w:bookmarkStart w:id="1859" w:name="_Toc119942850"/>
            <w:bookmarkStart w:id="1860" w:name="_Toc120583546"/>
            <w:bookmarkStart w:id="1861" w:name="_Toc121321505"/>
            <w:bookmarkStart w:id="1862" w:name="_Toc121921144"/>
            <w:bookmarkStart w:id="1863" w:name="_Toc121921882"/>
            <w:bookmarkStart w:id="1864" w:name="_Toc123135139"/>
            <w:r w:rsidRPr="00EC720E">
              <w:rPr>
                <w:b/>
                <w:bCs/>
              </w:rPr>
              <w:t>Toelichting</w:t>
            </w:r>
            <w:bookmarkEnd w:id="1857"/>
            <w:bookmarkEnd w:id="1858"/>
            <w:bookmarkEnd w:id="1859"/>
            <w:bookmarkEnd w:id="1860"/>
            <w:bookmarkEnd w:id="1861"/>
            <w:bookmarkEnd w:id="1862"/>
            <w:bookmarkEnd w:id="1863"/>
            <w:bookmarkEnd w:id="1864"/>
          </w:p>
        </w:tc>
        <w:tc>
          <w:tcPr>
            <w:tcW w:w="4921" w:type="dxa"/>
          </w:tcPr>
          <w:p w14:paraId="58B5F2AC" w14:textId="77777777" w:rsidR="0038479F" w:rsidRDefault="0038479F" w:rsidP="00EC720E">
            <w:r>
              <w:t xml:space="preserve">Geen </w:t>
            </w:r>
          </w:p>
          <w:p w14:paraId="16BCECE3" w14:textId="41D30D67" w:rsidR="00EC720E" w:rsidRPr="00182590" w:rsidRDefault="00EC720E" w:rsidP="00EC720E"/>
        </w:tc>
      </w:tr>
      <w:tr w:rsidR="0038479F" w14:paraId="363EFA20" w14:textId="77777777" w:rsidTr="58DC1D24">
        <w:tc>
          <w:tcPr>
            <w:tcW w:w="2729" w:type="dxa"/>
            <w:shd w:val="clear" w:color="auto" w:fill="B4C6E7" w:themeFill="accent1" w:themeFillTint="66"/>
          </w:tcPr>
          <w:p w14:paraId="67FFBD63" w14:textId="40981281" w:rsidR="0038479F" w:rsidRPr="00EC720E" w:rsidRDefault="0038479F" w:rsidP="00EC720E">
            <w:pPr>
              <w:rPr>
                <w:b/>
                <w:bCs/>
              </w:rPr>
            </w:pPr>
            <w:bookmarkStart w:id="1865" w:name="_Toc119925291"/>
            <w:bookmarkStart w:id="1866" w:name="_Toc119927045"/>
            <w:bookmarkStart w:id="1867" w:name="_Toc119942851"/>
            <w:bookmarkStart w:id="1868" w:name="_Toc120583547"/>
            <w:bookmarkStart w:id="1869" w:name="_Toc121321506"/>
            <w:bookmarkStart w:id="1870" w:name="_Toc121921145"/>
            <w:bookmarkStart w:id="1871" w:name="_Toc121921883"/>
            <w:bookmarkStart w:id="1872" w:name="_Toc123135140"/>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1865"/>
            <w:bookmarkEnd w:id="1866"/>
            <w:bookmarkEnd w:id="1867"/>
            <w:bookmarkEnd w:id="1868"/>
            <w:bookmarkEnd w:id="1869"/>
            <w:bookmarkEnd w:id="1870"/>
            <w:bookmarkEnd w:id="1871"/>
            <w:bookmarkEnd w:id="1872"/>
            <w:r w:rsidRPr="00EC720E">
              <w:rPr>
                <w:b/>
                <w:bCs/>
              </w:rPr>
              <w:t xml:space="preserve"> </w:t>
            </w:r>
          </w:p>
        </w:tc>
        <w:tc>
          <w:tcPr>
            <w:tcW w:w="4921" w:type="dxa"/>
          </w:tcPr>
          <w:p w14:paraId="46CAA114" w14:textId="0979ABE8" w:rsidR="0038479F" w:rsidRDefault="0038479F" w:rsidP="00EC720E">
            <w:pPr>
              <w:rPr>
                <w:b/>
              </w:rPr>
            </w:pPr>
            <w:bookmarkStart w:id="1873" w:name="_Toc119925292"/>
            <w:bookmarkStart w:id="1874" w:name="_Toc119927046"/>
            <w:bookmarkStart w:id="1875" w:name="_Toc119942852"/>
            <w:bookmarkStart w:id="1876" w:name="_Toc120583548"/>
            <w:bookmarkStart w:id="1877" w:name="_Toc121321507"/>
            <w:bookmarkStart w:id="1878" w:name="_Toc121921146"/>
            <w:bookmarkStart w:id="1879" w:name="_Toc121921884"/>
            <w:bookmarkStart w:id="1880" w:name="_Toc123135141"/>
            <w:r>
              <w:t xml:space="preserve">MB </w:t>
            </w:r>
            <w:r w:rsidR="53AED5B5">
              <w:t>025</w:t>
            </w:r>
            <w:bookmarkEnd w:id="1873"/>
            <w:bookmarkEnd w:id="1874"/>
            <w:bookmarkEnd w:id="1875"/>
            <w:bookmarkEnd w:id="1876"/>
            <w:bookmarkEnd w:id="1877"/>
            <w:bookmarkEnd w:id="1878"/>
            <w:bookmarkEnd w:id="1879"/>
            <w:bookmarkEnd w:id="1880"/>
          </w:p>
          <w:p w14:paraId="1A499DFC" w14:textId="77777777" w:rsidR="0038479F" w:rsidRPr="00D63592" w:rsidRDefault="0038479F" w:rsidP="00EC720E"/>
        </w:tc>
      </w:tr>
    </w:tbl>
    <w:p w14:paraId="5E7E3C41" w14:textId="77777777" w:rsidR="0038479F" w:rsidRDefault="0038479F" w:rsidP="0038479F"/>
    <w:p w14:paraId="03F828E4" w14:textId="77777777" w:rsidR="0038479F" w:rsidRDefault="0038479F" w:rsidP="0038479F"/>
    <w:p w14:paraId="5672802B" w14:textId="3FA9D3AB" w:rsidR="0038479F" w:rsidRDefault="5783222D" w:rsidP="00EC720E">
      <w:pPr>
        <w:pStyle w:val="Kop2"/>
      </w:pPr>
      <w:bookmarkStart w:id="1881" w:name="_Toc121321508"/>
      <w:bookmarkStart w:id="1882" w:name="_Toc121921147"/>
      <w:bookmarkStart w:id="1883" w:name="_Toc121921885"/>
      <w:bookmarkStart w:id="1884" w:name="_Toc124436893"/>
      <w:r w:rsidRPr="24881D37">
        <w:lastRenderedPageBreak/>
        <w:t>PXP-integratie</w:t>
      </w:r>
      <w:bookmarkEnd w:id="1881"/>
      <w:bookmarkEnd w:id="1882"/>
      <w:bookmarkEnd w:id="1883"/>
      <w:bookmarkEnd w:id="1884"/>
    </w:p>
    <w:p w14:paraId="0A66B9B1" w14:textId="7591FDB5" w:rsidR="0038479F" w:rsidRDefault="0038479F" w:rsidP="12731744"/>
    <w:tbl>
      <w:tblPr>
        <w:tblStyle w:val="Tabelraster"/>
        <w:tblW w:w="0" w:type="auto"/>
        <w:tblLook w:val="04A0" w:firstRow="1" w:lastRow="0" w:firstColumn="1" w:lastColumn="0" w:noHBand="0" w:noVBand="1"/>
      </w:tblPr>
      <w:tblGrid>
        <w:gridCol w:w="2729"/>
        <w:gridCol w:w="4921"/>
      </w:tblGrid>
      <w:tr w:rsidR="12731744" w14:paraId="4EA27D0D" w14:textId="77777777" w:rsidTr="4D353274">
        <w:tc>
          <w:tcPr>
            <w:tcW w:w="2729" w:type="dxa"/>
            <w:shd w:val="clear" w:color="auto" w:fill="B4C6E7" w:themeFill="accent1" w:themeFillTint="66"/>
          </w:tcPr>
          <w:p w14:paraId="3E11006C" w14:textId="77777777" w:rsidR="12731744" w:rsidRPr="00EC720E" w:rsidRDefault="12731744" w:rsidP="00EC720E">
            <w:pPr>
              <w:rPr>
                <w:b/>
                <w:bCs/>
              </w:rPr>
            </w:pPr>
            <w:bookmarkStart w:id="1885" w:name="_Toc120583550"/>
            <w:bookmarkStart w:id="1886" w:name="_Toc121321509"/>
            <w:bookmarkStart w:id="1887" w:name="_Toc121921148"/>
            <w:bookmarkStart w:id="1888" w:name="_Toc121921886"/>
            <w:bookmarkStart w:id="1889" w:name="_Toc123135143"/>
            <w:r w:rsidRPr="00EC720E">
              <w:rPr>
                <w:b/>
                <w:bCs/>
              </w:rPr>
              <w:t>Doel</w:t>
            </w:r>
            <w:bookmarkEnd w:id="1885"/>
            <w:bookmarkEnd w:id="1886"/>
            <w:bookmarkEnd w:id="1887"/>
            <w:bookmarkEnd w:id="1888"/>
            <w:bookmarkEnd w:id="1889"/>
          </w:p>
        </w:tc>
        <w:tc>
          <w:tcPr>
            <w:tcW w:w="4921" w:type="dxa"/>
          </w:tcPr>
          <w:p w14:paraId="589AC827" w14:textId="47FAB525" w:rsidR="13C09BDB" w:rsidRDefault="3007779B" w:rsidP="00EC720E">
            <w:pPr>
              <w:rPr>
                <w:b/>
              </w:rPr>
            </w:pPr>
            <w:bookmarkStart w:id="1890" w:name="_Toc123135144"/>
            <w:bookmarkStart w:id="1891" w:name="_Toc120583551"/>
            <w:bookmarkStart w:id="1892" w:name="_Toc121321510"/>
            <w:bookmarkStart w:id="1893" w:name="_Toc121921149"/>
            <w:bookmarkStart w:id="1894" w:name="_Toc121921887"/>
            <w:r>
              <w:t>Het door p</w:t>
            </w:r>
            <w:r w:rsidR="2EC3EBB2">
              <w:t xml:space="preserve">atiënten kunnen </w:t>
            </w:r>
            <w:r w:rsidR="5EF3DA24">
              <w:t xml:space="preserve">maken van </w:t>
            </w:r>
            <w:r w:rsidR="2EC3EBB2">
              <w:t>service gerelateerde oproepen</w:t>
            </w:r>
            <w:r w:rsidR="1749362B">
              <w:t xml:space="preserve"> met behulp van de </w:t>
            </w:r>
            <w:proofErr w:type="spellStart"/>
            <w:r w:rsidR="1749362B">
              <w:t>patiëntentablet</w:t>
            </w:r>
            <w:proofErr w:type="spellEnd"/>
            <w:r>
              <w:t>.</w:t>
            </w:r>
            <w:bookmarkEnd w:id="1890"/>
            <w:r>
              <w:t xml:space="preserve"> </w:t>
            </w:r>
          </w:p>
          <w:p w14:paraId="6C08598D" w14:textId="0DA60A62" w:rsidR="13C09BDB" w:rsidRDefault="2EC3EBB2" w:rsidP="00EC720E">
            <w:pPr>
              <w:rPr>
                <w:b/>
              </w:rPr>
            </w:pPr>
            <w:bookmarkStart w:id="1895" w:name="_Toc123135145"/>
            <w:r>
              <w:t xml:space="preserve">Daarop is een functie beschikbaar om service oproepen aan te maken </w:t>
            </w:r>
            <w:r w:rsidR="5EF3DA24">
              <w:t>voor o.a.</w:t>
            </w:r>
            <w:r>
              <w:t>: een extra kussen, extra deken, glaasje water etc.</w:t>
            </w:r>
            <w:bookmarkEnd w:id="1891"/>
            <w:r>
              <w:t xml:space="preserve"> </w:t>
            </w:r>
            <w:r w:rsidR="5EF3DA24">
              <w:t>Deze oproepen worden aangeboden naar de toegewezen facilitair medewerker van de afdeling, overeenkomstig de beschikbaarheid (tijden) van de medewerkers.</w:t>
            </w:r>
            <w:bookmarkEnd w:id="1892"/>
            <w:bookmarkEnd w:id="1893"/>
            <w:bookmarkEnd w:id="1894"/>
            <w:bookmarkEnd w:id="1895"/>
            <w:r w:rsidR="5EF3DA24">
              <w:t xml:space="preserve"> </w:t>
            </w:r>
          </w:p>
          <w:p w14:paraId="6D736352" w14:textId="177E6D7E" w:rsidR="12731744" w:rsidRDefault="12731744" w:rsidP="00EC720E"/>
        </w:tc>
      </w:tr>
      <w:tr w:rsidR="12731744" w14:paraId="25101841" w14:textId="77777777" w:rsidTr="4D353274">
        <w:tc>
          <w:tcPr>
            <w:tcW w:w="2729" w:type="dxa"/>
            <w:shd w:val="clear" w:color="auto" w:fill="B4C6E7" w:themeFill="accent1" w:themeFillTint="66"/>
          </w:tcPr>
          <w:p w14:paraId="24EB2F33" w14:textId="77777777" w:rsidR="12731744" w:rsidRPr="00EC720E" w:rsidRDefault="12731744" w:rsidP="00EC720E">
            <w:pPr>
              <w:rPr>
                <w:b/>
                <w:bCs/>
              </w:rPr>
            </w:pPr>
            <w:bookmarkStart w:id="1896" w:name="_Toc120583552"/>
            <w:bookmarkStart w:id="1897" w:name="_Toc121321511"/>
            <w:bookmarkStart w:id="1898" w:name="_Toc121921150"/>
            <w:bookmarkStart w:id="1899" w:name="_Toc121921888"/>
            <w:bookmarkStart w:id="1900" w:name="_Toc123135146"/>
            <w:r w:rsidRPr="00EC720E">
              <w:rPr>
                <w:b/>
                <w:bCs/>
              </w:rPr>
              <w:t>Toepassing</w:t>
            </w:r>
            <w:bookmarkEnd w:id="1896"/>
            <w:bookmarkEnd w:id="1897"/>
            <w:bookmarkEnd w:id="1898"/>
            <w:bookmarkEnd w:id="1899"/>
            <w:bookmarkEnd w:id="1900"/>
          </w:p>
          <w:p w14:paraId="6712895D" w14:textId="77777777" w:rsidR="12731744" w:rsidRPr="00EC720E" w:rsidRDefault="12731744" w:rsidP="00EC720E">
            <w:pPr>
              <w:rPr>
                <w:b/>
                <w:bCs/>
              </w:rPr>
            </w:pPr>
          </w:p>
        </w:tc>
        <w:tc>
          <w:tcPr>
            <w:tcW w:w="4921" w:type="dxa"/>
          </w:tcPr>
          <w:p w14:paraId="24BA10AF" w14:textId="77777777" w:rsidR="12731744" w:rsidRDefault="12731744" w:rsidP="00EC720E">
            <w:pPr>
              <w:rPr>
                <w:b/>
              </w:rPr>
            </w:pPr>
            <w:bookmarkStart w:id="1901" w:name="_Toc120583553"/>
            <w:bookmarkStart w:id="1902" w:name="_Toc121321512"/>
            <w:bookmarkStart w:id="1903" w:name="_Toc121921151"/>
            <w:bookmarkStart w:id="1904" w:name="_Toc121921889"/>
            <w:bookmarkStart w:id="1905" w:name="_Toc123135147"/>
            <w:r>
              <w:t>Message Broker</w:t>
            </w:r>
            <w:bookmarkEnd w:id="1901"/>
            <w:bookmarkEnd w:id="1902"/>
            <w:bookmarkEnd w:id="1903"/>
            <w:bookmarkEnd w:id="1904"/>
            <w:bookmarkEnd w:id="1905"/>
            <w:r>
              <w:t xml:space="preserve"> </w:t>
            </w:r>
          </w:p>
        </w:tc>
      </w:tr>
      <w:tr w:rsidR="12731744" w14:paraId="0DE3E08A" w14:textId="77777777" w:rsidTr="4D353274">
        <w:tc>
          <w:tcPr>
            <w:tcW w:w="2729" w:type="dxa"/>
            <w:shd w:val="clear" w:color="auto" w:fill="B4C6E7" w:themeFill="accent1" w:themeFillTint="66"/>
          </w:tcPr>
          <w:p w14:paraId="2B377367" w14:textId="77777777" w:rsidR="12731744" w:rsidRPr="00EC720E" w:rsidRDefault="12731744" w:rsidP="00EC720E">
            <w:pPr>
              <w:rPr>
                <w:b/>
                <w:bCs/>
              </w:rPr>
            </w:pPr>
            <w:bookmarkStart w:id="1906" w:name="_Toc120583554"/>
            <w:bookmarkStart w:id="1907" w:name="_Toc121321513"/>
            <w:bookmarkStart w:id="1908" w:name="_Toc121921152"/>
            <w:bookmarkStart w:id="1909" w:name="_Toc121921890"/>
            <w:bookmarkStart w:id="1910" w:name="_Toc123135148"/>
            <w:r w:rsidRPr="00EC720E">
              <w:rPr>
                <w:b/>
                <w:bCs/>
              </w:rPr>
              <w:t>Leverancier</w:t>
            </w:r>
            <w:bookmarkEnd w:id="1906"/>
            <w:bookmarkEnd w:id="1907"/>
            <w:bookmarkEnd w:id="1908"/>
            <w:bookmarkEnd w:id="1909"/>
            <w:bookmarkEnd w:id="1910"/>
          </w:p>
        </w:tc>
        <w:tc>
          <w:tcPr>
            <w:tcW w:w="4921" w:type="dxa"/>
          </w:tcPr>
          <w:p w14:paraId="787F6FF2" w14:textId="70E5EB89" w:rsidR="3067687D" w:rsidRDefault="3067687D" w:rsidP="00EC720E">
            <w:r>
              <w:t xml:space="preserve">SPIE/ </w:t>
            </w:r>
            <w:proofErr w:type="spellStart"/>
            <w:r>
              <w:t>Ondamedia</w:t>
            </w:r>
            <w:proofErr w:type="spellEnd"/>
          </w:p>
          <w:p w14:paraId="5259D794" w14:textId="77777777" w:rsidR="12731744" w:rsidRDefault="12731744" w:rsidP="00EC720E"/>
        </w:tc>
      </w:tr>
      <w:tr w:rsidR="12731744" w14:paraId="50ED9501" w14:textId="77777777" w:rsidTr="4D353274">
        <w:tc>
          <w:tcPr>
            <w:tcW w:w="2729" w:type="dxa"/>
            <w:shd w:val="clear" w:color="auto" w:fill="B4C6E7" w:themeFill="accent1" w:themeFillTint="66"/>
          </w:tcPr>
          <w:p w14:paraId="69A51686" w14:textId="77777777" w:rsidR="12731744" w:rsidRPr="00EC720E" w:rsidRDefault="12731744" w:rsidP="00EC720E">
            <w:pPr>
              <w:rPr>
                <w:b/>
                <w:bCs/>
              </w:rPr>
            </w:pPr>
            <w:bookmarkStart w:id="1911" w:name="_Toc120583555"/>
            <w:bookmarkStart w:id="1912" w:name="_Toc121321514"/>
            <w:bookmarkStart w:id="1913" w:name="_Toc121921153"/>
            <w:bookmarkStart w:id="1914" w:name="_Toc121921891"/>
            <w:bookmarkStart w:id="1915" w:name="_Toc123135149"/>
            <w:r w:rsidRPr="00EC720E">
              <w:rPr>
                <w:b/>
                <w:bCs/>
              </w:rPr>
              <w:t>Bestaand integratievorm</w:t>
            </w:r>
            <w:bookmarkEnd w:id="1911"/>
            <w:bookmarkEnd w:id="1912"/>
            <w:bookmarkEnd w:id="1913"/>
            <w:bookmarkEnd w:id="1914"/>
            <w:bookmarkEnd w:id="1915"/>
          </w:p>
        </w:tc>
        <w:tc>
          <w:tcPr>
            <w:tcW w:w="4921" w:type="dxa"/>
          </w:tcPr>
          <w:p w14:paraId="4860D276" w14:textId="06DF6983" w:rsidR="7EAFD1CA" w:rsidRDefault="7EAFD1CA" w:rsidP="00EC720E">
            <w:r>
              <w:t>JSON</w:t>
            </w:r>
            <w:r w:rsidR="57918424">
              <w:t xml:space="preserve"> (Naar </w:t>
            </w:r>
            <w:proofErr w:type="spellStart"/>
            <w:r w:rsidR="57918424">
              <w:t>Ascom</w:t>
            </w:r>
            <w:proofErr w:type="spellEnd"/>
            <w:r w:rsidR="57918424">
              <w:t>)</w:t>
            </w:r>
          </w:p>
          <w:p w14:paraId="2A28ECFD" w14:textId="77777777" w:rsidR="12731744" w:rsidRDefault="12731744" w:rsidP="00EC720E"/>
        </w:tc>
      </w:tr>
      <w:tr w:rsidR="12731744" w14:paraId="1E45D51F" w14:textId="77777777" w:rsidTr="4D353274">
        <w:tc>
          <w:tcPr>
            <w:tcW w:w="2729" w:type="dxa"/>
            <w:shd w:val="clear" w:color="auto" w:fill="B4C6E7" w:themeFill="accent1" w:themeFillTint="66"/>
          </w:tcPr>
          <w:p w14:paraId="72235B7C" w14:textId="77777777" w:rsidR="12731744" w:rsidRPr="00EC720E" w:rsidRDefault="12731744" w:rsidP="00EC720E">
            <w:pPr>
              <w:rPr>
                <w:b/>
                <w:bCs/>
              </w:rPr>
            </w:pPr>
            <w:bookmarkStart w:id="1916" w:name="_Toc120583556"/>
            <w:bookmarkStart w:id="1917" w:name="_Toc121321515"/>
            <w:bookmarkStart w:id="1918" w:name="_Toc121921154"/>
            <w:bookmarkStart w:id="1919" w:name="_Toc121921892"/>
            <w:bookmarkStart w:id="1920" w:name="_Toc123135150"/>
            <w:r w:rsidRPr="00EC720E">
              <w:rPr>
                <w:b/>
                <w:bCs/>
              </w:rPr>
              <w:t>Gevraagde integratievorm</w:t>
            </w:r>
            <w:bookmarkEnd w:id="1916"/>
            <w:bookmarkEnd w:id="1917"/>
            <w:bookmarkEnd w:id="1918"/>
            <w:bookmarkEnd w:id="1919"/>
            <w:bookmarkEnd w:id="1920"/>
          </w:p>
        </w:tc>
        <w:tc>
          <w:tcPr>
            <w:tcW w:w="4921" w:type="dxa"/>
          </w:tcPr>
          <w:p w14:paraId="43A0609B" w14:textId="77777777" w:rsidR="12731744" w:rsidRDefault="15026FA8" w:rsidP="00EC720E">
            <w:r>
              <w:t>API</w:t>
            </w:r>
            <w:r w:rsidR="67B9F2DB">
              <w:t>/JSON</w:t>
            </w:r>
            <w:r>
              <w:t xml:space="preserve"> </w:t>
            </w:r>
          </w:p>
          <w:p w14:paraId="21A53A1D" w14:textId="591988C2" w:rsidR="00EC720E" w:rsidRDefault="00EC720E" w:rsidP="00EC720E"/>
        </w:tc>
      </w:tr>
      <w:tr w:rsidR="12731744" w14:paraId="09D9723D" w14:textId="77777777" w:rsidTr="4D353274">
        <w:tc>
          <w:tcPr>
            <w:tcW w:w="2729" w:type="dxa"/>
            <w:shd w:val="clear" w:color="auto" w:fill="B4C6E7" w:themeFill="accent1" w:themeFillTint="66"/>
          </w:tcPr>
          <w:p w14:paraId="689DFBCB" w14:textId="77777777" w:rsidR="12731744" w:rsidRPr="00EC720E" w:rsidRDefault="12731744" w:rsidP="00EC720E">
            <w:pPr>
              <w:rPr>
                <w:b/>
                <w:bCs/>
              </w:rPr>
            </w:pPr>
            <w:bookmarkStart w:id="1921" w:name="_Toc120583557"/>
            <w:bookmarkStart w:id="1922" w:name="_Toc121321516"/>
            <w:bookmarkStart w:id="1923" w:name="_Toc121921155"/>
            <w:bookmarkStart w:id="1924" w:name="_Toc121921893"/>
            <w:bookmarkStart w:id="1925" w:name="_Toc123135151"/>
            <w:proofErr w:type="spellStart"/>
            <w:r w:rsidRPr="00EC720E">
              <w:rPr>
                <w:b/>
                <w:bCs/>
              </w:rPr>
              <w:t>Use</w:t>
            </w:r>
            <w:proofErr w:type="spellEnd"/>
            <w:r w:rsidRPr="00EC720E">
              <w:rPr>
                <w:b/>
                <w:bCs/>
              </w:rPr>
              <w:t>-Case</w:t>
            </w:r>
            <w:bookmarkEnd w:id="1921"/>
            <w:bookmarkEnd w:id="1922"/>
            <w:bookmarkEnd w:id="1923"/>
            <w:bookmarkEnd w:id="1924"/>
            <w:bookmarkEnd w:id="1925"/>
          </w:p>
        </w:tc>
        <w:tc>
          <w:tcPr>
            <w:tcW w:w="4921" w:type="dxa"/>
          </w:tcPr>
          <w:p w14:paraId="080E0891" w14:textId="7C56C111" w:rsidR="12731744" w:rsidRPr="00CA779E" w:rsidRDefault="00CA779E" w:rsidP="00EC720E">
            <w:pPr>
              <w:rPr>
                <w:lang w:val="en-US"/>
              </w:rPr>
            </w:pPr>
            <w:proofErr w:type="spellStart"/>
            <w:r w:rsidRPr="00CA779E">
              <w:rPr>
                <w:lang w:val="en-US"/>
              </w:rPr>
              <w:t>Zie</w:t>
            </w:r>
            <w:proofErr w:type="spellEnd"/>
            <w:r w:rsidRPr="00CA779E">
              <w:rPr>
                <w:lang w:val="en-US"/>
              </w:rPr>
              <w:t xml:space="preserve"> </w:t>
            </w:r>
            <w:r>
              <w:rPr>
                <w:lang w:val="en-US"/>
              </w:rPr>
              <w:t xml:space="preserve">document </w:t>
            </w:r>
            <w:r w:rsidRPr="00CA779E">
              <w:rPr>
                <w:lang w:val="en-US"/>
              </w:rPr>
              <w:t xml:space="preserve">Use-case Patient Services – Service </w:t>
            </w:r>
            <w:proofErr w:type="spellStart"/>
            <w:r>
              <w:rPr>
                <w:lang w:val="en-US"/>
              </w:rPr>
              <w:t>oproepen</w:t>
            </w:r>
            <w:proofErr w:type="spellEnd"/>
          </w:p>
          <w:p w14:paraId="20260742" w14:textId="2DDE00EC" w:rsidR="6DC3EBF6" w:rsidRDefault="6DC3EBF6" w:rsidP="00EC720E">
            <w:r>
              <w:rPr>
                <w:noProof/>
                <w:lang w:val="en-US"/>
              </w:rPr>
              <w:drawing>
                <wp:inline distT="0" distB="0" distL="0" distR="0" wp14:anchorId="16FE5B8F" wp14:editId="6EC3EB82">
                  <wp:extent cx="2981325" cy="1628775"/>
                  <wp:effectExtent l="0" t="0" r="0" b="0"/>
                  <wp:docPr id="375423105" name="Afbeelding 375423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hqprint">
                            <a:extLst>
                              <a:ext uri="{28A0092B-C50C-407E-A947-70E740481C1C}">
                                <a14:useLocalDpi xmlns:a14="http://schemas.microsoft.com/office/drawing/2010/main" val="0"/>
                              </a:ext>
                            </a:extLst>
                          </a:blip>
                          <a:stretch>
                            <a:fillRect/>
                          </a:stretch>
                        </pic:blipFill>
                        <pic:spPr>
                          <a:xfrm>
                            <a:off x="0" y="0"/>
                            <a:ext cx="2981325" cy="1628775"/>
                          </a:xfrm>
                          <a:prstGeom prst="rect">
                            <a:avLst/>
                          </a:prstGeom>
                        </pic:spPr>
                      </pic:pic>
                    </a:graphicData>
                  </a:graphic>
                </wp:inline>
              </w:drawing>
            </w:r>
          </w:p>
        </w:tc>
      </w:tr>
      <w:tr w:rsidR="12731744" w:rsidRPr="002F7C94" w14:paraId="664025DF" w14:textId="77777777" w:rsidTr="4D353274">
        <w:tc>
          <w:tcPr>
            <w:tcW w:w="2729" w:type="dxa"/>
            <w:shd w:val="clear" w:color="auto" w:fill="B4C6E7" w:themeFill="accent1" w:themeFillTint="66"/>
          </w:tcPr>
          <w:p w14:paraId="3226BB29" w14:textId="16A37439" w:rsidR="12731744" w:rsidRPr="00EC720E" w:rsidRDefault="00CA779E" w:rsidP="00EC720E">
            <w:pPr>
              <w:rPr>
                <w:b/>
                <w:bCs/>
              </w:rPr>
            </w:pPr>
            <w:bookmarkStart w:id="1926" w:name="_Toc120583558"/>
            <w:bookmarkStart w:id="1927" w:name="_Toc121321517"/>
            <w:bookmarkStart w:id="1928" w:name="_Toc121921156"/>
            <w:bookmarkStart w:id="1929" w:name="_Toc121921894"/>
            <w:bookmarkStart w:id="1930" w:name="_Toc123135152"/>
            <w:r w:rsidRPr="00EC720E">
              <w:rPr>
                <w:b/>
                <w:bCs/>
              </w:rPr>
              <w:t>Aanvullende d</w:t>
            </w:r>
            <w:r w:rsidR="12731744" w:rsidRPr="00EC720E">
              <w:rPr>
                <w:b/>
                <w:bCs/>
              </w:rPr>
              <w:t>ocumentatie</w:t>
            </w:r>
            <w:bookmarkEnd w:id="1926"/>
            <w:bookmarkEnd w:id="1927"/>
            <w:bookmarkEnd w:id="1928"/>
            <w:bookmarkEnd w:id="1929"/>
            <w:bookmarkEnd w:id="1930"/>
            <w:r w:rsidR="12731744" w:rsidRPr="00EC720E">
              <w:rPr>
                <w:b/>
                <w:bCs/>
              </w:rPr>
              <w:t xml:space="preserve"> </w:t>
            </w:r>
          </w:p>
        </w:tc>
        <w:tc>
          <w:tcPr>
            <w:tcW w:w="4921" w:type="dxa"/>
          </w:tcPr>
          <w:p w14:paraId="1D19B69B" w14:textId="07E4CA83" w:rsidR="12731744" w:rsidRDefault="427EBA0D" w:rsidP="00EC720E">
            <w:r>
              <w:t>Beschikbaar</w:t>
            </w:r>
            <w:r w:rsidR="419D9856">
              <w:t>, zie documenten:</w:t>
            </w:r>
          </w:p>
          <w:p w14:paraId="62CE8946" w14:textId="570E3537" w:rsidR="12731744" w:rsidRDefault="513275F0" w:rsidP="00EC720E">
            <w:r>
              <w:t xml:space="preserve">Erasmus MC Functioneel Ontwerp </w:t>
            </w:r>
            <w:proofErr w:type="spellStart"/>
            <w:r>
              <w:t>Bedside</w:t>
            </w:r>
            <w:proofErr w:type="spellEnd"/>
            <w:r>
              <w:t xml:space="preserve"> </w:t>
            </w:r>
            <w:proofErr w:type="spellStart"/>
            <w:r>
              <w:t>Facilities</w:t>
            </w:r>
            <w:proofErr w:type="spellEnd"/>
            <w:r>
              <w:t xml:space="preserve"> 1.1</w:t>
            </w:r>
          </w:p>
          <w:p w14:paraId="00EB1F47" w14:textId="77777777" w:rsidR="12731744" w:rsidRDefault="7FCD9FF7" w:rsidP="00EC720E">
            <w:r>
              <w:t>Technical design PXP Erasmus_EN_0 2</w:t>
            </w:r>
          </w:p>
          <w:p w14:paraId="11CFFD6D" w14:textId="77777777" w:rsidR="00CA779E" w:rsidRDefault="1F92E36C" w:rsidP="00EC720E">
            <w:pPr>
              <w:rPr>
                <w:lang w:val="en-US"/>
              </w:rPr>
            </w:pPr>
            <w:r w:rsidRPr="51CC2BF1">
              <w:rPr>
                <w:lang w:val="en-US"/>
              </w:rPr>
              <w:t>Use-Case Patient-services / service-</w:t>
            </w:r>
            <w:proofErr w:type="spellStart"/>
            <w:r w:rsidRPr="51CC2BF1">
              <w:rPr>
                <w:lang w:val="en-US"/>
              </w:rPr>
              <w:t>oproepen</w:t>
            </w:r>
            <w:proofErr w:type="spellEnd"/>
            <w:r w:rsidRPr="51CC2BF1">
              <w:rPr>
                <w:lang w:val="en-US"/>
              </w:rPr>
              <w:t xml:space="preserve"> / </w:t>
            </w:r>
            <w:proofErr w:type="spellStart"/>
            <w:r w:rsidRPr="51CC2BF1">
              <w:rPr>
                <w:lang w:val="en-US"/>
              </w:rPr>
              <w:t>facilitaire</w:t>
            </w:r>
            <w:proofErr w:type="spellEnd"/>
            <w:r w:rsidRPr="51CC2BF1">
              <w:rPr>
                <w:lang w:val="en-US"/>
              </w:rPr>
              <w:t xml:space="preserve"> </w:t>
            </w:r>
            <w:proofErr w:type="spellStart"/>
            <w:r w:rsidRPr="51CC2BF1">
              <w:rPr>
                <w:lang w:val="en-US"/>
              </w:rPr>
              <w:t>oproepen</w:t>
            </w:r>
            <w:proofErr w:type="spellEnd"/>
          </w:p>
          <w:p w14:paraId="1AC1DD22" w14:textId="49D880BF" w:rsidR="00EC720E" w:rsidRPr="00CA779E" w:rsidRDefault="00EC720E" w:rsidP="00EC720E">
            <w:pPr>
              <w:rPr>
                <w:lang w:val="en-US"/>
              </w:rPr>
            </w:pPr>
          </w:p>
        </w:tc>
      </w:tr>
      <w:tr w:rsidR="12731744" w14:paraId="4F5BA977" w14:textId="77777777" w:rsidTr="4D353274">
        <w:tc>
          <w:tcPr>
            <w:tcW w:w="2729" w:type="dxa"/>
            <w:shd w:val="clear" w:color="auto" w:fill="B4C6E7" w:themeFill="accent1" w:themeFillTint="66"/>
          </w:tcPr>
          <w:p w14:paraId="13E6B77A" w14:textId="77777777" w:rsidR="12731744" w:rsidRPr="00EC720E" w:rsidRDefault="12731744" w:rsidP="00EC720E">
            <w:pPr>
              <w:rPr>
                <w:b/>
                <w:bCs/>
              </w:rPr>
            </w:pPr>
            <w:bookmarkStart w:id="1931" w:name="_Toc120583560"/>
            <w:bookmarkStart w:id="1932" w:name="_Toc121321519"/>
            <w:bookmarkStart w:id="1933" w:name="_Toc121921158"/>
            <w:bookmarkStart w:id="1934" w:name="_Toc121921896"/>
            <w:bookmarkStart w:id="1935" w:name="_Toc123135153"/>
            <w:r w:rsidRPr="00EC720E">
              <w:rPr>
                <w:b/>
                <w:bCs/>
              </w:rPr>
              <w:t>Toelichting</w:t>
            </w:r>
            <w:bookmarkEnd w:id="1931"/>
            <w:bookmarkEnd w:id="1932"/>
            <w:bookmarkEnd w:id="1933"/>
            <w:bookmarkEnd w:id="1934"/>
            <w:bookmarkEnd w:id="1935"/>
          </w:p>
        </w:tc>
        <w:tc>
          <w:tcPr>
            <w:tcW w:w="4921" w:type="dxa"/>
          </w:tcPr>
          <w:p w14:paraId="6ED68BA5" w14:textId="77777777" w:rsidR="455C36FC" w:rsidRDefault="44EDEEBF" w:rsidP="00EC720E">
            <w:r>
              <w:t>Geen</w:t>
            </w:r>
          </w:p>
          <w:p w14:paraId="151479C4" w14:textId="19550CBE" w:rsidR="00EC720E" w:rsidRDefault="00EC720E" w:rsidP="00EC720E"/>
        </w:tc>
      </w:tr>
      <w:tr w:rsidR="12731744" w14:paraId="21512615" w14:textId="77777777" w:rsidTr="4D353274">
        <w:tc>
          <w:tcPr>
            <w:tcW w:w="2729" w:type="dxa"/>
            <w:shd w:val="clear" w:color="auto" w:fill="B4C6E7" w:themeFill="accent1" w:themeFillTint="66"/>
          </w:tcPr>
          <w:p w14:paraId="13423481" w14:textId="3C1ABA6B" w:rsidR="12731744" w:rsidRPr="00EC720E" w:rsidRDefault="12731744" w:rsidP="00EC720E">
            <w:pPr>
              <w:rPr>
                <w:b/>
                <w:bCs/>
              </w:rPr>
            </w:pPr>
            <w:bookmarkStart w:id="1936" w:name="_Toc120583561"/>
            <w:bookmarkStart w:id="1937" w:name="_Toc121321520"/>
            <w:bookmarkStart w:id="1938" w:name="_Toc121921159"/>
            <w:bookmarkStart w:id="1939" w:name="_Toc121921897"/>
            <w:bookmarkStart w:id="1940" w:name="_Toc123135154"/>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1936"/>
            <w:bookmarkEnd w:id="1937"/>
            <w:bookmarkEnd w:id="1938"/>
            <w:bookmarkEnd w:id="1939"/>
            <w:bookmarkEnd w:id="1940"/>
            <w:r w:rsidRPr="00EC720E">
              <w:rPr>
                <w:b/>
                <w:bCs/>
              </w:rPr>
              <w:t xml:space="preserve"> </w:t>
            </w:r>
          </w:p>
        </w:tc>
        <w:tc>
          <w:tcPr>
            <w:tcW w:w="4921" w:type="dxa"/>
          </w:tcPr>
          <w:p w14:paraId="66CAE803" w14:textId="2B010319" w:rsidR="12731744" w:rsidRDefault="12731744" w:rsidP="00EC720E">
            <w:pPr>
              <w:rPr>
                <w:b/>
              </w:rPr>
            </w:pPr>
            <w:bookmarkStart w:id="1941" w:name="_Toc120583562"/>
            <w:bookmarkStart w:id="1942" w:name="_Toc121321521"/>
            <w:bookmarkStart w:id="1943" w:name="_Toc121921160"/>
            <w:bookmarkStart w:id="1944" w:name="_Toc121921898"/>
            <w:bookmarkStart w:id="1945" w:name="_Toc123135155"/>
            <w:r>
              <w:t>MB</w:t>
            </w:r>
            <w:r w:rsidR="00F61C95">
              <w:t xml:space="preserve"> 015; MP</w:t>
            </w:r>
            <w:r>
              <w:t xml:space="preserve"> 025</w:t>
            </w:r>
            <w:bookmarkEnd w:id="1941"/>
            <w:bookmarkEnd w:id="1942"/>
            <w:bookmarkEnd w:id="1943"/>
            <w:bookmarkEnd w:id="1944"/>
            <w:bookmarkEnd w:id="1945"/>
          </w:p>
          <w:p w14:paraId="792DC34D" w14:textId="77777777" w:rsidR="12731744" w:rsidRDefault="12731744" w:rsidP="00EC720E"/>
        </w:tc>
      </w:tr>
    </w:tbl>
    <w:p w14:paraId="40DB8E02" w14:textId="447B5D12" w:rsidR="0038479F" w:rsidRDefault="0038479F" w:rsidP="12731744"/>
    <w:p w14:paraId="5186B13D" w14:textId="21EBD3EE" w:rsidR="0038479F" w:rsidRDefault="0038479F" w:rsidP="12731744"/>
    <w:p w14:paraId="3D404BC9" w14:textId="77777777" w:rsidR="00EF5E41" w:rsidRDefault="00EF5E41" w:rsidP="0038479F"/>
    <w:p w14:paraId="61319B8A" w14:textId="77777777" w:rsidR="00EF5E41" w:rsidRDefault="00EF5E41">
      <w:pPr>
        <w:widowControl/>
        <w:spacing w:line="240" w:lineRule="auto"/>
      </w:pPr>
      <w:r>
        <w:br w:type="page"/>
      </w:r>
    </w:p>
    <w:p w14:paraId="40686393" w14:textId="10794340" w:rsidR="00EF5E41" w:rsidRPr="00EC720E" w:rsidRDefault="6294C0DC" w:rsidP="00EC720E">
      <w:pPr>
        <w:pStyle w:val="Kop1"/>
      </w:pPr>
      <w:bookmarkStart w:id="1946" w:name="_Toc121321522"/>
      <w:bookmarkStart w:id="1947" w:name="_Toc121921161"/>
      <w:bookmarkStart w:id="1948" w:name="_Toc121921899"/>
      <w:bookmarkStart w:id="1949" w:name="_Toc124436894"/>
      <w:r w:rsidRPr="00EC720E">
        <w:lastRenderedPageBreak/>
        <w:t>Toelichting n</w:t>
      </w:r>
      <w:r w:rsidR="5B22C0C5" w:rsidRPr="00EC720E">
        <w:t>ieuwe integraties</w:t>
      </w:r>
      <w:bookmarkEnd w:id="1946"/>
      <w:bookmarkEnd w:id="1947"/>
      <w:bookmarkEnd w:id="1948"/>
      <w:bookmarkEnd w:id="1949"/>
    </w:p>
    <w:p w14:paraId="0F312EB0" w14:textId="2B38A70D" w:rsidR="00270119" w:rsidRDefault="00270119" w:rsidP="00270119">
      <w:r>
        <w:t xml:space="preserve">In dit hoofdstuk worden nieuwe, nog te realiseren, integraties nader toegelicht. </w:t>
      </w:r>
      <w:proofErr w:type="gramStart"/>
      <w:r>
        <w:t>Indien</w:t>
      </w:r>
      <w:proofErr w:type="gramEnd"/>
      <w:r>
        <w:t xml:space="preserve"> voor de genoemde integraties vanuit de huidige leverancier van deze integratie (of onderdelen hiervan) een integratiedocument en/of implementatiehandleiding beschikbaar is dan wordt dit in de aanvullende documentatie aangeven en kan deze op verzoek beschikbaar worden gesteld aan </w:t>
      </w:r>
      <w:r w:rsidR="5F545082">
        <w:t>Inschrijver</w:t>
      </w:r>
      <w:r>
        <w:t xml:space="preserve">. Indien beschikbaar kan een </w:t>
      </w:r>
      <w:proofErr w:type="spellStart"/>
      <w:r>
        <w:t>use</w:t>
      </w:r>
      <w:proofErr w:type="spellEnd"/>
      <w:r>
        <w:t xml:space="preserve">-case met betrekking tot de te realiseren integratie beschikbaar gesteld worden en staat dit vermeld onder item </w:t>
      </w:r>
      <w:proofErr w:type="spellStart"/>
      <w:r>
        <w:t>use</w:t>
      </w:r>
      <w:proofErr w:type="spellEnd"/>
      <w:r>
        <w:t xml:space="preserve">-case. </w:t>
      </w:r>
    </w:p>
    <w:p w14:paraId="31A560F4" w14:textId="2347C340" w:rsidR="00EF5E41" w:rsidRDefault="00EF5E41" w:rsidP="00EF5E41"/>
    <w:p w14:paraId="2FF5A6A3" w14:textId="117385B9" w:rsidR="00EF5E41" w:rsidRDefault="5B22C0C5" w:rsidP="00EC720E">
      <w:pPr>
        <w:pStyle w:val="Kop2"/>
      </w:pPr>
      <w:bookmarkStart w:id="1950" w:name="_Toc121321523"/>
      <w:bookmarkStart w:id="1951" w:name="_Toc121921162"/>
      <w:bookmarkStart w:id="1952" w:name="_Toc121921900"/>
      <w:bookmarkStart w:id="1953" w:name="_Toc124436895"/>
      <w:r w:rsidRPr="24881D37">
        <w:t>Laboratoriumsysteem - integratie</w:t>
      </w:r>
      <w:bookmarkEnd w:id="1950"/>
      <w:bookmarkEnd w:id="1951"/>
      <w:bookmarkEnd w:id="1952"/>
      <w:bookmarkEnd w:id="1953"/>
    </w:p>
    <w:p w14:paraId="70DF735C" w14:textId="77777777" w:rsidR="00EF5E41" w:rsidRDefault="00EF5E41" w:rsidP="00EF5E41"/>
    <w:tbl>
      <w:tblPr>
        <w:tblStyle w:val="Tabelraster"/>
        <w:tblW w:w="0" w:type="auto"/>
        <w:tblLook w:val="04A0" w:firstRow="1" w:lastRow="0" w:firstColumn="1" w:lastColumn="0" w:noHBand="0" w:noVBand="1"/>
      </w:tblPr>
      <w:tblGrid>
        <w:gridCol w:w="2729"/>
        <w:gridCol w:w="4921"/>
      </w:tblGrid>
      <w:tr w:rsidR="00EF5E41" w14:paraId="40C19BD0" w14:textId="77777777" w:rsidTr="42DBE984">
        <w:tc>
          <w:tcPr>
            <w:tcW w:w="2729" w:type="dxa"/>
            <w:shd w:val="clear" w:color="auto" w:fill="B4C6E7" w:themeFill="accent1" w:themeFillTint="66"/>
          </w:tcPr>
          <w:p w14:paraId="19CE6F07" w14:textId="77777777" w:rsidR="00EF5E41" w:rsidRPr="00EC720E" w:rsidRDefault="00EF5E41" w:rsidP="00EC720E">
            <w:pPr>
              <w:rPr>
                <w:b/>
                <w:bCs/>
              </w:rPr>
            </w:pPr>
            <w:bookmarkStart w:id="1954" w:name="_Toc119927061"/>
            <w:bookmarkStart w:id="1955" w:name="_Toc119942855"/>
            <w:bookmarkStart w:id="1956" w:name="_Toc120583565"/>
            <w:bookmarkStart w:id="1957" w:name="_Toc121321524"/>
            <w:bookmarkStart w:id="1958" w:name="_Toc121921163"/>
            <w:bookmarkStart w:id="1959" w:name="_Toc121921901"/>
            <w:bookmarkStart w:id="1960" w:name="_Toc123135158"/>
            <w:r w:rsidRPr="00EC720E">
              <w:rPr>
                <w:b/>
                <w:bCs/>
              </w:rPr>
              <w:t>Doel</w:t>
            </w:r>
            <w:bookmarkEnd w:id="1954"/>
            <w:bookmarkEnd w:id="1955"/>
            <w:bookmarkEnd w:id="1956"/>
            <w:bookmarkEnd w:id="1957"/>
            <w:bookmarkEnd w:id="1958"/>
            <w:bookmarkEnd w:id="1959"/>
            <w:bookmarkEnd w:id="1960"/>
          </w:p>
        </w:tc>
        <w:tc>
          <w:tcPr>
            <w:tcW w:w="4921" w:type="dxa"/>
          </w:tcPr>
          <w:p w14:paraId="523B96B2" w14:textId="2C36D99B" w:rsidR="00EF5E41" w:rsidRPr="000777D4" w:rsidRDefault="51CADF85" w:rsidP="00EC720E">
            <w:pPr>
              <w:rPr>
                <w:b/>
              </w:rPr>
            </w:pPr>
            <w:bookmarkStart w:id="1961" w:name="_Toc123135159"/>
            <w:bookmarkStart w:id="1962" w:name="_Toc119942856"/>
            <w:bookmarkStart w:id="1963" w:name="_Toc120583566"/>
            <w:bookmarkStart w:id="1964" w:name="_Toc121321525"/>
            <w:bookmarkStart w:id="1965" w:name="_Toc121921164"/>
            <w:bookmarkStart w:id="1966" w:name="_Toc121921902"/>
            <w:r>
              <w:t>Bij sterk afwijkende laboratoriumwaarden is het van belang om betrokken behandelend zaalarts en</w:t>
            </w:r>
            <w:r w:rsidR="00D52206">
              <w:t>/of</w:t>
            </w:r>
            <w:r>
              <w:t xml:space="preserve"> verpleegkundige snel te kunnen informeren.</w:t>
            </w:r>
            <w:bookmarkEnd w:id="1961"/>
            <w:r>
              <w:t xml:space="preserve"> </w:t>
            </w:r>
          </w:p>
          <w:p w14:paraId="72EAB92D" w14:textId="55C6E67D" w:rsidR="00EF5E41" w:rsidRPr="000777D4" w:rsidRDefault="51CADF85" w:rsidP="00EC720E">
            <w:pPr>
              <w:rPr>
                <w:b/>
              </w:rPr>
            </w:pPr>
            <w:bookmarkStart w:id="1967" w:name="_Toc123135160"/>
            <w:r>
              <w:t>Op grond van de toewijzing in de Message Broker kan met behulp van een notificatiebericht beide</w:t>
            </w:r>
            <w:r w:rsidR="36C82687">
              <w:t xml:space="preserve"> zorgverleners</w:t>
            </w:r>
            <w:r>
              <w:t xml:space="preserve"> snel </w:t>
            </w:r>
            <w:r w:rsidR="08220172">
              <w:t xml:space="preserve">geïnformeerd </w:t>
            </w:r>
            <w:r>
              <w:t>worden.</w:t>
            </w:r>
            <w:bookmarkEnd w:id="1962"/>
            <w:bookmarkEnd w:id="1963"/>
            <w:bookmarkEnd w:id="1964"/>
            <w:bookmarkEnd w:id="1965"/>
            <w:bookmarkEnd w:id="1966"/>
            <w:bookmarkEnd w:id="1967"/>
            <w:r>
              <w:t xml:space="preserve"> </w:t>
            </w:r>
          </w:p>
          <w:p w14:paraId="33D28B4B" w14:textId="77777777" w:rsidR="00EF5E41" w:rsidRPr="00C40698" w:rsidRDefault="00EF5E41" w:rsidP="00EC720E"/>
        </w:tc>
      </w:tr>
      <w:tr w:rsidR="00EF5E41" w14:paraId="413BFA73" w14:textId="77777777" w:rsidTr="42DBE984">
        <w:tc>
          <w:tcPr>
            <w:tcW w:w="2729" w:type="dxa"/>
            <w:shd w:val="clear" w:color="auto" w:fill="B4C6E7" w:themeFill="accent1" w:themeFillTint="66"/>
          </w:tcPr>
          <w:p w14:paraId="71824201" w14:textId="77777777" w:rsidR="00EF5E41" w:rsidRPr="00EC720E" w:rsidRDefault="00EF5E41" w:rsidP="00EC720E">
            <w:pPr>
              <w:rPr>
                <w:b/>
                <w:bCs/>
              </w:rPr>
            </w:pPr>
            <w:bookmarkStart w:id="1968" w:name="_Toc119927062"/>
            <w:bookmarkStart w:id="1969" w:name="_Toc119942857"/>
            <w:bookmarkStart w:id="1970" w:name="_Toc120583567"/>
            <w:bookmarkStart w:id="1971" w:name="_Toc121321526"/>
            <w:bookmarkStart w:id="1972" w:name="_Toc121921165"/>
            <w:bookmarkStart w:id="1973" w:name="_Toc121921903"/>
            <w:bookmarkStart w:id="1974" w:name="_Toc123135161"/>
            <w:r w:rsidRPr="00EC720E">
              <w:rPr>
                <w:b/>
                <w:bCs/>
              </w:rPr>
              <w:t>Toepassing</w:t>
            </w:r>
            <w:bookmarkEnd w:id="1968"/>
            <w:bookmarkEnd w:id="1969"/>
            <w:bookmarkEnd w:id="1970"/>
            <w:bookmarkEnd w:id="1971"/>
            <w:bookmarkEnd w:id="1972"/>
            <w:bookmarkEnd w:id="1973"/>
            <w:bookmarkEnd w:id="1974"/>
          </w:p>
          <w:p w14:paraId="37EFA3E3" w14:textId="77777777" w:rsidR="00EF5E41" w:rsidRPr="00EC720E" w:rsidRDefault="00EF5E41" w:rsidP="00EC720E">
            <w:pPr>
              <w:rPr>
                <w:b/>
                <w:bCs/>
              </w:rPr>
            </w:pPr>
          </w:p>
        </w:tc>
        <w:tc>
          <w:tcPr>
            <w:tcW w:w="4921" w:type="dxa"/>
          </w:tcPr>
          <w:p w14:paraId="77DF0757" w14:textId="77777777" w:rsidR="00EF5E41" w:rsidRDefault="00EF5E41" w:rsidP="00EC720E">
            <w:pPr>
              <w:rPr>
                <w:b/>
              </w:rPr>
            </w:pPr>
            <w:bookmarkStart w:id="1975" w:name="_Toc119927063"/>
            <w:bookmarkStart w:id="1976" w:name="_Toc119942858"/>
            <w:bookmarkStart w:id="1977" w:name="_Toc120583568"/>
            <w:bookmarkStart w:id="1978" w:name="_Toc121321527"/>
            <w:bookmarkStart w:id="1979" w:name="_Toc121921166"/>
            <w:bookmarkStart w:id="1980" w:name="_Toc121921904"/>
            <w:bookmarkStart w:id="1981" w:name="_Toc123135162"/>
            <w:r>
              <w:t>Message Broker</w:t>
            </w:r>
            <w:bookmarkEnd w:id="1975"/>
            <w:bookmarkEnd w:id="1976"/>
            <w:bookmarkEnd w:id="1977"/>
            <w:bookmarkEnd w:id="1978"/>
            <w:bookmarkEnd w:id="1979"/>
            <w:bookmarkEnd w:id="1980"/>
            <w:bookmarkEnd w:id="1981"/>
          </w:p>
        </w:tc>
      </w:tr>
      <w:tr w:rsidR="00EF5E41" w14:paraId="6B4E79D9" w14:textId="77777777" w:rsidTr="42DBE984">
        <w:tc>
          <w:tcPr>
            <w:tcW w:w="2729" w:type="dxa"/>
            <w:shd w:val="clear" w:color="auto" w:fill="B4C6E7" w:themeFill="accent1" w:themeFillTint="66"/>
          </w:tcPr>
          <w:p w14:paraId="49E8C143" w14:textId="77777777" w:rsidR="00EF5E41" w:rsidRPr="00EC720E" w:rsidRDefault="00EF5E41" w:rsidP="00EC720E">
            <w:pPr>
              <w:rPr>
                <w:b/>
                <w:bCs/>
              </w:rPr>
            </w:pPr>
            <w:bookmarkStart w:id="1982" w:name="_Toc119927064"/>
            <w:bookmarkStart w:id="1983" w:name="_Toc119942859"/>
            <w:bookmarkStart w:id="1984" w:name="_Toc120583569"/>
            <w:bookmarkStart w:id="1985" w:name="_Toc121321528"/>
            <w:bookmarkStart w:id="1986" w:name="_Toc121921167"/>
            <w:bookmarkStart w:id="1987" w:name="_Toc121921905"/>
            <w:bookmarkStart w:id="1988" w:name="_Toc123135163"/>
            <w:r w:rsidRPr="00EC720E">
              <w:rPr>
                <w:b/>
                <w:bCs/>
              </w:rPr>
              <w:t>Leverancier</w:t>
            </w:r>
            <w:bookmarkEnd w:id="1982"/>
            <w:bookmarkEnd w:id="1983"/>
            <w:bookmarkEnd w:id="1984"/>
            <w:bookmarkEnd w:id="1985"/>
            <w:bookmarkEnd w:id="1986"/>
            <w:bookmarkEnd w:id="1987"/>
            <w:bookmarkEnd w:id="1988"/>
          </w:p>
        </w:tc>
        <w:tc>
          <w:tcPr>
            <w:tcW w:w="4921" w:type="dxa"/>
          </w:tcPr>
          <w:p w14:paraId="4E5101C4" w14:textId="77777777" w:rsidR="00EF5E41" w:rsidRDefault="00EF5E41" w:rsidP="00EC720E">
            <w:proofErr w:type="spellStart"/>
            <w:r>
              <w:t>Bodegro</w:t>
            </w:r>
            <w:proofErr w:type="spellEnd"/>
          </w:p>
          <w:p w14:paraId="2DC44586" w14:textId="77777777" w:rsidR="00EF5E41" w:rsidRPr="00C40698" w:rsidRDefault="00EF5E41" w:rsidP="00EC720E"/>
        </w:tc>
      </w:tr>
      <w:tr w:rsidR="00EF5E41" w14:paraId="51E705D5" w14:textId="77777777" w:rsidTr="42DBE984">
        <w:tc>
          <w:tcPr>
            <w:tcW w:w="2729" w:type="dxa"/>
            <w:shd w:val="clear" w:color="auto" w:fill="B4C6E7" w:themeFill="accent1" w:themeFillTint="66"/>
          </w:tcPr>
          <w:p w14:paraId="3EEBBD5A" w14:textId="77777777" w:rsidR="00EF5E41" w:rsidRPr="00EC720E" w:rsidRDefault="00EF5E41" w:rsidP="00EC720E">
            <w:pPr>
              <w:rPr>
                <w:b/>
                <w:bCs/>
              </w:rPr>
            </w:pPr>
            <w:bookmarkStart w:id="1989" w:name="_Toc119927065"/>
            <w:bookmarkStart w:id="1990" w:name="_Toc119942860"/>
            <w:bookmarkStart w:id="1991" w:name="_Toc120583570"/>
            <w:bookmarkStart w:id="1992" w:name="_Toc121321529"/>
            <w:bookmarkStart w:id="1993" w:name="_Toc121921168"/>
            <w:bookmarkStart w:id="1994" w:name="_Toc121921906"/>
            <w:bookmarkStart w:id="1995" w:name="_Toc123135164"/>
            <w:r w:rsidRPr="00EC720E">
              <w:rPr>
                <w:b/>
                <w:bCs/>
              </w:rPr>
              <w:t>Bestaand integratievorm</w:t>
            </w:r>
            <w:bookmarkEnd w:id="1989"/>
            <w:bookmarkEnd w:id="1990"/>
            <w:bookmarkEnd w:id="1991"/>
            <w:bookmarkEnd w:id="1992"/>
            <w:bookmarkEnd w:id="1993"/>
            <w:bookmarkEnd w:id="1994"/>
            <w:bookmarkEnd w:id="1995"/>
          </w:p>
        </w:tc>
        <w:tc>
          <w:tcPr>
            <w:tcW w:w="4921" w:type="dxa"/>
          </w:tcPr>
          <w:p w14:paraId="4988DF76" w14:textId="260C803B" w:rsidR="1AAD8E42" w:rsidRDefault="1AAD8E42" w:rsidP="00EC720E">
            <w:r>
              <w:t>Niet van toepassing</w:t>
            </w:r>
          </w:p>
          <w:p w14:paraId="1728B4D0" w14:textId="77777777" w:rsidR="00EF5E41" w:rsidRPr="00E53B4E" w:rsidRDefault="00EF5E41" w:rsidP="00EC720E"/>
        </w:tc>
      </w:tr>
      <w:tr w:rsidR="00EF5E41" w14:paraId="38CF3C94" w14:textId="77777777" w:rsidTr="42DBE984">
        <w:tc>
          <w:tcPr>
            <w:tcW w:w="2729" w:type="dxa"/>
            <w:shd w:val="clear" w:color="auto" w:fill="B4C6E7" w:themeFill="accent1" w:themeFillTint="66"/>
          </w:tcPr>
          <w:p w14:paraId="3D9C0AC7" w14:textId="77777777" w:rsidR="00EF5E41" w:rsidRPr="00EC720E" w:rsidRDefault="00EF5E41" w:rsidP="00EC720E">
            <w:pPr>
              <w:rPr>
                <w:b/>
                <w:bCs/>
              </w:rPr>
            </w:pPr>
            <w:bookmarkStart w:id="1996" w:name="_Toc119927066"/>
            <w:bookmarkStart w:id="1997" w:name="_Toc119942861"/>
            <w:bookmarkStart w:id="1998" w:name="_Toc120583571"/>
            <w:bookmarkStart w:id="1999" w:name="_Toc121321530"/>
            <w:bookmarkStart w:id="2000" w:name="_Toc121921169"/>
            <w:bookmarkStart w:id="2001" w:name="_Toc121921907"/>
            <w:bookmarkStart w:id="2002" w:name="_Toc123135165"/>
            <w:r w:rsidRPr="00EC720E">
              <w:rPr>
                <w:b/>
                <w:bCs/>
              </w:rPr>
              <w:t>Gevraagde integratievorm</w:t>
            </w:r>
            <w:bookmarkEnd w:id="1996"/>
            <w:bookmarkEnd w:id="1997"/>
            <w:bookmarkEnd w:id="1998"/>
            <w:bookmarkEnd w:id="1999"/>
            <w:bookmarkEnd w:id="2000"/>
            <w:bookmarkEnd w:id="2001"/>
            <w:bookmarkEnd w:id="2002"/>
          </w:p>
        </w:tc>
        <w:tc>
          <w:tcPr>
            <w:tcW w:w="4921" w:type="dxa"/>
          </w:tcPr>
          <w:p w14:paraId="2A3E9621" w14:textId="3594E38A" w:rsidR="05C4C95F" w:rsidRDefault="6620CBD4" w:rsidP="00EC720E">
            <w:r>
              <w:t>HL7 (ORL)/</w:t>
            </w:r>
            <w:r w:rsidR="7CBC8437">
              <w:t xml:space="preserve"> </w:t>
            </w:r>
            <w:r>
              <w:t>API</w:t>
            </w:r>
          </w:p>
          <w:p w14:paraId="7BD58BA2" w14:textId="77777777" w:rsidR="000777D4" w:rsidRPr="00C40698" w:rsidRDefault="000777D4" w:rsidP="00EC720E"/>
        </w:tc>
      </w:tr>
      <w:tr w:rsidR="00EF5E41" w14:paraId="536D915F" w14:textId="77777777" w:rsidTr="42DBE984">
        <w:tc>
          <w:tcPr>
            <w:tcW w:w="2729" w:type="dxa"/>
            <w:shd w:val="clear" w:color="auto" w:fill="B4C6E7" w:themeFill="accent1" w:themeFillTint="66"/>
          </w:tcPr>
          <w:p w14:paraId="27866E1E" w14:textId="77777777" w:rsidR="00EF5E41" w:rsidRPr="00EC720E" w:rsidRDefault="00EF5E41" w:rsidP="00EC720E">
            <w:pPr>
              <w:rPr>
                <w:b/>
                <w:bCs/>
              </w:rPr>
            </w:pPr>
            <w:bookmarkStart w:id="2003" w:name="_Toc119927067"/>
            <w:bookmarkStart w:id="2004" w:name="_Toc119942862"/>
            <w:bookmarkStart w:id="2005" w:name="_Toc120583572"/>
            <w:bookmarkStart w:id="2006" w:name="_Toc121321531"/>
            <w:bookmarkStart w:id="2007" w:name="_Toc121921170"/>
            <w:bookmarkStart w:id="2008" w:name="_Toc121921908"/>
            <w:bookmarkStart w:id="2009" w:name="_Toc123135166"/>
            <w:proofErr w:type="spellStart"/>
            <w:r w:rsidRPr="00EC720E">
              <w:rPr>
                <w:b/>
                <w:bCs/>
              </w:rPr>
              <w:t>Use</w:t>
            </w:r>
            <w:proofErr w:type="spellEnd"/>
            <w:r w:rsidRPr="00EC720E">
              <w:rPr>
                <w:b/>
                <w:bCs/>
              </w:rPr>
              <w:t>-Case</w:t>
            </w:r>
            <w:bookmarkEnd w:id="2003"/>
            <w:bookmarkEnd w:id="2004"/>
            <w:bookmarkEnd w:id="2005"/>
            <w:bookmarkEnd w:id="2006"/>
            <w:bookmarkEnd w:id="2007"/>
            <w:bookmarkEnd w:id="2008"/>
            <w:bookmarkEnd w:id="2009"/>
          </w:p>
        </w:tc>
        <w:tc>
          <w:tcPr>
            <w:tcW w:w="4921" w:type="dxa"/>
          </w:tcPr>
          <w:p w14:paraId="37BD60A9" w14:textId="652E913D" w:rsidR="00EF5E41" w:rsidRDefault="2C0A566C" w:rsidP="00EC720E">
            <w:r>
              <w:t xml:space="preserve">Met </w:t>
            </w:r>
            <w:r w:rsidR="1C1999E0">
              <w:t>Inschrijver</w:t>
            </w:r>
            <w:r>
              <w:t xml:space="preserve"> en opdrachtgever n</w:t>
            </w:r>
            <w:r w:rsidR="3CB6BC5E">
              <w:t xml:space="preserve">ader uit te werken </w:t>
            </w:r>
          </w:p>
          <w:p w14:paraId="44690661" w14:textId="77777777" w:rsidR="00EF5E41" w:rsidRPr="00C40698" w:rsidRDefault="00EF5E41" w:rsidP="00EC720E"/>
        </w:tc>
      </w:tr>
      <w:tr w:rsidR="00EF5E41" w14:paraId="185EDCC8" w14:textId="77777777" w:rsidTr="42DBE984">
        <w:tc>
          <w:tcPr>
            <w:tcW w:w="2729" w:type="dxa"/>
            <w:shd w:val="clear" w:color="auto" w:fill="B4C6E7" w:themeFill="accent1" w:themeFillTint="66"/>
          </w:tcPr>
          <w:p w14:paraId="247A3C00" w14:textId="2FB6F15E" w:rsidR="00EF5E41" w:rsidRPr="00EC720E" w:rsidRDefault="00270119" w:rsidP="00EC720E">
            <w:pPr>
              <w:rPr>
                <w:b/>
                <w:bCs/>
              </w:rPr>
            </w:pPr>
            <w:bookmarkStart w:id="2010" w:name="_Toc119927068"/>
            <w:bookmarkStart w:id="2011" w:name="_Toc119942863"/>
            <w:bookmarkStart w:id="2012" w:name="_Toc120583573"/>
            <w:bookmarkStart w:id="2013" w:name="_Toc121321532"/>
            <w:bookmarkStart w:id="2014" w:name="_Toc121921171"/>
            <w:bookmarkStart w:id="2015" w:name="_Toc121921909"/>
            <w:bookmarkStart w:id="2016" w:name="_Toc123135167"/>
            <w:r w:rsidRPr="00EC720E">
              <w:rPr>
                <w:b/>
                <w:bCs/>
              </w:rPr>
              <w:t>Aanvullende d</w:t>
            </w:r>
            <w:r w:rsidR="00EF5E41" w:rsidRPr="00EC720E">
              <w:rPr>
                <w:b/>
                <w:bCs/>
              </w:rPr>
              <w:t>ocumentatie</w:t>
            </w:r>
            <w:bookmarkEnd w:id="2010"/>
            <w:bookmarkEnd w:id="2011"/>
            <w:bookmarkEnd w:id="2012"/>
            <w:bookmarkEnd w:id="2013"/>
            <w:bookmarkEnd w:id="2014"/>
            <w:bookmarkEnd w:id="2015"/>
            <w:bookmarkEnd w:id="2016"/>
            <w:r w:rsidR="00EF5E41" w:rsidRPr="00EC720E">
              <w:rPr>
                <w:b/>
                <w:bCs/>
              </w:rPr>
              <w:t xml:space="preserve"> </w:t>
            </w:r>
          </w:p>
        </w:tc>
        <w:tc>
          <w:tcPr>
            <w:tcW w:w="4921" w:type="dxa"/>
          </w:tcPr>
          <w:p w14:paraId="04D2AD59" w14:textId="0B9A5222" w:rsidR="54C71DD9" w:rsidRDefault="54C71DD9" w:rsidP="00EC720E">
            <w:bookmarkStart w:id="2017" w:name="_Toc123135168"/>
            <w:r>
              <w:t>Geen</w:t>
            </w:r>
            <w:bookmarkEnd w:id="2017"/>
          </w:p>
          <w:p w14:paraId="640564B0" w14:textId="0678425B" w:rsidR="00EF5E41" w:rsidRPr="003A5144" w:rsidRDefault="00EF5E41" w:rsidP="00EC720E">
            <w:pPr>
              <w:rPr>
                <w:highlight w:val="yellow"/>
              </w:rPr>
            </w:pPr>
          </w:p>
        </w:tc>
      </w:tr>
      <w:tr w:rsidR="00EF5E41" w14:paraId="0B3A648B" w14:textId="77777777" w:rsidTr="42DBE984">
        <w:tc>
          <w:tcPr>
            <w:tcW w:w="2729" w:type="dxa"/>
            <w:shd w:val="clear" w:color="auto" w:fill="B4C6E7" w:themeFill="accent1" w:themeFillTint="66"/>
          </w:tcPr>
          <w:p w14:paraId="0E74B506" w14:textId="77777777" w:rsidR="00EF5E41" w:rsidRPr="00EC720E" w:rsidRDefault="00EF5E41" w:rsidP="00EC720E">
            <w:pPr>
              <w:rPr>
                <w:b/>
                <w:bCs/>
              </w:rPr>
            </w:pPr>
            <w:bookmarkStart w:id="2018" w:name="_Toc119927070"/>
            <w:bookmarkStart w:id="2019" w:name="_Toc119942865"/>
            <w:bookmarkStart w:id="2020" w:name="_Toc120583575"/>
            <w:bookmarkStart w:id="2021" w:name="_Toc121321534"/>
            <w:bookmarkStart w:id="2022" w:name="_Toc121921173"/>
            <w:bookmarkStart w:id="2023" w:name="_Toc121921911"/>
            <w:bookmarkStart w:id="2024" w:name="_Toc123135169"/>
            <w:r w:rsidRPr="00EC720E">
              <w:rPr>
                <w:b/>
                <w:bCs/>
              </w:rPr>
              <w:t>Toelichting</w:t>
            </w:r>
            <w:bookmarkEnd w:id="2018"/>
            <w:bookmarkEnd w:id="2019"/>
            <w:bookmarkEnd w:id="2020"/>
            <w:bookmarkEnd w:id="2021"/>
            <w:bookmarkEnd w:id="2022"/>
            <w:bookmarkEnd w:id="2023"/>
            <w:bookmarkEnd w:id="2024"/>
          </w:p>
        </w:tc>
        <w:tc>
          <w:tcPr>
            <w:tcW w:w="4921" w:type="dxa"/>
          </w:tcPr>
          <w:p w14:paraId="278B1413" w14:textId="2B75E098" w:rsidR="00EF5E41" w:rsidRPr="00182590" w:rsidRDefault="7A150CA1" w:rsidP="00EC720E">
            <w:r>
              <w:t xml:space="preserve">Bij het meten van een alarmerende waarde zal </w:t>
            </w:r>
            <w:proofErr w:type="spellStart"/>
            <w:r>
              <w:t>LabTrain</w:t>
            </w:r>
            <w:proofErr w:type="spellEnd"/>
            <w:r>
              <w:t xml:space="preserve"> een bericht sturen via HL7 (ORL?) of een call doen op de API-connector met daarin de patiëntgegevens en de te rapporteren waarde.</w:t>
            </w:r>
          </w:p>
          <w:p w14:paraId="1AACE85E" w14:textId="0F8A6E7D" w:rsidR="00EF5E41" w:rsidRDefault="00EF5E41" w:rsidP="00EC720E"/>
          <w:p w14:paraId="3F174492" w14:textId="19661533" w:rsidR="00415A3D" w:rsidRDefault="00415A3D" w:rsidP="00EC720E">
            <w:pPr>
              <w:rPr>
                <w:noProof/>
              </w:rPr>
            </w:pPr>
            <w:r>
              <w:rPr>
                <w:noProof/>
              </w:rPr>
              <w:t xml:space="preserve">Bij ontvangst van een "notificatie afwijkende labwaarde", zorgt de Message Broker voor distributie conform de ingestelde/actuele toewijzing. </w:t>
            </w:r>
          </w:p>
          <w:p w14:paraId="7B20E3C4" w14:textId="3B1266F0" w:rsidR="00EF5E41" w:rsidRPr="00182590" w:rsidRDefault="22374D3B" w:rsidP="00EC720E">
            <w:r>
              <w:t xml:space="preserve"> </w:t>
            </w:r>
          </w:p>
          <w:p w14:paraId="390B971E" w14:textId="3229A5C0" w:rsidR="00EF5E41" w:rsidRPr="00182590" w:rsidRDefault="7A150CA1" w:rsidP="00EC720E">
            <w:r>
              <w:t>Bij het accepteren van het bericht dient de Message Broker via hetzelfde kanaal (evt</w:t>
            </w:r>
            <w:r w:rsidR="7AE7D7AE">
              <w:t>.</w:t>
            </w:r>
            <w:r>
              <w:t xml:space="preserve"> bij HL7 via een tweede connector) een bericht te retourneren naar </w:t>
            </w:r>
            <w:proofErr w:type="spellStart"/>
            <w:r>
              <w:t>LabTrain</w:t>
            </w:r>
            <w:proofErr w:type="spellEnd"/>
            <w:r>
              <w:t xml:space="preserve"> met daarin minimaal het </w:t>
            </w:r>
            <w:r w:rsidR="7481414A">
              <w:t xml:space="preserve">personeelsnummer </w:t>
            </w:r>
            <w:r w:rsidR="7481414A">
              <w:lastRenderedPageBreak/>
              <w:t xml:space="preserve">(microsectie nummer) </w:t>
            </w:r>
            <w:r>
              <w:t xml:space="preserve">van de collega welke het bericht heeft geaccepteerd – en het tijdstip van acceptatie. Deze data </w:t>
            </w:r>
            <w:r w:rsidR="00367C05">
              <w:t>worden</w:t>
            </w:r>
            <w:r>
              <w:t xml:space="preserve"> weer overgenomen in </w:t>
            </w:r>
            <w:proofErr w:type="spellStart"/>
            <w:r>
              <w:t>LabTrain</w:t>
            </w:r>
            <w:proofErr w:type="spellEnd"/>
            <w:r>
              <w:t xml:space="preserve"> door de koppeling om het proces functioneel maar ook administratief te sluiten.</w:t>
            </w:r>
          </w:p>
          <w:p w14:paraId="650C75D9" w14:textId="382BEA8F" w:rsidR="00EF5E41" w:rsidRPr="00182590" w:rsidRDefault="00EF5E41" w:rsidP="00EC720E"/>
        </w:tc>
      </w:tr>
      <w:tr w:rsidR="00EF5E41" w14:paraId="01015920" w14:textId="77777777" w:rsidTr="42DBE984">
        <w:tc>
          <w:tcPr>
            <w:tcW w:w="2729" w:type="dxa"/>
            <w:shd w:val="clear" w:color="auto" w:fill="B4C6E7" w:themeFill="accent1" w:themeFillTint="66"/>
          </w:tcPr>
          <w:p w14:paraId="20727E23" w14:textId="038FB07D" w:rsidR="00EF5E41" w:rsidRPr="00EC720E" w:rsidRDefault="00EF5E41" w:rsidP="00EC720E">
            <w:pPr>
              <w:rPr>
                <w:b/>
                <w:bCs/>
              </w:rPr>
            </w:pPr>
            <w:bookmarkStart w:id="2025" w:name="_Toc119927071"/>
            <w:bookmarkStart w:id="2026" w:name="_Toc119942866"/>
            <w:bookmarkStart w:id="2027" w:name="_Toc120583576"/>
            <w:bookmarkStart w:id="2028" w:name="_Toc121321535"/>
            <w:bookmarkStart w:id="2029" w:name="_Toc121921174"/>
            <w:bookmarkStart w:id="2030" w:name="_Toc121921912"/>
            <w:bookmarkStart w:id="2031" w:name="_Toc123135170"/>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2025"/>
            <w:bookmarkEnd w:id="2026"/>
            <w:bookmarkEnd w:id="2027"/>
            <w:bookmarkEnd w:id="2028"/>
            <w:bookmarkEnd w:id="2029"/>
            <w:bookmarkEnd w:id="2030"/>
            <w:bookmarkEnd w:id="2031"/>
            <w:r w:rsidRPr="00EC720E">
              <w:rPr>
                <w:b/>
                <w:bCs/>
              </w:rPr>
              <w:t xml:space="preserve"> </w:t>
            </w:r>
          </w:p>
        </w:tc>
        <w:tc>
          <w:tcPr>
            <w:tcW w:w="4921" w:type="dxa"/>
          </w:tcPr>
          <w:p w14:paraId="75F4687B" w14:textId="64E73A0D" w:rsidR="00EF5E41" w:rsidRDefault="00EF5E41" w:rsidP="00EC720E">
            <w:pPr>
              <w:rPr>
                <w:b/>
              </w:rPr>
            </w:pPr>
            <w:bookmarkStart w:id="2032" w:name="_Toc120583577"/>
            <w:bookmarkStart w:id="2033" w:name="_Toc121321536"/>
            <w:bookmarkStart w:id="2034" w:name="_Toc121921175"/>
            <w:bookmarkStart w:id="2035" w:name="_Toc121921913"/>
            <w:bookmarkStart w:id="2036" w:name="_Toc123135171"/>
            <w:bookmarkStart w:id="2037" w:name="_Toc119927072"/>
            <w:bookmarkStart w:id="2038" w:name="_Toc119942867"/>
            <w:r>
              <w:t>M</w:t>
            </w:r>
            <w:r w:rsidRPr="00EC720E">
              <w:t xml:space="preserve">B </w:t>
            </w:r>
            <w:r w:rsidR="47E45F96" w:rsidRPr="00EC720E">
              <w:t>05</w:t>
            </w:r>
            <w:bookmarkEnd w:id="2032"/>
            <w:bookmarkEnd w:id="2033"/>
            <w:bookmarkEnd w:id="2034"/>
            <w:bookmarkEnd w:id="2035"/>
            <w:bookmarkEnd w:id="2036"/>
            <w:bookmarkEnd w:id="2037"/>
            <w:bookmarkEnd w:id="2038"/>
            <w:r w:rsidR="00EC720E" w:rsidRPr="00EC720E">
              <w:t>9</w:t>
            </w:r>
          </w:p>
          <w:p w14:paraId="5A7E0CF2" w14:textId="77777777" w:rsidR="00EF5E41" w:rsidRPr="00D63592" w:rsidRDefault="00EF5E41" w:rsidP="00EC720E"/>
        </w:tc>
      </w:tr>
    </w:tbl>
    <w:p w14:paraId="60FA6563" w14:textId="77777777" w:rsidR="00EF5E41" w:rsidRDefault="00EF5E41" w:rsidP="00EF5E41"/>
    <w:p w14:paraId="1AC5CDBE" w14:textId="77777777" w:rsidR="00EF5E41" w:rsidRDefault="00EF5E41" w:rsidP="00EF5E41"/>
    <w:p w14:paraId="342D4C27" w14:textId="77777777" w:rsidR="00EF5E41" w:rsidRDefault="00EF5E41">
      <w:pPr>
        <w:widowControl/>
        <w:spacing w:line="240" w:lineRule="auto"/>
      </w:pPr>
      <w:r>
        <w:br w:type="page"/>
      </w:r>
    </w:p>
    <w:p w14:paraId="795A7BDC" w14:textId="49391E33" w:rsidR="00EF5E41" w:rsidRDefault="0E4EF24D" w:rsidP="00EC720E">
      <w:pPr>
        <w:pStyle w:val="Kop2"/>
      </w:pPr>
      <w:bookmarkStart w:id="2039" w:name="_Toc121321537"/>
      <w:bookmarkStart w:id="2040" w:name="_Toc121921176"/>
      <w:bookmarkStart w:id="2041" w:name="_Toc121921914"/>
      <w:bookmarkStart w:id="2042" w:name="_Toc124436896"/>
      <w:r w:rsidRPr="24881D37">
        <w:lastRenderedPageBreak/>
        <w:t>HIX – OK logistiek</w:t>
      </w:r>
      <w:bookmarkEnd w:id="2039"/>
      <w:bookmarkEnd w:id="2040"/>
      <w:bookmarkEnd w:id="2041"/>
      <w:bookmarkEnd w:id="2042"/>
      <w:r w:rsidRPr="24881D37">
        <w:t xml:space="preserve"> </w:t>
      </w:r>
    </w:p>
    <w:p w14:paraId="3572E399" w14:textId="77777777" w:rsidR="00FA4717" w:rsidRPr="00FA4717" w:rsidRDefault="00FA4717" w:rsidP="00FA4717"/>
    <w:tbl>
      <w:tblPr>
        <w:tblStyle w:val="Tabelraster"/>
        <w:tblW w:w="0" w:type="auto"/>
        <w:tblLook w:val="04A0" w:firstRow="1" w:lastRow="0" w:firstColumn="1" w:lastColumn="0" w:noHBand="0" w:noVBand="1"/>
      </w:tblPr>
      <w:tblGrid>
        <w:gridCol w:w="2729"/>
        <w:gridCol w:w="4921"/>
      </w:tblGrid>
      <w:tr w:rsidR="00EF5E41" w14:paraId="5B62F8A5" w14:textId="77777777" w:rsidTr="51CC2BF1">
        <w:tc>
          <w:tcPr>
            <w:tcW w:w="2729" w:type="dxa"/>
            <w:shd w:val="clear" w:color="auto" w:fill="B4C6E7" w:themeFill="accent1" w:themeFillTint="66"/>
          </w:tcPr>
          <w:p w14:paraId="2E1DEC52" w14:textId="77777777" w:rsidR="00EF5E41" w:rsidRPr="00EC720E" w:rsidRDefault="00EF5E41" w:rsidP="00EC720E">
            <w:pPr>
              <w:rPr>
                <w:b/>
                <w:bCs/>
              </w:rPr>
            </w:pPr>
            <w:bookmarkStart w:id="2043" w:name="_Toc119927074"/>
            <w:bookmarkStart w:id="2044" w:name="_Toc119942869"/>
            <w:bookmarkStart w:id="2045" w:name="_Toc120583579"/>
            <w:bookmarkStart w:id="2046" w:name="_Toc121321538"/>
            <w:bookmarkStart w:id="2047" w:name="_Toc121921177"/>
            <w:bookmarkStart w:id="2048" w:name="_Toc121921915"/>
            <w:bookmarkStart w:id="2049" w:name="_Toc123135173"/>
            <w:r w:rsidRPr="00EC720E">
              <w:rPr>
                <w:b/>
                <w:bCs/>
              </w:rPr>
              <w:t>Doel</w:t>
            </w:r>
            <w:bookmarkEnd w:id="2043"/>
            <w:bookmarkEnd w:id="2044"/>
            <w:bookmarkEnd w:id="2045"/>
            <w:bookmarkEnd w:id="2046"/>
            <w:bookmarkEnd w:id="2047"/>
            <w:bookmarkEnd w:id="2048"/>
            <w:bookmarkEnd w:id="2049"/>
          </w:p>
        </w:tc>
        <w:tc>
          <w:tcPr>
            <w:tcW w:w="4921" w:type="dxa"/>
          </w:tcPr>
          <w:p w14:paraId="099A8A50" w14:textId="1CD1AD16" w:rsidR="00FA4717" w:rsidRPr="000777D4" w:rsidRDefault="51CADF85" w:rsidP="00EC720E">
            <w:pPr>
              <w:rPr>
                <w:b/>
              </w:rPr>
            </w:pPr>
            <w:bookmarkStart w:id="2050" w:name="_Toc123135174"/>
            <w:bookmarkStart w:id="2051" w:name="_Toc119942870"/>
            <w:bookmarkStart w:id="2052" w:name="_Toc120583580"/>
            <w:bookmarkStart w:id="2053" w:name="_Toc121321539"/>
            <w:bookmarkStart w:id="2054" w:name="_Toc121921178"/>
            <w:bookmarkStart w:id="2055" w:name="_Toc121921916"/>
            <w:r>
              <w:t>Om patiënten op het OK-complex te ontvangen t.b.v. de voorbereiding van een ingreep moet de patiënt naar het OK-complex gebracht worden.</w:t>
            </w:r>
            <w:bookmarkEnd w:id="2050"/>
            <w:r>
              <w:t xml:space="preserve"> </w:t>
            </w:r>
          </w:p>
          <w:p w14:paraId="04A6FF94" w14:textId="4643A81E" w:rsidR="00FA4717" w:rsidRPr="000777D4" w:rsidRDefault="51CADF85" w:rsidP="00EC720E">
            <w:pPr>
              <w:rPr>
                <w:b/>
              </w:rPr>
            </w:pPr>
            <w:bookmarkStart w:id="2056" w:name="_Toc123135175"/>
            <w:r>
              <w:t xml:space="preserve">Om dit tijdig te laten plaatsvinden – ook </w:t>
            </w:r>
            <w:proofErr w:type="gramStart"/>
            <w:r>
              <w:t>indien</w:t>
            </w:r>
            <w:proofErr w:type="gramEnd"/>
            <w:r>
              <w:t xml:space="preserve"> het Operatieprogramma anders verloopt dan gepland – is het gewenst om een notificatie bericht te versturen naar de </w:t>
            </w:r>
            <w:r w:rsidR="15EAE976">
              <w:t xml:space="preserve">op basis van </w:t>
            </w:r>
            <w:r w:rsidR="1F7DAE7F">
              <w:t xml:space="preserve">de in </w:t>
            </w:r>
            <w:r w:rsidR="15EAE976">
              <w:t xml:space="preserve">HIX </w:t>
            </w:r>
            <w:r w:rsidR="334B6A80">
              <w:t xml:space="preserve">vastgelegde </w:t>
            </w:r>
            <w:r w:rsidR="15EAE976">
              <w:t xml:space="preserve">bed locatie </w:t>
            </w:r>
            <w:r>
              <w:t>toegewezen verpleegkundige.</w:t>
            </w:r>
            <w:bookmarkEnd w:id="2056"/>
            <w:r>
              <w:t xml:space="preserve"> </w:t>
            </w:r>
          </w:p>
          <w:p w14:paraId="54197420" w14:textId="34A3AE36" w:rsidR="00FA4717" w:rsidRPr="000777D4" w:rsidRDefault="51CADF85" w:rsidP="00EC720E">
            <w:pPr>
              <w:rPr>
                <w:b/>
              </w:rPr>
            </w:pPr>
            <w:bookmarkStart w:id="2057" w:name="_Toc123135176"/>
            <w:r>
              <w:t xml:space="preserve">Dit </w:t>
            </w:r>
            <w:r w:rsidR="3326267C">
              <w:t>notificatie</w:t>
            </w:r>
            <w:r>
              <w:t xml:space="preserve">bericht kan ook </w:t>
            </w:r>
            <w:r w:rsidR="3326267C">
              <w:t>verzonden worden om de patiënt weer op te kunnen halen.</w:t>
            </w:r>
            <w:bookmarkEnd w:id="2051"/>
            <w:bookmarkEnd w:id="2052"/>
            <w:bookmarkEnd w:id="2053"/>
            <w:bookmarkEnd w:id="2054"/>
            <w:bookmarkEnd w:id="2055"/>
            <w:bookmarkEnd w:id="2057"/>
            <w:r w:rsidR="3326267C">
              <w:t xml:space="preserve"> </w:t>
            </w:r>
          </w:p>
          <w:p w14:paraId="2BAC6FC9" w14:textId="77777777" w:rsidR="00EF5E41" w:rsidRPr="00C40698" w:rsidRDefault="00FA4717" w:rsidP="00EC720E">
            <w:r>
              <w:t xml:space="preserve"> </w:t>
            </w:r>
          </w:p>
        </w:tc>
      </w:tr>
      <w:tr w:rsidR="00EF5E41" w14:paraId="2647878D" w14:textId="77777777" w:rsidTr="51CC2BF1">
        <w:tc>
          <w:tcPr>
            <w:tcW w:w="2729" w:type="dxa"/>
            <w:shd w:val="clear" w:color="auto" w:fill="B4C6E7" w:themeFill="accent1" w:themeFillTint="66"/>
          </w:tcPr>
          <w:p w14:paraId="3FDE76E4" w14:textId="77777777" w:rsidR="00EF5E41" w:rsidRPr="00EC720E" w:rsidRDefault="00EF5E41" w:rsidP="00EC720E">
            <w:pPr>
              <w:rPr>
                <w:b/>
                <w:bCs/>
              </w:rPr>
            </w:pPr>
            <w:bookmarkStart w:id="2058" w:name="_Toc119927075"/>
            <w:bookmarkStart w:id="2059" w:name="_Toc119942871"/>
            <w:bookmarkStart w:id="2060" w:name="_Toc120583581"/>
            <w:bookmarkStart w:id="2061" w:name="_Toc121321540"/>
            <w:bookmarkStart w:id="2062" w:name="_Toc121921179"/>
            <w:bookmarkStart w:id="2063" w:name="_Toc121921917"/>
            <w:bookmarkStart w:id="2064" w:name="_Toc123135177"/>
            <w:r w:rsidRPr="00EC720E">
              <w:rPr>
                <w:b/>
                <w:bCs/>
              </w:rPr>
              <w:t>Toepassing</w:t>
            </w:r>
            <w:bookmarkEnd w:id="2058"/>
            <w:bookmarkEnd w:id="2059"/>
            <w:bookmarkEnd w:id="2060"/>
            <w:bookmarkEnd w:id="2061"/>
            <w:bookmarkEnd w:id="2062"/>
            <w:bookmarkEnd w:id="2063"/>
            <w:bookmarkEnd w:id="2064"/>
          </w:p>
          <w:p w14:paraId="66518E39" w14:textId="77777777" w:rsidR="00EF5E41" w:rsidRPr="00EC720E" w:rsidRDefault="00EF5E41" w:rsidP="00EC720E">
            <w:pPr>
              <w:rPr>
                <w:b/>
                <w:bCs/>
              </w:rPr>
            </w:pPr>
          </w:p>
        </w:tc>
        <w:tc>
          <w:tcPr>
            <w:tcW w:w="4921" w:type="dxa"/>
          </w:tcPr>
          <w:p w14:paraId="7081C909" w14:textId="77777777" w:rsidR="00EF5E41" w:rsidRDefault="7EFA0F3C" w:rsidP="00EC720E">
            <w:pPr>
              <w:rPr>
                <w:b/>
              </w:rPr>
            </w:pPr>
            <w:bookmarkStart w:id="2065" w:name="_Toc119927076"/>
            <w:bookmarkStart w:id="2066" w:name="_Toc119942872"/>
            <w:bookmarkStart w:id="2067" w:name="_Toc120583582"/>
            <w:bookmarkStart w:id="2068" w:name="_Toc121321541"/>
            <w:bookmarkStart w:id="2069" w:name="_Toc121921180"/>
            <w:bookmarkStart w:id="2070" w:name="_Toc121921918"/>
            <w:bookmarkStart w:id="2071" w:name="_Toc123135178"/>
            <w:r>
              <w:t>Message Broker</w:t>
            </w:r>
            <w:bookmarkEnd w:id="2065"/>
            <w:bookmarkEnd w:id="2066"/>
            <w:bookmarkEnd w:id="2067"/>
            <w:bookmarkEnd w:id="2068"/>
            <w:bookmarkEnd w:id="2069"/>
            <w:bookmarkEnd w:id="2070"/>
            <w:bookmarkEnd w:id="2071"/>
          </w:p>
        </w:tc>
      </w:tr>
      <w:tr w:rsidR="00EF5E41" w14:paraId="75E7B608" w14:textId="77777777" w:rsidTr="51CC2BF1">
        <w:tc>
          <w:tcPr>
            <w:tcW w:w="2729" w:type="dxa"/>
            <w:shd w:val="clear" w:color="auto" w:fill="B4C6E7" w:themeFill="accent1" w:themeFillTint="66"/>
          </w:tcPr>
          <w:p w14:paraId="6F687A9C" w14:textId="77777777" w:rsidR="00EF5E41" w:rsidRPr="00EC720E" w:rsidRDefault="00EF5E41" w:rsidP="00EC720E">
            <w:pPr>
              <w:rPr>
                <w:b/>
                <w:bCs/>
              </w:rPr>
            </w:pPr>
            <w:bookmarkStart w:id="2072" w:name="_Toc119927077"/>
            <w:bookmarkStart w:id="2073" w:name="_Toc119942873"/>
            <w:bookmarkStart w:id="2074" w:name="_Toc120583583"/>
            <w:bookmarkStart w:id="2075" w:name="_Toc121321542"/>
            <w:bookmarkStart w:id="2076" w:name="_Toc121921181"/>
            <w:bookmarkStart w:id="2077" w:name="_Toc121921919"/>
            <w:bookmarkStart w:id="2078" w:name="_Toc123135179"/>
            <w:r w:rsidRPr="00EC720E">
              <w:rPr>
                <w:b/>
                <w:bCs/>
              </w:rPr>
              <w:t>Leverancier</w:t>
            </w:r>
            <w:bookmarkEnd w:id="2072"/>
            <w:bookmarkEnd w:id="2073"/>
            <w:bookmarkEnd w:id="2074"/>
            <w:bookmarkEnd w:id="2075"/>
            <w:bookmarkEnd w:id="2076"/>
            <w:bookmarkEnd w:id="2077"/>
            <w:bookmarkEnd w:id="2078"/>
          </w:p>
        </w:tc>
        <w:tc>
          <w:tcPr>
            <w:tcW w:w="4921" w:type="dxa"/>
          </w:tcPr>
          <w:p w14:paraId="1C36F88C" w14:textId="3D00C8E9" w:rsidR="00EF5E41" w:rsidRDefault="7CD7DDB5" w:rsidP="00EC720E">
            <w:r>
              <w:t>Chipsoft</w:t>
            </w:r>
            <w:r w:rsidR="4F6888B9">
              <w:t>-</w:t>
            </w:r>
            <w:r w:rsidR="0CDA393E">
              <w:t>HIX</w:t>
            </w:r>
          </w:p>
          <w:p w14:paraId="10FDAA0E" w14:textId="77777777" w:rsidR="00EF5E41" w:rsidRPr="00C40698" w:rsidRDefault="00EF5E41" w:rsidP="00EC720E"/>
        </w:tc>
      </w:tr>
      <w:tr w:rsidR="00EF5E41" w14:paraId="2029E7F1" w14:textId="77777777" w:rsidTr="51CC2BF1">
        <w:tc>
          <w:tcPr>
            <w:tcW w:w="2729" w:type="dxa"/>
            <w:shd w:val="clear" w:color="auto" w:fill="B4C6E7" w:themeFill="accent1" w:themeFillTint="66"/>
          </w:tcPr>
          <w:p w14:paraId="7E74257A" w14:textId="77777777" w:rsidR="00EF5E41" w:rsidRPr="00EC720E" w:rsidRDefault="00EF5E41" w:rsidP="00EC720E">
            <w:pPr>
              <w:rPr>
                <w:b/>
                <w:bCs/>
              </w:rPr>
            </w:pPr>
            <w:bookmarkStart w:id="2079" w:name="_Toc119927078"/>
            <w:bookmarkStart w:id="2080" w:name="_Toc119942874"/>
            <w:bookmarkStart w:id="2081" w:name="_Toc120583584"/>
            <w:bookmarkStart w:id="2082" w:name="_Toc121321543"/>
            <w:bookmarkStart w:id="2083" w:name="_Toc121921182"/>
            <w:bookmarkStart w:id="2084" w:name="_Toc121921920"/>
            <w:bookmarkStart w:id="2085" w:name="_Toc123135180"/>
            <w:r w:rsidRPr="00EC720E">
              <w:rPr>
                <w:b/>
                <w:bCs/>
              </w:rPr>
              <w:t>Bestaand integratievorm</w:t>
            </w:r>
            <w:bookmarkEnd w:id="2079"/>
            <w:bookmarkEnd w:id="2080"/>
            <w:bookmarkEnd w:id="2081"/>
            <w:bookmarkEnd w:id="2082"/>
            <w:bookmarkEnd w:id="2083"/>
            <w:bookmarkEnd w:id="2084"/>
            <w:bookmarkEnd w:id="2085"/>
          </w:p>
        </w:tc>
        <w:tc>
          <w:tcPr>
            <w:tcW w:w="4921" w:type="dxa"/>
          </w:tcPr>
          <w:p w14:paraId="7A292896" w14:textId="65A0EF98" w:rsidR="00EF5E41" w:rsidRDefault="00284A9B" w:rsidP="00EC720E">
            <w:r>
              <w:t>Niet van toepassing</w:t>
            </w:r>
          </w:p>
          <w:p w14:paraId="2191599E" w14:textId="77777777" w:rsidR="00FA4717" w:rsidRPr="00E53B4E" w:rsidRDefault="00FA4717" w:rsidP="00EC720E"/>
        </w:tc>
      </w:tr>
      <w:tr w:rsidR="00EF5E41" w14:paraId="678E3ADB" w14:textId="77777777" w:rsidTr="51CC2BF1">
        <w:tc>
          <w:tcPr>
            <w:tcW w:w="2729" w:type="dxa"/>
            <w:shd w:val="clear" w:color="auto" w:fill="B4C6E7" w:themeFill="accent1" w:themeFillTint="66"/>
          </w:tcPr>
          <w:p w14:paraId="46037ACF" w14:textId="77777777" w:rsidR="00EF5E41" w:rsidRPr="00EC720E" w:rsidRDefault="00EF5E41" w:rsidP="00EC720E">
            <w:pPr>
              <w:rPr>
                <w:b/>
                <w:bCs/>
              </w:rPr>
            </w:pPr>
            <w:bookmarkStart w:id="2086" w:name="_Toc119927079"/>
            <w:bookmarkStart w:id="2087" w:name="_Toc119942875"/>
            <w:bookmarkStart w:id="2088" w:name="_Toc120583585"/>
            <w:bookmarkStart w:id="2089" w:name="_Toc121321544"/>
            <w:bookmarkStart w:id="2090" w:name="_Toc121921183"/>
            <w:bookmarkStart w:id="2091" w:name="_Toc121921921"/>
            <w:bookmarkStart w:id="2092" w:name="_Toc123135181"/>
            <w:r w:rsidRPr="00EC720E">
              <w:rPr>
                <w:b/>
                <w:bCs/>
              </w:rPr>
              <w:t>Gevraagde integratievorm</w:t>
            </w:r>
            <w:bookmarkEnd w:id="2086"/>
            <w:bookmarkEnd w:id="2087"/>
            <w:bookmarkEnd w:id="2088"/>
            <w:bookmarkEnd w:id="2089"/>
            <w:bookmarkEnd w:id="2090"/>
            <w:bookmarkEnd w:id="2091"/>
            <w:bookmarkEnd w:id="2092"/>
          </w:p>
        </w:tc>
        <w:tc>
          <w:tcPr>
            <w:tcW w:w="4921" w:type="dxa"/>
          </w:tcPr>
          <w:p w14:paraId="7C83AF69" w14:textId="1226B1BE" w:rsidR="00FA4717" w:rsidRDefault="3326267C" w:rsidP="00EC720E">
            <w:r>
              <w:t>H</w:t>
            </w:r>
            <w:r w:rsidR="79D1BA4C">
              <w:t>L</w:t>
            </w:r>
            <w:r>
              <w:t>7</w:t>
            </w:r>
            <w:r w:rsidR="6CB8B8FB">
              <w:t xml:space="preserve"> uitwerking nader bespreken met Chipsoft</w:t>
            </w:r>
          </w:p>
          <w:p w14:paraId="156A6281" w14:textId="77777777" w:rsidR="00EF5E41" w:rsidRPr="00C40698" w:rsidRDefault="00EF5E41" w:rsidP="00EC720E">
            <w:r>
              <w:t xml:space="preserve"> </w:t>
            </w:r>
          </w:p>
        </w:tc>
      </w:tr>
      <w:tr w:rsidR="00EF5E41" w14:paraId="3764F9B9" w14:textId="77777777" w:rsidTr="51CC2BF1">
        <w:tc>
          <w:tcPr>
            <w:tcW w:w="2729" w:type="dxa"/>
            <w:shd w:val="clear" w:color="auto" w:fill="B4C6E7" w:themeFill="accent1" w:themeFillTint="66"/>
          </w:tcPr>
          <w:p w14:paraId="788D9F9D" w14:textId="77777777" w:rsidR="00EF5E41" w:rsidRPr="00EC720E" w:rsidRDefault="00EF5E41" w:rsidP="00EC720E">
            <w:pPr>
              <w:rPr>
                <w:b/>
                <w:bCs/>
              </w:rPr>
            </w:pPr>
            <w:bookmarkStart w:id="2093" w:name="_Toc119927080"/>
            <w:bookmarkStart w:id="2094" w:name="_Toc119942876"/>
            <w:bookmarkStart w:id="2095" w:name="_Toc120583586"/>
            <w:bookmarkStart w:id="2096" w:name="_Toc121321545"/>
            <w:bookmarkStart w:id="2097" w:name="_Toc121921184"/>
            <w:bookmarkStart w:id="2098" w:name="_Toc121921922"/>
            <w:bookmarkStart w:id="2099" w:name="_Toc123135182"/>
            <w:proofErr w:type="spellStart"/>
            <w:r w:rsidRPr="00EC720E">
              <w:rPr>
                <w:b/>
                <w:bCs/>
              </w:rPr>
              <w:t>Use</w:t>
            </w:r>
            <w:proofErr w:type="spellEnd"/>
            <w:r w:rsidRPr="00EC720E">
              <w:rPr>
                <w:b/>
                <w:bCs/>
              </w:rPr>
              <w:t>-Case</w:t>
            </w:r>
            <w:bookmarkEnd w:id="2093"/>
            <w:bookmarkEnd w:id="2094"/>
            <w:bookmarkEnd w:id="2095"/>
            <w:bookmarkEnd w:id="2096"/>
            <w:bookmarkEnd w:id="2097"/>
            <w:bookmarkEnd w:id="2098"/>
            <w:bookmarkEnd w:id="2099"/>
          </w:p>
        </w:tc>
        <w:tc>
          <w:tcPr>
            <w:tcW w:w="4921" w:type="dxa"/>
          </w:tcPr>
          <w:p w14:paraId="20315243" w14:textId="5296BC7A" w:rsidR="00EF5E41" w:rsidRDefault="00270119" w:rsidP="00EC720E">
            <w:r>
              <w:t>Zie d</w:t>
            </w:r>
            <w:r w:rsidR="1C885FE2">
              <w:t xml:space="preserve">ocument: A.2 Workflow berichten operatiekamers en radiologie </w:t>
            </w:r>
            <w:r w:rsidR="5B22C0C5">
              <w:t xml:space="preserve"> </w:t>
            </w:r>
          </w:p>
          <w:p w14:paraId="5AB7C0C5" w14:textId="77777777" w:rsidR="00EF5E41" w:rsidRPr="00C40698" w:rsidRDefault="00EF5E41" w:rsidP="00EC720E"/>
        </w:tc>
      </w:tr>
      <w:tr w:rsidR="00EF5E41" w14:paraId="538EA026" w14:textId="77777777" w:rsidTr="51CC2BF1">
        <w:tc>
          <w:tcPr>
            <w:tcW w:w="2729" w:type="dxa"/>
            <w:shd w:val="clear" w:color="auto" w:fill="B4C6E7" w:themeFill="accent1" w:themeFillTint="66"/>
          </w:tcPr>
          <w:p w14:paraId="5CE7A19E" w14:textId="3267886E" w:rsidR="00EF5E41" w:rsidRPr="00EC720E" w:rsidRDefault="00270119" w:rsidP="00EC720E">
            <w:pPr>
              <w:rPr>
                <w:b/>
                <w:bCs/>
              </w:rPr>
            </w:pPr>
            <w:bookmarkStart w:id="2100" w:name="_Toc119927081"/>
            <w:bookmarkStart w:id="2101" w:name="_Toc119942877"/>
            <w:bookmarkStart w:id="2102" w:name="_Toc120583587"/>
            <w:bookmarkStart w:id="2103" w:name="_Toc121321546"/>
            <w:bookmarkStart w:id="2104" w:name="_Toc121921185"/>
            <w:bookmarkStart w:id="2105" w:name="_Toc121921923"/>
            <w:bookmarkStart w:id="2106" w:name="_Toc123135183"/>
            <w:r w:rsidRPr="00EC720E">
              <w:rPr>
                <w:b/>
                <w:bCs/>
              </w:rPr>
              <w:t>Aanvullende d</w:t>
            </w:r>
            <w:r w:rsidR="00EF5E41" w:rsidRPr="00EC720E">
              <w:rPr>
                <w:b/>
                <w:bCs/>
              </w:rPr>
              <w:t>ocumentatie</w:t>
            </w:r>
            <w:bookmarkEnd w:id="2100"/>
            <w:bookmarkEnd w:id="2101"/>
            <w:bookmarkEnd w:id="2102"/>
            <w:bookmarkEnd w:id="2103"/>
            <w:bookmarkEnd w:id="2104"/>
            <w:bookmarkEnd w:id="2105"/>
            <w:bookmarkEnd w:id="2106"/>
            <w:r w:rsidR="00EF5E41" w:rsidRPr="00EC720E">
              <w:rPr>
                <w:b/>
                <w:bCs/>
              </w:rPr>
              <w:t xml:space="preserve"> </w:t>
            </w:r>
          </w:p>
        </w:tc>
        <w:tc>
          <w:tcPr>
            <w:tcW w:w="4921" w:type="dxa"/>
          </w:tcPr>
          <w:p w14:paraId="6D3FFE3B" w14:textId="77777777" w:rsidR="00270119" w:rsidRDefault="312C0BA3" w:rsidP="00EC720E">
            <w:r>
              <w:t>Document: A.2 Workflow berichten operatiekamers en radiologie</w:t>
            </w:r>
          </w:p>
          <w:p w14:paraId="46FEE141" w14:textId="4DC3D7F0" w:rsidR="00EF5E41" w:rsidRPr="003A5144" w:rsidRDefault="00EF5E41" w:rsidP="00EC720E"/>
        </w:tc>
      </w:tr>
      <w:tr w:rsidR="00EF5E41" w14:paraId="034C7F09" w14:textId="77777777" w:rsidTr="51CC2BF1">
        <w:tc>
          <w:tcPr>
            <w:tcW w:w="2729" w:type="dxa"/>
            <w:shd w:val="clear" w:color="auto" w:fill="B4C6E7" w:themeFill="accent1" w:themeFillTint="66"/>
          </w:tcPr>
          <w:p w14:paraId="53FFAEAE" w14:textId="77777777" w:rsidR="00EF5E41" w:rsidRPr="00EC720E" w:rsidRDefault="00EF5E41" w:rsidP="00EC720E">
            <w:pPr>
              <w:rPr>
                <w:b/>
                <w:bCs/>
              </w:rPr>
            </w:pPr>
            <w:bookmarkStart w:id="2107" w:name="_Toc119927082"/>
            <w:bookmarkStart w:id="2108" w:name="_Toc119942879"/>
            <w:bookmarkStart w:id="2109" w:name="_Toc120583589"/>
            <w:bookmarkStart w:id="2110" w:name="_Toc121321548"/>
            <w:bookmarkStart w:id="2111" w:name="_Toc121921187"/>
            <w:bookmarkStart w:id="2112" w:name="_Toc121921925"/>
            <w:bookmarkStart w:id="2113" w:name="_Toc123135184"/>
            <w:r w:rsidRPr="00EC720E">
              <w:rPr>
                <w:b/>
                <w:bCs/>
              </w:rPr>
              <w:t>Toelichting</w:t>
            </w:r>
            <w:bookmarkEnd w:id="2107"/>
            <w:bookmarkEnd w:id="2108"/>
            <w:bookmarkEnd w:id="2109"/>
            <w:bookmarkEnd w:id="2110"/>
            <w:bookmarkEnd w:id="2111"/>
            <w:bookmarkEnd w:id="2112"/>
            <w:bookmarkEnd w:id="2113"/>
          </w:p>
        </w:tc>
        <w:tc>
          <w:tcPr>
            <w:tcW w:w="4921" w:type="dxa"/>
          </w:tcPr>
          <w:p w14:paraId="55B33694" w14:textId="77777777" w:rsidR="00EF5E41" w:rsidRDefault="00EF5E41" w:rsidP="00EC720E"/>
          <w:p w14:paraId="48A9FF50" w14:textId="5F62C682" w:rsidR="00EF5E41" w:rsidRPr="00182590" w:rsidRDefault="253E75AA" w:rsidP="00EC720E">
            <w:r>
              <w:rPr>
                <w:noProof/>
                <w:lang w:val="en-US"/>
              </w:rPr>
              <w:drawing>
                <wp:inline distT="0" distB="0" distL="0" distR="0" wp14:anchorId="49296894" wp14:editId="50DFBBD9">
                  <wp:extent cx="2981325" cy="2009775"/>
                  <wp:effectExtent l="0" t="0" r="0" b="0"/>
                  <wp:docPr id="206628157" name="Afbeelding 1770873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770873992"/>
                          <pic:cNvPicPr/>
                        </pic:nvPicPr>
                        <pic:blipFill>
                          <a:blip r:embed="rId20" cstate="hqprint">
                            <a:extLst>
                              <a:ext uri="{28A0092B-C50C-407E-A947-70E740481C1C}">
                                <a14:useLocalDpi xmlns:a14="http://schemas.microsoft.com/office/drawing/2010/main" val="0"/>
                              </a:ext>
                            </a:extLst>
                          </a:blip>
                          <a:stretch>
                            <a:fillRect/>
                          </a:stretch>
                        </pic:blipFill>
                        <pic:spPr>
                          <a:xfrm>
                            <a:off x="0" y="0"/>
                            <a:ext cx="2981325" cy="2009775"/>
                          </a:xfrm>
                          <a:prstGeom prst="rect">
                            <a:avLst/>
                          </a:prstGeom>
                        </pic:spPr>
                      </pic:pic>
                    </a:graphicData>
                  </a:graphic>
                </wp:inline>
              </w:drawing>
            </w:r>
          </w:p>
        </w:tc>
      </w:tr>
      <w:tr w:rsidR="00EF5E41" w14:paraId="72315172" w14:textId="77777777" w:rsidTr="51CC2BF1">
        <w:tc>
          <w:tcPr>
            <w:tcW w:w="2729" w:type="dxa"/>
            <w:shd w:val="clear" w:color="auto" w:fill="B4C6E7" w:themeFill="accent1" w:themeFillTint="66"/>
          </w:tcPr>
          <w:p w14:paraId="6FE6AA66" w14:textId="23021015" w:rsidR="00EF5E41" w:rsidRPr="00EC720E" w:rsidRDefault="00EF5E41" w:rsidP="00EC720E">
            <w:pPr>
              <w:rPr>
                <w:b/>
                <w:bCs/>
              </w:rPr>
            </w:pPr>
            <w:bookmarkStart w:id="2114" w:name="_Toc119927083"/>
            <w:bookmarkStart w:id="2115" w:name="_Toc119942880"/>
            <w:bookmarkStart w:id="2116" w:name="_Toc120583590"/>
            <w:bookmarkStart w:id="2117" w:name="_Toc121321549"/>
            <w:bookmarkStart w:id="2118" w:name="_Toc121921188"/>
            <w:bookmarkStart w:id="2119" w:name="_Toc121921926"/>
            <w:bookmarkStart w:id="2120" w:name="_Toc123135185"/>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2114"/>
            <w:bookmarkEnd w:id="2115"/>
            <w:bookmarkEnd w:id="2116"/>
            <w:bookmarkEnd w:id="2117"/>
            <w:bookmarkEnd w:id="2118"/>
            <w:bookmarkEnd w:id="2119"/>
            <w:bookmarkEnd w:id="2120"/>
            <w:r w:rsidRPr="00EC720E">
              <w:rPr>
                <w:b/>
                <w:bCs/>
              </w:rPr>
              <w:t xml:space="preserve"> </w:t>
            </w:r>
          </w:p>
        </w:tc>
        <w:tc>
          <w:tcPr>
            <w:tcW w:w="4921" w:type="dxa"/>
          </w:tcPr>
          <w:p w14:paraId="1B780080" w14:textId="3AF8B715" w:rsidR="00EF5E41" w:rsidRDefault="00EF5E41" w:rsidP="00EC720E">
            <w:pPr>
              <w:rPr>
                <w:b/>
              </w:rPr>
            </w:pPr>
            <w:bookmarkStart w:id="2121" w:name="_Toc119927084"/>
            <w:bookmarkStart w:id="2122" w:name="_Toc119942881"/>
            <w:bookmarkStart w:id="2123" w:name="_Toc120583591"/>
            <w:bookmarkStart w:id="2124" w:name="_Toc121321550"/>
            <w:bookmarkStart w:id="2125" w:name="_Toc121921189"/>
            <w:bookmarkStart w:id="2126" w:name="_Toc121921927"/>
            <w:bookmarkStart w:id="2127" w:name="_Toc123135186"/>
            <w:r>
              <w:t xml:space="preserve">MB </w:t>
            </w:r>
            <w:r w:rsidR="684C052A">
              <w:t>059</w:t>
            </w:r>
            <w:bookmarkEnd w:id="2121"/>
            <w:bookmarkEnd w:id="2122"/>
            <w:bookmarkEnd w:id="2123"/>
            <w:bookmarkEnd w:id="2124"/>
            <w:bookmarkEnd w:id="2125"/>
            <w:bookmarkEnd w:id="2126"/>
            <w:bookmarkEnd w:id="2127"/>
          </w:p>
          <w:p w14:paraId="4455F193" w14:textId="77777777" w:rsidR="00EF5E41" w:rsidRPr="00D63592" w:rsidRDefault="00EF5E41" w:rsidP="00EC720E"/>
        </w:tc>
      </w:tr>
    </w:tbl>
    <w:p w14:paraId="51E86235" w14:textId="132A3571" w:rsidR="00EC720E" w:rsidRDefault="00EC720E" w:rsidP="24881D37">
      <w:pPr>
        <w:pStyle w:val="Kop3"/>
        <w:numPr>
          <w:ilvl w:val="2"/>
          <w:numId w:val="0"/>
        </w:numPr>
        <w:rPr>
          <w:sz w:val="24"/>
          <w:szCs w:val="24"/>
        </w:rPr>
      </w:pPr>
      <w:bookmarkStart w:id="2128" w:name="_Toc121321551"/>
      <w:bookmarkStart w:id="2129" w:name="_Toc121921190"/>
      <w:bookmarkStart w:id="2130" w:name="_Toc121921928"/>
    </w:p>
    <w:p w14:paraId="5550FD4D" w14:textId="77777777" w:rsidR="00EC720E" w:rsidRDefault="00EC720E">
      <w:pPr>
        <w:widowControl/>
        <w:spacing w:line="240" w:lineRule="auto"/>
        <w:rPr>
          <w:b/>
          <w:sz w:val="24"/>
          <w:szCs w:val="24"/>
        </w:rPr>
      </w:pPr>
      <w:r>
        <w:rPr>
          <w:sz w:val="24"/>
          <w:szCs w:val="24"/>
        </w:rPr>
        <w:br w:type="page"/>
      </w:r>
    </w:p>
    <w:p w14:paraId="18B0C632" w14:textId="7B64D64C" w:rsidR="00FA4717" w:rsidRDefault="3E2398F6" w:rsidP="00EC720E">
      <w:pPr>
        <w:pStyle w:val="Kop2"/>
      </w:pPr>
      <w:bookmarkStart w:id="2131" w:name="_Toc124436897"/>
      <w:r w:rsidRPr="24881D37">
        <w:lastRenderedPageBreak/>
        <w:t>HIX - Radiologie logistiek</w:t>
      </w:r>
      <w:bookmarkEnd w:id="2128"/>
      <w:bookmarkEnd w:id="2129"/>
      <w:bookmarkEnd w:id="2130"/>
      <w:bookmarkEnd w:id="2131"/>
    </w:p>
    <w:p w14:paraId="5EB89DE8" w14:textId="77777777" w:rsidR="00FA4717" w:rsidRDefault="00FA4717" w:rsidP="00FA4717"/>
    <w:tbl>
      <w:tblPr>
        <w:tblStyle w:val="Tabelraster"/>
        <w:tblW w:w="0" w:type="auto"/>
        <w:tblLook w:val="04A0" w:firstRow="1" w:lastRow="0" w:firstColumn="1" w:lastColumn="0" w:noHBand="0" w:noVBand="1"/>
      </w:tblPr>
      <w:tblGrid>
        <w:gridCol w:w="2729"/>
        <w:gridCol w:w="4921"/>
      </w:tblGrid>
      <w:tr w:rsidR="00FA4717" w14:paraId="1FF266E4" w14:textId="77777777" w:rsidTr="51CC2BF1">
        <w:tc>
          <w:tcPr>
            <w:tcW w:w="2729" w:type="dxa"/>
            <w:shd w:val="clear" w:color="auto" w:fill="B4C6E7" w:themeFill="accent1" w:themeFillTint="66"/>
          </w:tcPr>
          <w:p w14:paraId="0321E504" w14:textId="77777777" w:rsidR="00FA4717" w:rsidRPr="00EC720E" w:rsidRDefault="00FA4717" w:rsidP="00EC720E">
            <w:pPr>
              <w:rPr>
                <w:b/>
                <w:bCs/>
              </w:rPr>
            </w:pPr>
            <w:bookmarkStart w:id="2132" w:name="_Toc119927086"/>
            <w:bookmarkStart w:id="2133" w:name="_Toc119942883"/>
            <w:bookmarkStart w:id="2134" w:name="_Toc120583593"/>
            <w:bookmarkStart w:id="2135" w:name="_Toc121321552"/>
            <w:bookmarkStart w:id="2136" w:name="_Toc121921191"/>
            <w:bookmarkStart w:id="2137" w:name="_Toc121921929"/>
            <w:bookmarkStart w:id="2138" w:name="_Toc123135188"/>
            <w:r w:rsidRPr="00EC720E">
              <w:rPr>
                <w:b/>
                <w:bCs/>
              </w:rPr>
              <w:t>Doel</w:t>
            </w:r>
            <w:bookmarkEnd w:id="2132"/>
            <w:bookmarkEnd w:id="2133"/>
            <w:bookmarkEnd w:id="2134"/>
            <w:bookmarkEnd w:id="2135"/>
            <w:bookmarkEnd w:id="2136"/>
            <w:bookmarkEnd w:id="2137"/>
            <w:bookmarkEnd w:id="2138"/>
          </w:p>
        </w:tc>
        <w:tc>
          <w:tcPr>
            <w:tcW w:w="4921" w:type="dxa"/>
          </w:tcPr>
          <w:p w14:paraId="2A255228" w14:textId="3509FCCE" w:rsidR="00FA4717" w:rsidRPr="000777D4" w:rsidRDefault="00FA4717" w:rsidP="00EC720E">
            <w:pPr>
              <w:rPr>
                <w:b/>
              </w:rPr>
            </w:pPr>
            <w:bookmarkStart w:id="2139" w:name="_Toc119942884"/>
            <w:bookmarkStart w:id="2140" w:name="_Toc120583594"/>
            <w:bookmarkStart w:id="2141" w:name="_Toc121321553"/>
            <w:bookmarkStart w:id="2142" w:name="_Toc121921192"/>
            <w:bookmarkStart w:id="2143" w:name="_Toc121921930"/>
            <w:bookmarkStart w:id="2144" w:name="_Toc123135189"/>
            <w:r>
              <w:t xml:space="preserve">Om patiënten op het Radiologisch complex te ontvangen t.b.v. de voorbereiding van een onderzoek/ interventie moet de patiënt naar het Radiologisch-complex gebracht worden. Om dit tijdig te laten plaatsvinden – ook </w:t>
            </w:r>
            <w:proofErr w:type="gramStart"/>
            <w:r>
              <w:t>indien</w:t>
            </w:r>
            <w:proofErr w:type="gramEnd"/>
            <w:r>
              <w:t xml:space="preserve"> het Radiologisch programma anders verloopt dan gepland – is het gewenst om een notificatie bericht te versturen naar de toegewezen verpleegkundige. Dit notificatiebericht kan ook verzonden worden om de patiënt weer op te kunnen halen.</w:t>
            </w:r>
            <w:bookmarkEnd w:id="2139"/>
            <w:bookmarkEnd w:id="2140"/>
            <w:bookmarkEnd w:id="2141"/>
            <w:bookmarkEnd w:id="2142"/>
            <w:bookmarkEnd w:id="2143"/>
            <w:bookmarkEnd w:id="2144"/>
            <w:r>
              <w:t xml:space="preserve"> </w:t>
            </w:r>
          </w:p>
          <w:p w14:paraId="20876B09" w14:textId="77777777" w:rsidR="00FA4717" w:rsidRPr="00C40698" w:rsidRDefault="00FA4717" w:rsidP="00EC720E">
            <w:r>
              <w:t xml:space="preserve"> </w:t>
            </w:r>
          </w:p>
        </w:tc>
      </w:tr>
      <w:tr w:rsidR="00FA4717" w14:paraId="5E934F2E" w14:textId="77777777" w:rsidTr="51CC2BF1">
        <w:tc>
          <w:tcPr>
            <w:tcW w:w="2729" w:type="dxa"/>
            <w:shd w:val="clear" w:color="auto" w:fill="B4C6E7" w:themeFill="accent1" w:themeFillTint="66"/>
          </w:tcPr>
          <w:p w14:paraId="15B1F176" w14:textId="77777777" w:rsidR="00FA4717" w:rsidRPr="00EC720E" w:rsidRDefault="00FA4717" w:rsidP="00EC720E">
            <w:pPr>
              <w:rPr>
                <w:b/>
                <w:bCs/>
              </w:rPr>
            </w:pPr>
            <w:bookmarkStart w:id="2145" w:name="_Toc119927087"/>
            <w:bookmarkStart w:id="2146" w:name="_Toc119942885"/>
            <w:bookmarkStart w:id="2147" w:name="_Toc120583595"/>
            <w:bookmarkStart w:id="2148" w:name="_Toc121321554"/>
            <w:bookmarkStart w:id="2149" w:name="_Toc121921193"/>
            <w:bookmarkStart w:id="2150" w:name="_Toc121921931"/>
            <w:bookmarkStart w:id="2151" w:name="_Toc123135190"/>
            <w:r w:rsidRPr="00EC720E">
              <w:rPr>
                <w:b/>
                <w:bCs/>
              </w:rPr>
              <w:t>Toepassing</w:t>
            </w:r>
            <w:bookmarkEnd w:id="2145"/>
            <w:bookmarkEnd w:id="2146"/>
            <w:bookmarkEnd w:id="2147"/>
            <w:bookmarkEnd w:id="2148"/>
            <w:bookmarkEnd w:id="2149"/>
            <w:bookmarkEnd w:id="2150"/>
            <w:bookmarkEnd w:id="2151"/>
          </w:p>
          <w:p w14:paraId="7D62D461" w14:textId="77777777" w:rsidR="00FA4717" w:rsidRPr="00EC720E" w:rsidRDefault="00FA4717" w:rsidP="00EC720E">
            <w:pPr>
              <w:rPr>
                <w:b/>
                <w:bCs/>
              </w:rPr>
            </w:pPr>
          </w:p>
        </w:tc>
        <w:tc>
          <w:tcPr>
            <w:tcW w:w="4921" w:type="dxa"/>
          </w:tcPr>
          <w:p w14:paraId="1DC95D5F" w14:textId="77777777" w:rsidR="00FA4717" w:rsidRDefault="00FA4717" w:rsidP="00EC720E">
            <w:pPr>
              <w:rPr>
                <w:b/>
              </w:rPr>
            </w:pPr>
            <w:bookmarkStart w:id="2152" w:name="_Toc119927088"/>
            <w:bookmarkStart w:id="2153" w:name="_Toc119942886"/>
            <w:bookmarkStart w:id="2154" w:name="_Toc120583596"/>
            <w:bookmarkStart w:id="2155" w:name="_Toc121321555"/>
            <w:bookmarkStart w:id="2156" w:name="_Toc121921194"/>
            <w:bookmarkStart w:id="2157" w:name="_Toc121921932"/>
            <w:bookmarkStart w:id="2158" w:name="_Toc123135191"/>
            <w:r>
              <w:t>Message Broker</w:t>
            </w:r>
            <w:bookmarkEnd w:id="2152"/>
            <w:bookmarkEnd w:id="2153"/>
            <w:bookmarkEnd w:id="2154"/>
            <w:bookmarkEnd w:id="2155"/>
            <w:bookmarkEnd w:id="2156"/>
            <w:bookmarkEnd w:id="2157"/>
            <w:bookmarkEnd w:id="2158"/>
          </w:p>
        </w:tc>
      </w:tr>
      <w:tr w:rsidR="00FA4717" w14:paraId="20EC0389" w14:textId="77777777" w:rsidTr="51CC2BF1">
        <w:tc>
          <w:tcPr>
            <w:tcW w:w="2729" w:type="dxa"/>
            <w:shd w:val="clear" w:color="auto" w:fill="B4C6E7" w:themeFill="accent1" w:themeFillTint="66"/>
          </w:tcPr>
          <w:p w14:paraId="46E1717E" w14:textId="77777777" w:rsidR="00FA4717" w:rsidRPr="00EC720E" w:rsidRDefault="00FA4717" w:rsidP="00EC720E">
            <w:pPr>
              <w:rPr>
                <w:b/>
                <w:bCs/>
              </w:rPr>
            </w:pPr>
            <w:bookmarkStart w:id="2159" w:name="_Toc119927089"/>
            <w:bookmarkStart w:id="2160" w:name="_Toc119942887"/>
            <w:bookmarkStart w:id="2161" w:name="_Toc120583597"/>
            <w:bookmarkStart w:id="2162" w:name="_Toc121321556"/>
            <w:bookmarkStart w:id="2163" w:name="_Toc121921195"/>
            <w:bookmarkStart w:id="2164" w:name="_Toc121921933"/>
            <w:bookmarkStart w:id="2165" w:name="_Toc123135192"/>
            <w:r w:rsidRPr="00EC720E">
              <w:rPr>
                <w:b/>
                <w:bCs/>
              </w:rPr>
              <w:t>Leverancier</w:t>
            </w:r>
            <w:bookmarkEnd w:id="2159"/>
            <w:bookmarkEnd w:id="2160"/>
            <w:bookmarkEnd w:id="2161"/>
            <w:bookmarkEnd w:id="2162"/>
            <w:bookmarkEnd w:id="2163"/>
            <w:bookmarkEnd w:id="2164"/>
            <w:bookmarkEnd w:id="2165"/>
          </w:p>
        </w:tc>
        <w:tc>
          <w:tcPr>
            <w:tcW w:w="4921" w:type="dxa"/>
          </w:tcPr>
          <w:p w14:paraId="567D7A6D" w14:textId="247C86B3" w:rsidR="00FA4717" w:rsidRDefault="7ADAC844" w:rsidP="00EC720E">
            <w:r>
              <w:t>Chipsoft</w:t>
            </w:r>
            <w:r w:rsidR="3AB17EEC">
              <w:t>-</w:t>
            </w:r>
            <w:r w:rsidR="5691F17B">
              <w:t>HIX</w:t>
            </w:r>
            <w:r>
              <w:t xml:space="preserve"> </w:t>
            </w:r>
          </w:p>
          <w:p w14:paraId="492506DD" w14:textId="77777777" w:rsidR="00FA4717" w:rsidRPr="00C40698" w:rsidRDefault="00FA4717" w:rsidP="00EC720E"/>
        </w:tc>
      </w:tr>
      <w:tr w:rsidR="00FA4717" w14:paraId="3DEE6FA6" w14:textId="77777777" w:rsidTr="51CC2BF1">
        <w:tc>
          <w:tcPr>
            <w:tcW w:w="2729" w:type="dxa"/>
            <w:shd w:val="clear" w:color="auto" w:fill="B4C6E7" w:themeFill="accent1" w:themeFillTint="66"/>
          </w:tcPr>
          <w:p w14:paraId="3BCF6297" w14:textId="77777777" w:rsidR="00FA4717" w:rsidRPr="00EC720E" w:rsidRDefault="00FA4717" w:rsidP="00EC720E">
            <w:pPr>
              <w:rPr>
                <w:b/>
                <w:bCs/>
              </w:rPr>
            </w:pPr>
            <w:bookmarkStart w:id="2166" w:name="_Toc119927090"/>
            <w:bookmarkStart w:id="2167" w:name="_Toc119942888"/>
            <w:bookmarkStart w:id="2168" w:name="_Toc120583598"/>
            <w:bookmarkStart w:id="2169" w:name="_Toc121321557"/>
            <w:bookmarkStart w:id="2170" w:name="_Toc121921196"/>
            <w:bookmarkStart w:id="2171" w:name="_Toc121921934"/>
            <w:bookmarkStart w:id="2172" w:name="_Toc123135193"/>
            <w:r w:rsidRPr="00EC720E">
              <w:rPr>
                <w:b/>
                <w:bCs/>
              </w:rPr>
              <w:t>Bestaand integratievorm</w:t>
            </w:r>
            <w:bookmarkEnd w:id="2166"/>
            <w:bookmarkEnd w:id="2167"/>
            <w:bookmarkEnd w:id="2168"/>
            <w:bookmarkEnd w:id="2169"/>
            <w:bookmarkEnd w:id="2170"/>
            <w:bookmarkEnd w:id="2171"/>
            <w:bookmarkEnd w:id="2172"/>
          </w:p>
        </w:tc>
        <w:tc>
          <w:tcPr>
            <w:tcW w:w="4921" w:type="dxa"/>
          </w:tcPr>
          <w:p w14:paraId="2E89B308" w14:textId="53E59603" w:rsidR="00FA4717" w:rsidRDefault="00284A9B" w:rsidP="00EC720E">
            <w:r>
              <w:t>Niet van toepassing</w:t>
            </w:r>
          </w:p>
          <w:p w14:paraId="7FD8715F" w14:textId="787B5570" w:rsidR="00284A9B" w:rsidRPr="00E53B4E" w:rsidRDefault="00284A9B" w:rsidP="00EC720E"/>
        </w:tc>
      </w:tr>
      <w:tr w:rsidR="00FA4717" w14:paraId="6778B981" w14:textId="77777777" w:rsidTr="51CC2BF1">
        <w:tc>
          <w:tcPr>
            <w:tcW w:w="2729" w:type="dxa"/>
            <w:shd w:val="clear" w:color="auto" w:fill="B4C6E7" w:themeFill="accent1" w:themeFillTint="66"/>
          </w:tcPr>
          <w:p w14:paraId="2055C810" w14:textId="77777777" w:rsidR="00FA4717" w:rsidRPr="00EC720E" w:rsidRDefault="00FA4717" w:rsidP="00EC720E">
            <w:pPr>
              <w:rPr>
                <w:b/>
                <w:bCs/>
              </w:rPr>
            </w:pPr>
            <w:bookmarkStart w:id="2173" w:name="_Toc119927091"/>
            <w:bookmarkStart w:id="2174" w:name="_Toc119942889"/>
            <w:bookmarkStart w:id="2175" w:name="_Toc120583599"/>
            <w:bookmarkStart w:id="2176" w:name="_Toc121321558"/>
            <w:bookmarkStart w:id="2177" w:name="_Toc121921197"/>
            <w:bookmarkStart w:id="2178" w:name="_Toc121921935"/>
            <w:bookmarkStart w:id="2179" w:name="_Toc123135194"/>
            <w:r w:rsidRPr="00EC720E">
              <w:rPr>
                <w:b/>
                <w:bCs/>
              </w:rPr>
              <w:t>Gevraagde integratievorm</w:t>
            </w:r>
            <w:bookmarkEnd w:id="2173"/>
            <w:bookmarkEnd w:id="2174"/>
            <w:bookmarkEnd w:id="2175"/>
            <w:bookmarkEnd w:id="2176"/>
            <w:bookmarkEnd w:id="2177"/>
            <w:bookmarkEnd w:id="2178"/>
            <w:bookmarkEnd w:id="2179"/>
          </w:p>
        </w:tc>
        <w:tc>
          <w:tcPr>
            <w:tcW w:w="4921" w:type="dxa"/>
          </w:tcPr>
          <w:p w14:paraId="6A88AF02" w14:textId="7648E824" w:rsidR="4F23636D" w:rsidRDefault="4F23636D" w:rsidP="00EC720E">
            <w:r>
              <w:t xml:space="preserve">HL7 uitwerking nader bespreken met Chipsoft  </w:t>
            </w:r>
          </w:p>
          <w:p w14:paraId="41F9AE5E" w14:textId="77777777" w:rsidR="00FA4717" w:rsidRPr="00C40698" w:rsidRDefault="00FA4717" w:rsidP="00EC720E"/>
        </w:tc>
      </w:tr>
      <w:tr w:rsidR="00FA4717" w14:paraId="48A65813" w14:textId="77777777" w:rsidTr="51CC2BF1">
        <w:tc>
          <w:tcPr>
            <w:tcW w:w="2729" w:type="dxa"/>
            <w:shd w:val="clear" w:color="auto" w:fill="B4C6E7" w:themeFill="accent1" w:themeFillTint="66"/>
          </w:tcPr>
          <w:p w14:paraId="713B9E3C" w14:textId="77777777" w:rsidR="00FA4717" w:rsidRPr="00EC720E" w:rsidRDefault="00FA4717" w:rsidP="00EC720E">
            <w:pPr>
              <w:rPr>
                <w:b/>
                <w:bCs/>
              </w:rPr>
            </w:pPr>
            <w:bookmarkStart w:id="2180" w:name="_Toc119927092"/>
            <w:bookmarkStart w:id="2181" w:name="_Toc119942890"/>
            <w:bookmarkStart w:id="2182" w:name="_Toc120583600"/>
            <w:bookmarkStart w:id="2183" w:name="_Toc121321559"/>
            <w:bookmarkStart w:id="2184" w:name="_Toc121921198"/>
            <w:bookmarkStart w:id="2185" w:name="_Toc121921936"/>
            <w:bookmarkStart w:id="2186" w:name="_Toc123135195"/>
            <w:proofErr w:type="spellStart"/>
            <w:r w:rsidRPr="00EC720E">
              <w:rPr>
                <w:b/>
                <w:bCs/>
              </w:rPr>
              <w:t>Use</w:t>
            </w:r>
            <w:proofErr w:type="spellEnd"/>
            <w:r w:rsidRPr="00EC720E">
              <w:rPr>
                <w:b/>
                <w:bCs/>
              </w:rPr>
              <w:t>-Case</w:t>
            </w:r>
            <w:bookmarkEnd w:id="2180"/>
            <w:bookmarkEnd w:id="2181"/>
            <w:bookmarkEnd w:id="2182"/>
            <w:bookmarkEnd w:id="2183"/>
            <w:bookmarkEnd w:id="2184"/>
            <w:bookmarkEnd w:id="2185"/>
            <w:bookmarkEnd w:id="2186"/>
          </w:p>
        </w:tc>
        <w:tc>
          <w:tcPr>
            <w:tcW w:w="4921" w:type="dxa"/>
          </w:tcPr>
          <w:p w14:paraId="7B689640" w14:textId="42E9CE97" w:rsidR="00FA4717" w:rsidRDefault="00270119" w:rsidP="00EC720E">
            <w:r>
              <w:t>Zie d</w:t>
            </w:r>
            <w:r w:rsidR="48BCCD09">
              <w:t>ocument: A.2 Workflow berichten operatiekamers en radiologie</w:t>
            </w:r>
          </w:p>
          <w:p w14:paraId="6930E822" w14:textId="6AF565C1" w:rsidR="00FA4717" w:rsidRPr="00C40698" w:rsidRDefault="00FA4717" w:rsidP="00EC720E"/>
        </w:tc>
      </w:tr>
      <w:tr w:rsidR="00FA4717" w14:paraId="36C8AD74" w14:textId="77777777" w:rsidTr="51CC2BF1">
        <w:tc>
          <w:tcPr>
            <w:tcW w:w="2729" w:type="dxa"/>
            <w:shd w:val="clear" w:color="auto" w:fill="B4C6E7" w:themeFill="accent1" w:themeFillTint="66"/>
          </w:tcPr>
          <w:p w14:paraId="3415D15F" w14:textId="74AD75F1" w:rsidR="00FA4717" w:rsidRPr="00EC720E" w:rsidRDefault="38A7A3C7" w:rsidP="00EC720E">
            <w:pPr>
              <w:rPr>
                <w:b/>
                <w:bCs/>
              </w:rPr>
            </w:pPr>
            <w:bookmarkStart w:id="2187" w:name="_Toc119927093"/>
            <w:bookmarkStart w:id="2188" w:name="_Toc119942891"/>
            <w:bookmarkStart w:id="2189" w:name="_Toc120583601"/>
            <w:bookmarkStart w:id="2190" w:name="_Toc121321560"/>
            <w:bookmarkStart w:id="2191" w:name="_Toc121921199"/>
            <w:bookmarkStart w:id="2192" w:name="_Toc121921937"/>
            <w:bookmarkStart w:id="2193" w:name="_Toc123135196"/>
            <w:r w:rsidRPr="00EC720E">
              <w:rPr>
                <w:b/>
                <w:bCs/>
              </w:rPr>
              <w:t xml:space="preserve">Aanvullende </w:t>
            </w:r>
            <w:r w:rsidR="08C002BD" w:rsidRPr="00EC720E">
              <w:rPr>
                <w:b/>
                <w:bCs/>
              </w:rPr>
              <w:t>Documentatie</w:t>
            </w:r>
            <w:bookmarkEnd w:id="2187"/>
            <w:bookmarkEnd w:id="2188"/>
            <w:bookmarkEnd w:id="2189"/>
            <w:bookmarkEnd w:id="2190"/>
            <w:bookmarkEnd w:id="2191"/>
            <w:bookmarkEnd w:id="2192"/>
            <w:bookmarkEnd w:id="2193"/>
            <w:r w:rsidR="08C002BD" w:rsidRPr="00EC720E">
              <w:rPr>
                <w:b/>
                <w:bCs/>
              </w:rPr>
              <w:t xml:space="preserve"> </w:t>
            </w:r>
          </w:p>
        </w:tc>
        <w:tc>
          <w:tcPr>
            <w:tcW w:w="4921" w:type="dxa"/>
          </w:tcPr>
          <w:p w14:paraId="0E3C564C" w14:textId="77777777" w:rsidR="00FA4717" w:rsidRDefault="41CB3B9A" w:rsidP="00EC720E">
            <w:pPr>
              <w:rPr>
                <w:b/>
              </w:rPr>
            </w:pPr>
            <w:bookmarkStart w:id="2194" w:name="_Toc123135197"/>
            <w:r>
              <w:t>Document: A.2 Workflow berichten operatiekamers en radiologie</w:t>
            </w:r>
            <w:bookmarkEnd w:id="2194"/>
          </w:p>
          <w:p w14:paraId="07F0CE62" w14:textId="2D5AC4CA" w:rsidR="00270119" w:rsidRPr="00270119" w:rsidRDefault="00270119" w:rsidP="00EC720E"/>
        </w:tc>
      </w:tr>
      <w:tr w:rsidR="00FA4717" w14:paraId="3F96711D" w14:textId="77777777" w:rsidTr="51CC2BF1">
        <w:tc>
          <w:tcPr>
            <w:tcW w:w="2729" w:type="dxa"/>
            <w:shd w:val="clear" w:color="auto" w:fill="B4C6E7" w:themeFill="accent1" w:themeFillTint="66"/>
          </w:tcPr>
          <w:p w14:paraId="64AD2183" w14:textId="77777777" w:rsidR="00FA4717" w:rsidRPr="00EC720E" w:rsidRDefault="00FA4717" w:rsidP="00EC720E">
            <w:pPr>
              <w:rPr>
                <w:b/>
                <w:bCs/>
              </w:rPr>
            </w:pPr>
            <w:bookmarkStart w:id="2195" w:name="_Toc119927094"/>
            <w:bookmarkStart w:id="2196" w:name="_Toc119942893"/>
            <w:bookmarkStart w:id="2197" w:name="_Toc120583603"/>
            <w:bookmarkStart w:id="2198" w:name="_Toc121321562"/>
            <w:bookmarkStart w:id="2199" w:name="_Toc121921201"/>
            <w:bookmarkStart w:id="2200" w:name="_Toc121921939"/>
            <w:bookmarkStart w:id="2201" w:name="_Toc123135198"/>
            <w:r w:rsidRPr="00EC720E">
              <w:rPr>
                <w:b/>
                <w:bCs/>
              </w:rPr>
              <w:t>Toelichting</w:t>
            </w:r>
            <w:bookmarkEnd w:id="2195"/>
            <w:bookmarkEnd w:id="2196"/>
            <w:bookmarkEnd w:id="2197"/>
            <w:bookmarkEnd w:id="2198"/>
            <w:bookmarkEnd w:id="2199"/>
            <w:bookmarkEnd w:id="2200"/>
            <w:bookmarkEnd w:id="2201"/>
          </w:p>
        </w:tc>
        <w:tc>
          <w:tcPr>
            <w:tcW w:w="4921" w:type="dxa"/>
          </w:tcPr>
          <w:p w14:paraId="20E36DAB" w14:textId="77777777" w:rsidR="00FA4717" w:rsidRDefault="00FA4717" w:rsidP="00EC720E"/>
          <w:p w14:paraId="32D85219" w14:textId="73243A4D" w:rsidR="00FA4717" w:rsidRPr="00182590" w:rsidRDefault="107E7E3C" w:rsidP="00EC720E">
            <w:r>
              <w:rPr>
                <w:noProof/>
                <w:lang w:val="en-US"/>
              </w:rPr>
              <w:drawing>
                <wp:inline distT="0" distB="0" distL="0" distR="0" wp14:anchorId="5D6D5978" wp14:editId="2F0BFFC2">
                  <wp:extent cx="2981325" cy="1943100"/>
                  <wp:effectExtent l="0" t="0" r="0" b="0"/>
                  <wp:docPr id="1088554645" name="Afbeelding 1084340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84340449"/>
                          <pic:cNvPicPr/>
                        </pic:nvPicPr>
                        <pic:blipFill>
                          <a:blip r:embed="rId21">
                            <a:extLst>
                              <a:ext uri="{28A0092B-C50C-407E-A947-70E740481C1C}">
                                <a14:useLocalDpi xmlns:a14="http://schemas.microsoft.com/office/drawing/2010/main" val="0"/>
                              </a:ext>
                            </a:extLst>
                          </a:blip>
                          <a:stretch>
                            <a:fillRect/>
                          </a:stretch>
                        </pic:blipFill>
                        <pic:spPr>
                          <a:xfrm>
                            <a:off x="0" y="0"/>
                            <a:ext cx="2981325" cy="1943100"/>
                          </a:xfrm>
                          <a:prstGeom prst="rect">
                            <a:avLst/>
                          </a:prstGeom>
                        </pic:spPr>
                      </pic:pic>
                    </a:graphicData>
                  </a:graphic>
                </wp:inline>
              </w:drawing>
            </w:r>
          </w:p>
        </w:tc>
      </w:tr>
      <w:tr w:rsidR="00FA4717" w14:paraId="16AC7586" w14:textId="77777777" w:rsidTr="51CC2BF1">
        <w:tc>
          <w:tcPr>
            <w:tcW w:w="2729" w:type="dxa"/>
            <w:shd w:val="clear" w:color="auto" w:fill="B4C6E7" w:themeFill="accent1" w:themeFillTint="66"/>
          </w:tcPr>
          <w:p w14:paraId="299C697A" w14:textId="77C505CB" w:rsidR="00FA4717" w:rsidRPr="00EC720E" w:rsidRDefault="00FA4717" w:rsidP="00EC720E">
            <w:pPr>
              <w:rPr>
                <w:b/>
                <w:bCs/>
              </w:rPr>
            </w:pPr>
            <w:bookmarkStart w:id="2202" w:name="_Toc119927095"/>
            <w:bookmarkStart w:id="2203" w:name="_Toc119942894"/>
            <w:bookmarkStart w:id="2204" w:name="_Toc120583604"/>
            <w:bookmarkStart w:id="2205" w:name="_Toc121321563"/>
            <w:bookmarkStart w:id="2206" w:name="_Toc121921202"/>
            <w:bookmarkStart w:id="2207" w:name="_Toc121921940"/>
            <w:bookmarkStart w:id="2208" w:name="_Toc123135199"/>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2202"/>
            <w:bookmarkEnd w:id="2203"/>
            <w:bookmarkEnd w:id="2204"/>
            <w:bookmarkEnd w:id="2205"/>
            <w:bookmarkEnd w:id="2206"/>
            <w:bookmarkEnd w:id="2207"/>
            <w:bookmarkEnd w:id="2208"/>
          </w:p>
        </w:tc>
        <w:tc>
          <w:tcPr>
            <w:tcW w:w="4921" w:type="dxa"/>
          </w:tcPr>
          <w:p w14:paraId="45C383D1" w14:textId="71D5705A" w:rsidR="00FA4717" w:rsidRDefault="00FA4717" w:rsidP="00EC720E">
            <w:pPr>
              <w:rPr>
                <w:b/>
              </w:rPr>
            </w:pPr>
            <w:bookmarkStart w:id="2209" w:name="_Toc119927096"/>
            <w:bookmarkStart w:id="2210" w:name="_Toc119942895"/>
            <w:bookmarkStart w:id="2211" w:name="_Toc120583605"/>
            <w:bookmarkStart w:id="2212" w:name="_Toc121321564"/>
            <w:bookmarkStart w:id="2213" w:name="_Toc121921203"/>
            <w:bookmarkStart w:id="2214" w:name="_Toc121921941"/>
            <w:bookmarkStart w:id="2215" w:name="_Toc123135200"/>
            <w:r>
              <w:t xml:space="preserve">MB </w:t>
            </w:r>
            <w:r w:rsidR="6F65FD38">
              <w:t>059</w:t>
            </w:r>
            <w:bookmarkEnd w:id="2209"/>
            <w:bookmarkEnd w:id="2210"/>
            <w:bookmarkEnd w:id="2211"/>
            <w:bookmarkEnd w:id="2212"/>
            <w:bookmarkEnd w:id="2213"/>
            <w:bookmarkEnd w:id="2214"/>
            <w:bookmarkEnd w:id="2215"/>
          </w:p>
          <w:p w14:paraId="0CE19BC3" w14:textId="77777777" w:rsidR="00FA4717" w:rsidRPr="00D63592" w:rsidRDefault="00FA4717" w:rsidP="00EC720E"/>
        </w:tc>
      </w:tr>
    </w:tbl>
    <w:p w14:paraId="63966B72" w14:textId="57DBCCEE" w:rsidR="00EC720E" w:rsidRDefault="00EC720E" w:rsidP="00FA4717"/>
    <w:p w14:paraId="2651998F" w14:textId="77777777" w:rsidR="00EC720E" w:rsidRDefault="00EC720E">
      <w:pPr>
        <w:widowControl/>
        <w:spacing w:line="240" w:lineRule="auto"/>
      </w:pPr>
      <w:r>
        <w:br w:type="page"/>
      </w:r>
    </w:p>
    <w:p w14:paraId="2F1121B3" w14:textId="314E5136" w:rsidR="00014F1F" w:rsidRPr="00EC720E" w:rsidRDefault="7CA6D967" w:rsidP="00EC720E">
      <w:pPr>
        <w:pStyle w:val="Kop2"/>
      </w:pPr>
      <w:bookmarkStart w:id="2216" w:name="_Toc121321565"/>
      <w:bookmarkStart w:id="2217" w:name="_Toc121921204"/>
      <w:bookmarkStart w:id="2218" w:name="_Toc121921942"/>
      <w:bookmarkStart w:id="2219" w:name="_Toc123135201"/>
      <w:bookmarkStart w:id="2220" w:name="_Toc124436898"/>
      <w:r w:rsidRPr="00EC720E">
        <w:lastRenderedPageBreak/>
        <w:t xml:space="preserve">Camera </w:t>
      </w:r>
      <w:r w:rsidR="719D2283" w:rsidRPr="00EC720E">
        <w:t xml:space="preserve">- </w:t>
      </w:r>
      <w:r w:rsidRPr="00EC720E">
        <w:t>integratie</w:t>
      </w:r>
      <w:bookmarkEnd w:id="2216"/>
      <w:bookmarkEnd w:id="2217"/>
      <w:bookmarkEnd w:id="2218"/>
      <w:bookmarkEnd w:id="2219"/>
      <w:bookmarkEnd w:id="2220"/>
    </w:p>
    <w:p w14:paraId="5E6D6F63" w14:textId="77777777" w:rsidR="00501CA8" w:rsidRPr="00501CA8" w:rsidRDefault="00501CA8" w:rsidP="00501CA8"/>
    <w:tbl>
      <w:tblPr>
        <w:tblStyle w:val="Tabelraster"/>
        <w:tblW w:w="0" w:type="auto"/>
        <w:tblLook w:val="04A0" w:firstRow="1" w:lastRow="0" w:firstColumn="1" w:lastColumn="0" w:noHBand="0" w:noVBand="1"/>
      </w:tblPr>
      <w:tblGrid>
        <w:gridCol w:w="2729"/>
        <w:gridCol w:w="4921"/>
      </w:tblGrid>
      <w:tr w:rsidR="00014F1F" w14:paraId="4272DD21" w14:textId="77777777" w:rsidTr="42DBE984">
        <w:tc>
          <w:tcPr>
            <w:tcW w:w="2729" w:type="dxa"/>
            <w:shd w:val="clear" w:color="auto" w:fill="B4C6E7" w:themeFill="accent1" w:themeFillTint="66"/>
          </w:tcPr>
          <w:p w14:paraId="3DA558E6" w14:textId="77777777" w:rsidR="00014F1F" w:rsidRPr="00EC720E" w:rsidRDefault="00014F1F" w:rsidP="00EC720E">
            <w:pPr>
              <w:rPr>
                <w:b/>
                <w:bCs/>
              </w:rPr>
            </w:pPr>
            <w:bookmarkStart w:id="2221" w:name="_Toc119942923"/>
            <w:bookmarkStart w:id="2222" w:name="_Toc120583607"/>
            <w:bookmarkStart w:id="2223" w:name="_Toc121321566"/>
            <w:bookmarkStart w:id="2224" w:name="_Toc121921205"/>
            <w:bookmarkStart w:id="2225" w:name="_Toc121921943"/>
            <w:bookmarkStart w:id="2226" w:name="_Toc123135202"/>
            <w:r w:rsidRPr="00EC720E">
              <w:rPr>
                <w:b/>
                <w:bCs/>
              </w:rPr>
              <w:t>Doel</w:t>
            </w:r>
            <w:bookmarkEnd w:id="2221"/>
            <w:bookmarkEnd w:id="2222"/>
            <w:bookmarkEnd w:id="2223"/>
            <w:bookmarkEnd w:id="2224"/>
            <w:bookmarkEnd w:id="2225"/>
            <w:bookmarkEnd w:id="2226"/>
          </w:p>
        </w:tc>
        <w:tc>
          <w:tcPr>
            <w:tcW w:w="4921" w:type="dxa"/>
          </w:tcPr>
          <w:p w14:paraId="3DCEAE0F" w14:textId="71B7BB31" w:rsidR="00014F1F" w:rsidRPr="00C40698" w:rsidRDefault="524F9212" w:rsidP="00EC720E">
            <w:r>
              <w:t xml:space="preserve">Door middel van cameragebruik kunnen observeren van patiënten. </w:t>
            </w:r>
          </w:p>
          <w:p w14:paraId="6C126856" w14:textId="1E7BFD28" w:rsidR="00014F1F" w:rsidRPr="00C40698" w:rsidRDefault="00014F1F" w:rsidP="00EC720E"/>
          <w:p w14:paraId="5217F00E" w14:textId="18F06FC5" w:rsidR="00014F1F" w:rsidRPr="00C40698" w:rsidRDefault="524F9212" w:rsidP="00EC720E">
            <w:r>
              <w:t>Hierbij wordt de mogelijkheid geboden om op het zorg</w:t>
            </w:r>
            <w:r w:rsidR="216C5729">
              <w:t xml:space="preserve"> </w:t>
            </w:r>
            <w:r>
              <w:t xml:space="preserve">device, bij het ontvangen van </w:t>
            </w:r>
            <w:r w:rsidR="10F47744">
              <w:t xml:space="preserve">bv. </w:t>
            </w:r>
            <w:r>
              <w:t xml:space="preserve">een </w:t>
            </w:r>
            <w:r w:rsidR="26721918">
              <w:t xml:space="preserve">medisch apparaat </w:t>
            </w:r>
            <w:r>
              <w:t xml:space="preserve">alarmbericht, via een ‘knop’ naar de onderliggende app te schakelen en het videobeeld van de patiënt te kunnen raadplegen. </w:t>
            </w:r>
          </w:p>
          <w:p w14:paraId="3C72831D" w14:textId="072B0E0E" w:rsidR="24881D37" w:rsidRDefault="24881D37" w:rsidP="00EC720E"/>
          <w:p w14:paraId="600EE9DA" w14:textId="091887CB" w:rsidR="00014F1F" w:rsidRPr="00C40698" w:rsidRDefault="6E596B57" w:rsidP="00EC720E">
            <w:r>
              <w:t>Voor toepassing op de IC-Neonatologie kunnen dit ook de camerabeelden van couveuses zijn.</w:t>
            </w:r>
          </w:p>
          <w:p w14:paraId="7F8F4B04" w14:textId="3FC38DE7" w:rsidR="00014F1F" w:rsidRPr="00C40698" w:rsidRDefault="00014F1F" w:rsidP="00EC720E"/>
        </w:tc>
      </w:tr>
      <w:tr w:rsidR="00014F1F" w14:paraId="7D6795F5" w14:textId="77777777" w:rsidTr="42DBE984">
        <w:tc>
          <w:tcPr>
            <w:tcW w:w="2729" w:type="dxa"/>
            <w:shd w:val="clear" w:color="auto" w:fill="B4C6E7" w:themeFill="accent1" w:themeFillTint="66"/>
          </w:tcPr>
          <w:p w14:paraId="44EE4D1A" w14:textId="77777777" w:rsidR="00014F1F" w:rsidRPr="00EC720E" w:rsidRDefault="00014F1F" w:rsidP="00EC720E">
            <w:pPr>
              <w:rPr>
                <w:b/>
                <w:bCs/>
              </w:rPr>
            </w:pPr>
            <w:bookmarkStart w:id="2227" w:name="_Toc119942924"/>
            <w:bookmarkStart w:id="2228" w:name="_Toc120583608"/>
            <w:bookmarkStart w:id="2229" w:name="_Toc121321567"/>
            <w:bookmarkStart w:id="2230" w:name="_Toc121921206"/>
            <w:bookmarkStart w:id="2231" w:name="_Toc121921944"/>
            <w:bookmarkStart w:id="2232" w:name="_Toc123135203"/>
            <w:r w:rsidRPr="00EC720E">
              <w:rPr>
                <w:b/>
                <w:bCs/>
              </w:rPr>
              <w:t>Toepassing</w:t>
            </w:r>
            <w:bookmarkEnd w:id="2227"/>
            <w:bookmarkEnd w:id="2228"/>
            <w:bookmarkEnd w:id="2229"/>
            <w:bookmarkEnd w:id="2230"/>
            <w:bookmarkEnd w:id="2231"/>
            <w:bookmarkEnd w:id="2232"/>
          </w:p>
          <w:p w14:paraId="0FE634FD" w14:textId="77777777" w:rsidR="00014F1F" w:rsidRPr="00EC720E" w:rsidRDefault="00014F1F" w:rsidP="00EC720E">
            <w:pPr>
              <w:rPr>
                <w:b/>
                <w:bCs/>
              </w:rPr>
            </w:pPr>
          </w:p>
        </w:tc>
        <w:tc>
          <w:tcPr>
            <w:tcW w:w="4921" w:type="dxa"/>
          </w:tcPr>
          <w:p w14:paraId="3AEE2583" w14:textId="77777777" w:rsidR="00014F1F" w:rsidRDefault="00014F1F" w:rsidP="00EC720E">
            <w:pPr>
              <w:rPr>
                <w:b/>
              </w:rPr>
            </w:pPr>
            <w:bookmarkStart w:id="2233" w:name="_Toc119942925"/>
            <w:bookmarkStart w:id="2234" w:name="_Toc120583609"/>
            <w:bookmarkStart w:id="2235" w:name="_Toc121321568"/>
            <w:bookmarkStart w:id="2236" w:name="_Toc121921207"/>
            <w:bookmarkStart w:id="2237" w:name="_Toc121921945"/>
            <w:bookmarkStart w:id="2238" w:name="_Toc123135204"/>
            <w:r>
              <w:t>Message Broker</w:t>
            </w:r>
            <w:bookmarkEnd w:id="2233"/>
            <w:bookmarkEnd w:id="2234"/>
            <w:bookmarkEnd w:id="2235"/>
            <w:bookmarkEnd w:id="2236"/>
            <w:bookmarkEnd w:id="2237"/>
            <w:bookmarkEnd w:id="2238"/>
          </w:p>
        </w:tc>
      </w:tr>
      <w:tr w:rsidR="00014F1F" w14:paraId="5524F63B" w14:textId="77777777" w:rsidTr="42DBE984">
        <w:tc>
          <w:tcPr>
            <w:tcW w:w="2729" w:type="dxa"/>
            <w:shd w:val="clear" w:color="auto" w:fill="B4C6E7" w:themeFill="accent1" w:themeFillTint="66"/>
          </w:tcPr>
          <w:p w14:paraId="73D06E36" w14:textId="77777777" w:rsidR="00014F1F" w:rsidRPr="00EC720E" w:rsidRDefault="00014F1F" w:rsidP="00EC720E">
            <w:pPr>
              <w:rPr>
                <w:b/>
                <w:bCs/>
              </w:rPr>
            </w:pPr>
            <w:bookmarkStart w:id="2239" w:name="_Toc119942926"/>
            <w:bookmarkStart w:id="2240" w:name="_Toc120583610"/>
            <w:bookmarkStart w:id="2241" w:name="_Toc121321569"/>
            <w:bookmarkStart w:id="2242" w:name="_Toc121921208"/>
            <w:bookmarkStart w:id="2243" w:name="_Toc121921946"/>
            <w:bookmarkStart w:id="2244" w:name="_Toc123135205"/>
            <w:r w:rsidRPr="00EC720E">
              <w:rPr>
                <w:b/>
                <w:bCs/>
              </w:rPr>
              <w:t>Leverancier</w:t>
            </w:r>
            <w:bookmarkEnd w:id="2239"/>
            <w:bookmarkEnd w:id="2240"/>
            <w:bookmarkEnd w:id="2241"/>
            <w:bookmarkEnd w:id="2242"/>
            <w:bookmarkEnd w:id="2243"/>
            <w:bookmarkEnd w:id="2244"/>
          </w:p>
        </w:tc>
        <w:tc>
          <w:tcPr>
            <w:tcW w:w="4921" w:type="dxa"/>
          </w:tcPr>
          <w:p w14:paraId="4794E95E" w14:textId="695688C1" w:rsidR="00014F1F" w:rsidRDefault="7E8E863E" w:rsidP="00EC720E">
            <w:r>
              <w:t xml:space="preserve">Operationele </w:t>
            </w:r>
            <w:r w:rsidR="2FB75F48">
              <w:t xml:space="preserve">camerasystemen </w:t>
            </w:r>
            <w:r w:rsidR="5D490519">
              <w:t xml:space="preserve">binnen het Erasmus MC: </w:t>
            </w:r>
          </w:p>
          <w:p w14:paraId="1A912B7B" w14:textId="29AC91B4" w:rsidR="00014F1F" w:rsidRDefault="00014F1F" w:rsidP="00EC720E">
            <w:r>
              <w:t>Bosch</w:t>
            </w:r>
          </w:p>
          <w:p w14:paraId="3DC188D5" w14:textId="100FFC83" w:rsidR="00014F1F" w:rsidRPr="00D75E21" w:rsidRDefault="00014F1F" w:rsidP="00EC720E">
            <w:proofErr w:type="spellStart"/>
            <w:r>
              <w:t>Mobotix</w:t>
            </w:r>
            <w:proofErr w:type="spellEnd"/>
          </w:p>
          <w:p w14:paraId="522AE01C" w14:textId="400E7EF4" w:rsidR="360FA4B0" w:rsidRDefault="0F4D8245" w:rsidP="00EC720E">
            <w:proofErr w:type="spellStart"/>
            <w:r>
              <w:t>ISmart</w:t>
            </w:r>
            <w:proofErr w:type="spellEnd"/>
          </w:p>
          <w:p w14:paraId="11D5A95E" w14:textId="7CC75DBC" w:rsidR="00014F1F" w:rsidRPr="00C40698" w:rsidRDefault="00014F1F" w:rsidP="00EC720E"/>
        </w:tc>
      </w:tr>
      <w:tr w:rsidR="00014F1F" w14:paraId="1EA47134" w14:textId="77777777" w:rsidTr="42DBE984">
        <w:tc>
          <w:tcPr>
            <w:tcW w:w="2729" w:type="dxa"/>
            <w:shd w:val="clear" w:color="auto" w:fill="B4C6E7" w:themeFill="accent1" w:themeFillTint="66"/>
          </w:tcPr>
          <w:p w14:paraId="0E4BE6B8" w14:textId="77777777" w:rsidR="00014F1F" w:rsidRPr="00EC720E" w:rsidRDefault="00014F1F" w:rsidP="00EC720E">
            <w:pPr>
              <w:rPr>
                <w:b/>
                <w:bCs/>
              </w:rPr>
            </w:pPr>
            <w:bookmarkStart w:id="2245" w:name="_Toc119942927"/>
            <w:bookmarkStart w:id="2246" w:name="_Toc120583611"/>
            <w:bookmarkStart w:id="2247" w:name="_Toc121321570"/>
            <w:bookmarkStart w:id="2248" w:name="_Toc121921209"/>
            <w:bookmarkStart w:id="2249" w:name="_Toc121921947"/>
            <w:bookmarkStart w:id="2250" w:name="_Toc123135206"/>
            <w:r w:rsidRPr="00EC720E">
              <w:rPr>
                <w:b/>
                <w:bCs/>
              </w:rPr>
              <w:t>Bestaand integratievorm</w:t>
            </w:r>
            <w:bookmarkEnd w:id="2245"/>
            <w:bookmarkEnd w:id="2246"/>
            <w:bookmarkEnd w:id="2247"/>
            <w:bookmarkEnd w:id="2248"/>
            <w:bookmarkEnd w:id="2249"/>
            <w:bookmarkEnd w:id="2250"/>
          </w:p>
        </w:tc>
        <w:tc>
          <w:tcPr>
            <w:tcW w:w="4921" w:type="dxa"/>
          </w:tcPr>
          <w:p w14:paraId="7779FE00" w14:textId="63B1E843" w:rsidR="00014F1F" w:rsidRPr="00E53B4E" w:rsidRDefault="0CDDB540" w:rsidP="00EC720E">
            <w:r>
              <w:t>Niet in combinatie met een Message Broker en zorg device.</w:t>
            </w:r>
          </w:p>
          <w:p w14:paraId="299D8616" w14:textId="5E143928" w:rsidR="00014F1F" w:rsidRPr="00E53B4E" w:rsidRDefault="00014F1F" w:rsidP="00EC720E"/>
        </w:tc>
      </w:tr>
      <w:tr w:rsidR="00014F1F" w14:paraId="526595DB" w14:textId="77777777" w:rsidTr="42DBE984">
        <w:tc>
          <w:tcPr>
            <w:tcW w:w="2729" w:type="dxa"/>
            <w:shd w:val="clear" w:color="auto" w:fill="B4C6E7" w:themeFill="accent1" w:themeFillTint="66"/>
          </w:tcPr>
          <w:p w14:paraId="00BFD88F" w14:textId="77777777" w:rsidR="00014F1F" w:rsidRPr="00EC720E" w:rsidRDefault="00014F1F" w:rsidP="00EC720E">
            <w:pPr>
              <w:rPr>
                <w:b/>
                <w:bCs/>
              </w:rPr>
            </w:pPr>
            <w:bookmarkStart w:id="2251" w:name="_Toc119942928"/>
            <w:bookmarkStart w:id="2252" w:name="_Toc120583612"/>
            <w:bookmarkStart w:id="2253" w:name="_Toc121321571"/>
            <w:bookmarkStart w:id="2254" w:name="_Toc121921210"/>
            <w:bookmarkStart w:id="2255" w:name="_Toc121921948"/>
            <w:bookmarkStart w:id="2256" w:name="_Toc123135207"/>
            <w:r w:rsidRPr="00EC720E">
              <w:rPr>
                <w:b/>
                <w:bCs/>
              </w:rPr>
              <w:t>Gevraagde integratievorm</w:t>
            </w:r>
            <w:bookmarkEnd w:id="2251"/>
            <w:bookmarkEnd w:id="2252"/>
            <w:bookmarkEnd w:id="2253"/>
            <w:bookmarkEnd w:id="2254"/>
            <w:bookmarkEnd w:id="2255"/>
            <w:bookmarkEnd w:id="2256"/>
          </w:p>
        </w:tc>
        <w:tc>
          <w:tcPr>
            <w:tcW w:w="4921" w:type="dxa"/>
          </w:tcPr>
          <w:p w14:paraId="0F0BACD9" w14:textId="787C26CA" w:rsidR="00014F1F" w:rsidRDefault="47AC7246" w:rsidP="00EC720E">
            <w:r>
              <w:t>HL7</w:t>
            </w:r>
            <w:r w:rsidR="26F79A10">
              <w:t xml:space="preserve">/ API </w:t>
            </w:r>
            <w:r w:rsidR="002CC7D2">
              <w:t xml:space="preserve">uitwerking nader bespreken met </w:t>
            </w:r>
            <w:proofErr w:type="spellStart"/>
            <w:r w:rsidR="002CC7D2">
              <w:t>Intervisual</w:t>
            </w:r>
            <w:proofErr w:type="spellEnd"/>
          </w:p>
          <w:p w14:paraId="28CE8CB7" w14:textId="3BB0F74A" w:rsidR="00EC4F6C" w:rsidRPr="00C40698" w:rsidRDefault="00EC4F6C" w:rsidP="00EC720E"/>
        </w:tc>
      </w:tr>
      <w:tr w:rsidR="00014F1F" w14:paraId="63DBC767" w14:textId="77777777" w:rsidTr="42DBE984">
        <w:tc>
          <w:tcPr>
            <w:tcW w:w="2729" w:type="dxa"/>
            <w:shd w:val="clear" w:color="auto" w:fill="B4C6E7" w:themeFill="accent1" w:themeFillTint="66"/>
          </w:tcPr>
          <w:p w14:paraId="189A3A67" w14:textId="77777777" w:rsidR="00014F1F" w:rsidRPr="00EC720E" w:rsidRDefault="00014F1F" w:rsidP="00EC720E">
            <w:pPr>
              <w:rPr>
                <w:b/>
                <w:bCs/>
              </w:rPr>
            </w:pPr>
            <w:bookmarkStart w:id="2257" w:name="_Toc119942929"/>
            <w:bookmarkStart w:id="2258" w:name="_Toc120583613"/>
            <w:bookmarkStart w:id="2259" w:name="_Toc121321572"/>
            <w:bookmarkStart w:id="2260" w:name="_Toc121921211"/>
            <w:bookmarkStart w:id="2261" w:name="_Toc121921949"/>
            <w:bookmarkStart w:id="2262" w:name="_Toc123135208"/>
            <w:proofErr w:type="spellStart"/>
            <w:r w:rsidRPr="00EC720E">
              <w:rPr>
                <w:b/>
                <w:bCs/>
              </w:rPr>
              <w:t>Use</w:t>
            </w:r>
            <w:proofErr w:type="spellEnd"/>
            <w:r w:rsidRPr="00EC720E">
              <w:rPr>
                <w:b/>
                <w:bCs/>
              </w:rPr>
              <w:t>-Case</w:t>
            </w:r>
            <w:bookmarkEnd w:id="2257"/>
            <w:bookmarkEnd w:id="2258"/>
            <w:bookmarkEnd w:id="2259"/>
            <w:bookmarkEnd w:id="2260"/>
            <w:bookmarkEnd w:id="2261"/>
            <w:bookmarkEnd w:id="2262"/>
          </w:p>
        </w:tc>
        <w:tc>
          <w:tcPr>
            <w:tcW w:w="4921" w:type="dxa"/>
          </w:tcPr>
          <w:p w14:paraId="3D53DA8C" w14:textId="36D40426" w:rsidR="00014F1F" w:rsidRDefault="2E2BF6AB" w:rsidP="00EC720E">
            <w:r>
              <w:t xml:space="preserve">Op basis van de huidige functionaliteit (IMAS) en gebruik gezamenlijk met de </w:t>
            </w:r>
            <w:r w:rsidR="47F2A77D">
              <w:t>Inschrijver</w:t>
            </w:r>
            <w:r>
              <w:t xml:space="preserve"> nader uit te werken.</w:t>
            </w:r>
          </w:p>
          <w:p w14:paraId="4EF7FBD7" w14:textId="77777777" w:rsidR="00014F1F" w:rsidRPr="00C40698" w:rsidRDefault="00014F1F" w:rsidP="00EC720E"/>
        </w:tc>
      </w:tr>
      <w:tr w:rsidR="00014F1F" w14:paraId="6C50A978" w14:textId="77777777" w:rsidTr="42DBE984">
        <w:tc>
          <w:tcPr>
            <w:tcW w:w="2729" w:type="dxa"/>
            <w:shd w:val="clear" w:color="auto" w:fill="B4C6E7" w:themeFill="accent1" w:themeFillTint="66"/>
          </w:tcPr>
          <w:p w14:paraId="23958535" w14:textId="26C12B97" w:rsidR="00014F1F" w:rsidRPr="00EC720E" w:rsidRDefault="00270119" w:rsidP="00EC720E">
            <w:pPr>
              <w:rPr>
                <w:b/>
                <w:bCs/>
              </w:rPr>
            </w:pPr>
            <w:bookmarkStart w:id="2263" w:name="_Toc119942930"/>
            <w:bookmarkStart w:id="2264" w:name="_Toc120583614"/>
            <w:bookmarkStart w:id="2265" w:name="_Toc121321573"/>
            <w:bookmarkStart w:id="2266" w:name="_Toc121921212"/>
            <w:bookmarkStart w:id="2267" w:name="_Toc121921950"/>
            <w:bookmarkStart w:id="2268" w:name="_Toc123135209"/>
            <w:r w:rsidRPr="00EC720E">
              <w:rPr>
                <w:b/>
                <w:bCs/>
              </w:rPr>
              <w:t>Aanvullende d</w:t>
            </w:r>
            <w:r w:rsidR="00014F1F" w:rsidRPr="00EC720E">
              <w:rPr>
                <w:b/>
                <w:bCs/>
              </w:rPr>
              <w:t>ocumentatie</w:t>
            </w:r>
            <w:bookmarkEnd w:id="2263"/>
            <w:bookmarkEnd w:id="2264"/>
            <w:bookmarkEnd w:id="2265"/>
            <w:bookmarkEnd w:id="2266"/>
            <w:bookmarkEnd w:id="2267"/>
            <w:bookmarkEnd w:id="2268"/>
            <w:r w:rsidR="00014F1F" w:rsidRPr="00EC720E">
              <w:rPr>
                <w:b/>
                <w:bCs/>
              </w:rPr>
              <w:t xml:space="preserve"> </w:t>
            </w:r>
          </w:p>
        </w:tc>
        <w:tc>
          <w:tcPr>
            <w:tcW w:w="4921" w:type="dxa"/>
          </w:tcPr>
          <w:p w14:paraId="24F6B946" w14:textId="77777777" w:rsidR="00BA29FE" w:rsidRPr="00C2313E" w:rsidRDefault="00BA29FE" w:rsidP="00EC720E">
            <w:pPr>
              <w:rPr>
                <w:b/>
              </w:rPr>
            </w:pPr>
            <w:bookmarkStart w:id="2269" w:name="_Toc123135210"/>
            <w:proofErr w:type="gramStart"/>
            <w:r w:rsidRPr="00C2313E">
              <w:t>Behoudens</w:t>
            </w:r>
            <w:proofErr w:type="gramEnd"/>
            <w:r w:rsidRPr="00C2313E">
              <w:t xml:space="preserve"> de camera specifieke informatie is er geen aanvullende informatie.</w:t>
            </w:r>
            <w:bookmarkEnd w:id="2269"/>
          </w:p>
          <w:p w14:paraId="744288DF" w14:textId="6F5110CD" w:rsidR="00BA29FE" w:rsidRPr="003A5144" w:rsidRDefault="00BA29FE" w:rsidP="00EC720E">
            <w:pPr>
              <w:rPr>
                <w:highlight w:val="yellow"/>
              </w:rPr>
            </w:pPr>
          </w:p>
        </w:tc>
      </w:tr>
      <w:tr w:rsidR="00014F1F" w14:paraId="24A6DDAC" w14:textId="77777777" w:rsidTr="42DBE984">
        <w:tc>
          <w:tcPr>
            <w:tcW w:w="2729" w:type="dxa"/>
            <w:shd w:val="clear" w:color="auto" w:fill="B4C6E7" w:themeFill="accent1" w:themeFillTint="66"/>
          </w:tcPr>
          <w:p w14:paraId="7F9BC66C" w14:textId="77777777" w:rsidR="00014F1F" w:rsidRPr="00EC720E" w:rsidRDefault="00014F1F" w:rsidP="00EC720E">
            <w:pPr>
              <w:rPr>
                <w:b/>
                <w:bCs/>
                <w:highlight w:val="yellow"/>
              </w:rPr>
            </w:pPr>
            <w:bookmarkStart w:id="2270" w:name="_Toc119942932"/>
            <w:bookmarkStart w:id="2271" w:name="_Toc120583616"/>
            <w:bookmarkStart w:id="2272" w:name="_Toc121321575"/>
            <w:bookmarkStart w:id="2273" w:name="_Toc121921214"/>
            <w:bookmarkStart w:id="2274" w:name="_Toc121921952"/>
            <w:bookmarkStart w:id="2275" w:name="_Toc123135211"/>
            <w:r w:rsidRPr="00EC720E">
              <w:rPr>
                <w:b/>
                <w:bCs/>
              </w:rPr>
              <w:t>Toelichting</w:t>
            </w:r>
            <w:bookmarkEnd w:id="2270"/>
            <w:bookmarkEnd w:id="2271"/>
            <w:bookmarkEnd w:id="2272"/>
            <w:bookmarkEnd w:id="2273"/>
            <w:bookmarkEnd w:id="2274"/>
            <w:bookmarkEnd w:id="2275"/>
          </w:p>
        </w:tc>
        <w:tc>
          <w:tcPr>
            <w:tcW w:w="4921" w:type="dxa"/>
          </w:tcPr>
          <w:p w14:paraId="5334CFDB" w14:textId="2A84E365" w:rsidR="00014F1F" w:rsidRPr="000209E1" w:rsidRDefault="7026D8A9" w:rsidP="00EC720E">
            <w:pPr>
              <w:rPr>
                <w:rFonts w:ascii="Open Sans" w:eastAsia="Open Sans" w:hAnsi="Open Sans" w:cs="Open Sans"/>
                <w:color w:val="333333"/>
                <w:sz w:val="20"/>
              </w:rPr>
            </w:pPr>
            <w:bookmarkStart w:id="2276" w:name="_Toc123135212"/>
            <w:r>
              <w:t>Op dit moment is er bij IC-</w:t>
            </w:r>
            <w:proofErr w:type="spellStart"/>
            <w:r>
              <w:t>Neo</w:t>
            </w:r>
            <w:proofErr w:type="spellEnd"/>
            <w:r>
              <w:t xml:space="preserve"> en Kinderneurologie een integratie met het IMAS-systeem van </w:t>
            </w:r>
            <w:proofErr w:type="spellStart"/>
            <w:r>
              <w:t>Intervisual</w:t>
            </w:r>
            <w:proofErr w:type="spellEnd"/>
            <w:r>
              <w:t>.</w:t>
            </w:r>
            <w:bookmarkEnd w:id="2276"/>
            <w:r>
              <w:t xml:space="preserve"> </w:t>
            </w:r>
          </w:p>
          <w:p w14:paraId="3044756E" w14:textId="165B120F" w:rsidR="00014F1F" w:rsidRPr="00187590" w:rsidRDefault="00014F1F" w:rsidP="00EC720E"/>
          <w:p w14:paraId="5E4C6E90" w14:textId="5D1C8DCE" w:rsidR="00014F1F" w:rsidRPr="00187590" w:rsidRDefault="19D43BA2" w:rsidP="00EC720E">
            <w:r>
              <w:t xml:space="preserve">Dit zou bijvoorbeeld de </w:t>
            </w:r>
            <w:proofErr w:type="spellStart"/>
            <w:r>
              <w:t>Milestone</w:t>
            </w:r>
            <w:proofErr w:type="spellEnd"/>
            <w:r>
              <w:t xml:space="preserve"> app </w:t>
            </w:r>
            <w:r w:rsidR="65AB60E7">
              <w:t>kunnen zijn.</w:t>
            </w:r>
          </w:p>
          <w:p w14:paraId="6FB5C7CA" w14:textId="2FEC9668" w:rsidR="00014F1F" w:rsidRPr="00187590" w:rsidRDefault="00014F1F" w:rsidP="00EC720E"/>
          <w:p w14:paraId="0B03728E" w14:textId="67312AEC" w:rsidR="00014F1F" w:rsidRPr="00187590" w:rsidRDefault="044504D0" w:rsidP="00EC720E">
            <w:r>
              <w:t xml:space="preserve">De camera's </w:t>
            </w:r>
            <w:r w:rsidR="2C8AB814">
              <w:t xml:space="preserve">ondersteunen </w:t>
            </w:r>
            <w:r>
              <w:t>SIP en H264</w:t>
            </w:r>
            <w:r w:rsidR="6F4D93D4">
              <w:t xml:space="preserve"> /H265</w:t>
            </w:r>
            <w:r>
              <w:t>.</w:t>
            </w:r>
          </w:p>
          <w:p w14:paraId="1D79368B" w14:textId="41311CC8" w:rsidR="00014F1F" w:rsidRPr="00187590" w:rsidRDefault="044504D0" w:rsidP="00EC720E">
            <w:r>
              <w:t xml:space="preserve">Beeld </w:t>
            </w:r>
            <w:r w:rsidR="0A4ED707">
              <w:t xml:space="preserve">wordt </w:t>
            </w:r>
            <w:r>
              <w:t xml:space="preserve">vaak via </w:t>
            </w:r>
            <w:r w:rsidR="6CFD22B2">
              <w:t xml:space="preserve">Real Time Streaming Protocol (RTSP) </w:t>
            </w:r>
            <w:r>
              <w:t xml:space="preserve">en audio via </w:t>
            </w:r>
            <w:proofErr w:type="spellStart"/>
            <w:r w:rsidR="729E3AE7">
              <w:t>Session</w:t>
            </w:r>
            <w:proofErr w:type="spellEnd"/>
            <w:r w:rsidR="729E3AE7">
              <w:t xml:space="preserve"> </w:t>
            </w:r>
            <w:proofErr w:type="spellStart"/>
            <w:r w:rsidR="729E3AE7">
              <w:t>Initiation</w:t>
            </w:r>
            <w:proofErr w:type="spellEnd"/>
            <w:r w:rsidR="729E3AE7">
              <w:t xml:space="preserve"> Protocol (SIP) </w:t>
            </w:r>
            <w:r w:rsidR="21436368">
              <w:t xml:space="preserve">en zijn </w:t>
            </w:r>
            <w:r>
              <w:t>via een hyperlink te benaderen.</w:t>
            </w:r>
          </w:p>
          <w:p w14:paraId="36F4CD1F" w14:textId="7CD483F6" w:rsidR="00014F1F" w:rsidRPr="00182590" w:rsidRDefault="00014F1F" w:rsidP="00EC720E">
            <w:pPr>
              <w:rPr>
                <w:highlight w:val="yellow"/>
              </w:rPr>
            </w:pPr>
          </w:p>
        </w:tc>
      </w:tr>
      <w:tr w:rsidR="00014F1F" w14:paraId="3B52E37C" w14:textId="77777777" w:rsidTr="42DBE984">
        <w:tc>
          <w:tcPr>
            <w:tcW w:w="2729" w:type="dxa"/>
            <w:shd w:val="clear" w:color="auto" w:fill="B4C6E7" w:themeFill="accent1" w:themeFillTint="66"/>
          </w:tcPr>
          <w:p w14:paraId="08B612CA" w14:textId="08EFDD9B" w:rsidR="00014F1F" w:rsidRPr="00EC720E" w:rsidRDefault="00014F1F" w:rsidP="00EC720E">
            <w:pPr>
              <w:rPr>
                <w:b/>
                <w:bCs/>
              </w:rPr>
            </w:pPr>
            <w:bookmarkStart w:id="2277" w:name="_Toc119942933"/>
            <w:bookmarkStart w:id="2278" w:name="_Toc120583617"/>
            <w:bookmarkStart w:id="2279" w:name="_Toc121321576"/>
            <w:bookmarkStart w:id="2280" w:name="_Toc121921215"/>
            <w:bookmarkStart w:id="2281" w:name="_Toc121921953"/>
            <w:bookmarkStart w:id="2282" w:name="_Toc123135213"/>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2277"/>
            <w:bookmarkEnd w:id="2278"/>
            <w:bookmarkEnd w:id="2279"/>
            <w:bookmarkEnd w:id="2280"/>
            <w:bookmarkEnd w:id="2281"/>
            <w:bookmarkEnd w:id="2282"/>
          </w:p>
        </w:tc>
        <w:tc>
          <w:tcPr>
            <w:tcW w:w="4921" w:type="dxa"/>
          </w:tcPr>
          <w:p w14:paraId="7AA388A9" w14:textId="6F6EB422" w:rsidR="00014F1F" w:rsidRDefault="00014F1F" w:rsidP="00EC720E">
            <w:pPr>
              <w:rPr>
                <w:b/>
              </w:rPr>
            </w:pPr>
            <w:bookmarkStart w:id="2283" w:name="_Toc119942934"/>
            <w:bookmarkStart w:id="2284" w:name="_Toc120583618"/>
            <w:bookmarkStart w:id="2285" w:name="_Toc121321577"/>
            <w:bookmarkStart w:id="2286" w:name="_Toc121921216"/>
            <w:bookmarkStart w:id="2287" w:name="_Toc121921954"/>
            <w:bookmarkStart w:id="2288" w:name="_Toc123135214"/>
            <w:r>
              <w:t xml:space="preserve">MB </w:t>
            </w:r>
            <w:r w:rsidR="65E1E2B4">
              <w:t>051</w:t>
            </w:r>
            <w:bookmarkEnd w:id="2283"/>
            <w:bookmarkEnd w:id="2284"/>
            <w:bookmarkEnd w:id="2285"/>
            <w:bookmarkEnd w:id="2286"/>
            <w:bookmarkEnd w:id="2287"/>
            <w:bookmarkEnd w:id="2288"/>
          </w:p>
          <w:p w14:paraId="15C78039" w14:textId="77777777" w:rsidR="00014F1F" w:rsidRPr="00D63592" w:rsidRDefault="00014F1F" w:rsidP="00EC720E"/>
        </w:tc>
      </w:tr>
    </w:tbl>
    <w:p w14:paraId="5CDA91B5" w14:textId="3AC8F8AC" w:rsidR="00C1073E" w:rsidRDefault="36C174AD" w:rsidP="00EC720E">
      <w:pPr>
        <w:pStyle w:val="Kop2"/>
      </w:pPr>
      <w:bookmarkStart w:id="2289" w:name="_Toc121321578"/>
      <w:bookmarkStart w:id="2290" w:name="_Toc121921217"/>
      <w:bookmarkStart w:id="2291" w:name="_Toc121921955"/>
      <w:bookmarkStart w:id="2292" w:name="_Toc124436899"/>
      <w:r w:rsidRPr="24881D37">
        <w:lastRenderedPageBreak/>
        <w:t>TOP-Desk integratie</w:t>
      </w:r>
      <w:bookmarkEnd w:id="2289"/>
      <w:bookmarkEnd w:id="2290"/>
      <w:bookmarkEnd w:id="2291"/>
      <w:bookmarkEnd w:id="2292"/>
    </w:p>
    <w:p w14:paraId="3C8EC45C" w14:textId="77777777" w:rsidR="00C1073E" w:rsidRDefault="00C1073E" w:rsidP="00C1073E"/>
    <w:tbl>
      <w:tblPr>
        <w:tblStyle w:val="Tabelraster"/>
        <w:tblW w:w="0" w:type="auto"/>
        <w:tblLook w:val="04A0" w:firstRow="1" w:lastRow="0" w:firstColumn="1" w:lastColumn="0" w:noHBand="0" w:noVBand="1"/>
      </w:tblPr>
      <w:tblGrid>
        <w:gridCol w:w="2729"/>
        <w:gridCol w:w="4921"/>
      </w:tblGrid>
      <w:tr w:rsidR="00C1073E" w14:paraId="361ED9DE" w14:textId="77777777" w:rsidTr="42DBE984">
        <w:tc>
          <w:tcPr>
            <w:tcW w:w="2729" w:type="dxa"/>
            <w:shd w:val="clear" w:color="auto" w:fill="B4C6E7" w:themeFill="accent1" w:themeFillTint="66"/>
          </w:tcPr>
          <w:p w14:paraId="28FB1EC6" w14:textId="77777777" w:rsidR="00C1073E" w:rsidRPr="00EC720E" w:rsidRDefault="00C1073E" w:rsidP="00EC720E">
            <w:pPr>
              <w:rPr>
                <w:b/>
                <w:bCs/>
              </w:rPr>
            </w:pPr>
            <w:bookmarkStart w:id="2293" w:name="_Toc119927124"/>
            <w:bookmarkStart w:id="2294" w:name="_Toc119942936"/>
            <w:bookmarkStart w:id="2295" w:name="_Toc120583620"/>
            <w:bookmarkStart w:id="2296" w:name="_Toc121321579"/>
            <w:bookmarkStart w:id="2297" w:name="_Toc121921218"/>
            <w:bookmarkStart w:id="2298" w:name="_Toc121921956"/>
            <w:bookmarkStart w:id="2299" w:name="_Toc123135216"/>
            <w:r w:rsidRPr="00EC720E">
              <w:rPr>
                <w:b/>
                <w:bCs/>
              </w:rPr>
              <w:t>Doel</w:t>
            </w:r>
            <w:bookmarkEnd w:id="2293"/>
            <w:bookmarkEnd w:id="2294"/>
            <w:bookmarkEnd w:id="2295"/>
            <w:bookmarkEnd w:id="2296"/>
            <w:bookmarkEnd w:id="2297"/>
            <w:bookmarkEnd w:id="2298"/>
            <w:bookmarkEnd w:id="2299"/>
          </w:p>
        </w:tc>
        <w:tc>
          <w:tcPr>
            <w:tcW w:w="4921" w:type="dxa"/>
          </w:tcPr>
          <w:p w14:paraId="2AFA8D5F" w14:textId="6C06AEBF" w:rsidR="001D2E4E" w:rsidRDefault="10BD4042" w:rsidP="00EC720E">
            <w:pPr>
              <w:rPr>
                <w:b/>
              </w:rPr>
            </w:pPr>
            <w:bookmarkStart w:id="2300" w:name="_Toc123135217"/>
            <w:bookmarkStart w:id="2301" w:name="_Toc120583621"/>
            <w:bookmarkStart w:id="2302" w:name="_Toc121321580"/>
            <w:bookmarkStart w:id="2303" w:name="_Toc121921219"/>
            <w:bookmarkStart w:id="2304" w:name="_Toc121921957"/>
            <w:bookmarkStart w:id="2305" w:name="_Toc119942937"/>
            <w:r>
              <w:t xml:space="preserve">Doel van de integratie is om </w:t>
            </w:r>
            <w:r w:rsidR="0E8D76F3">
              <w:t xml:space="preserve">d.m.v. een registratiesysteem </w:t>
            </w:r>
            <w:r w:rsidR="4B534EBD">
              <w:t xml:space="preserve">op een geautomatiseerde wijze </w:t>
            </w:r>
            <w:r w:rsidR="4EF6AAED">
              <w:t xml:space="preserve">wederzijds informatie te kunnen delen </w:t>
            </w:r>
            <w:r>
              <w:t>over incidenten, verstoringen en serviceverzoeken vanuit het Erasmus MC</w:t>
            </w:r>
            <w:r w:rsidR="03C89B21">
              <w:t xml:space="preserve"> met de </w:t>
            </w:r>
            <w:r w:rsidR="40F89A22">
              <w:t>Inschrijver</w:t>
            </w:r>
            <w:r>
              <w:t>.</w:t>
            </w:r>
            <w:bookmarkEnd w:id="2300"/>
            <w:r>
              <w:t xml:space="preserve"> </w:t>
            </w:r>
          </w:p>
          <w:p w14:paraId="7EB9B1BE" w14:textId="3FA9D17B" w:rsidR="00C1073E" w:rsidRDefault="61AA2878" w:rsidP="00EC720E">
            <w:pPr>
              <w:rPr>
                <w:b/>
              </w:rPr>
            </w:pPr>
            <w:bookmarkStart w:id="2306" w:name="_Toc120583622"/>
            <w:bookmarkStart w:id="2307" w:name="_Toc121321581"/>
            <w:bookmarkStart w:id="2308" w:name="_Toc121921220"/>
            <w:bookmarkStart w:id="2309" w:name="_Toc121921958"/>
            <w:bookmarkStart w:id="2310" w:name="_Toc123135218"/>
            <w:bookmarkEnd w:id="2301"/>
            <w:bookmarkEnd w:id="2302"/>
            <w:bookmarkEnd w:id="2303"/>
            <w:bookmarkEnd w:id="2304"/>
            <w:r>
              <w:t xml:space="preserve">Integratie met het Service-systeem van </w:t>
            </w:r>
            <w:r w:rsidR="0DBD2D6B">
              <w:t>Inschrijver</w:t>
            </w:r>
            <w:r>
              <w:t xml:space="preserve"> is nodig om beide servicesystem</w:t>
            </w:r>
            <w:r w:rsidR="6F7A2C2D">
              <w:t>en</w:t>
            </w:r>
            <w:r>
              <w:t xml:space="preserve"> bi-directioneel met elkaar te verbinden</w:t>
            </w:r>
            <w:r w:rsidR="15D125C6">
              <w:t>.</w:t>
            </w:r>
            <w:bookmarkEnd w:id="2305"/>
            <w:bookmarkEnd w:id="2306"/>
            <w:bookmarkEnd w:id="2307"/>
            <w:bookmarkEnd w:id="2308"/>
            <w:bookmarkEnd w:id="2309"/>
            <w:bookmarkEnd w:id="2310"/>
          </w:p>
          <w:p w14:paraId="326DC100" w14:textId="77777777" w:rsidR="00501CA8" w:rsidRPr="00501CA8" w:rsidRDefault="00501CA8" w:rsidP="00EC720E"/>
        </w:tc>
      </w:tr>
      <w:tr w:rsidR="00C1073E" w14:paraId="57D9F40B" w14:textId="77777777" w:rsidTr="42DBE984">
        <w:tc>
          <w:tcPr>
            <w:tcW w:w="2729" w:type="dxa"/>
            <w:shd w:val="clear" w:color="auto" w:fill="B4C6E7" w:themeFill="accent1" w:themeFillTint="66"/>
          </w:tcPr>
          <w:p w14:paraId="2114A5C3" w14:textId="77777777" w:rsidR="00C1073E" w:rsidRPr="00EC720E" w:rsidRDefault="00C1073E" w:rsidP="00EC720E">
            <w:pPr>
              <w:rPr>
                <w:b/>
                <w:bCs/>
              </w:rPr>
            </w:pPr>
            <w:bookmarkStart w:id="2311" w:name="_Toc119927125"/>
            <w:bookmarkStart w:id="2312" w:name="_Toc119942938"/>
            <w:bookmarkStart w:id="2313" w:name="_Toc120583623"/>
            <w:bookmarkStart w:id="2314" w:name="_Toc121321582"/>
            <w:bookmarkStart w:id="2315" w:name="_Toc121921221"/>
            <w:bookmarkStart w:id="2316" w:name="_Toc121921959"/>
            <w:bookmarkStart w:id="2317" w:name="_Toc123135219"/>
            <w:r w:rsidRPr="00EC720E">
              <w:rPr>
                <w:b/>
                <w:bCs/>
              </w:rPr>
              <w:t>Toepassing</w:t>
            </w:r>
            <w:bookmarkEnd w:id="2311"/>
            <w:bookmarkEnd w:id="2312"/>
            <w:bookmarkEnd w:id="2313"/>
            <w:bookmarkEnd w:id="2314"/>
            <w:bookmarkEnd w:id="2315"/>
            <w:bookmarkEnd w:id="2316"/>
            <w:bookmarkEnd w:id="2317"/>
          </w:p>
          <w:p w14:paraId="0A821549" w14:textId="77777777" w:rsidR="00C1073E" w:rsidRPr="00EC720E" w:rsidRDefault="00C1073E" w:rsidP="00EC720E">
            <w:pPr>
              <w:rPr>
                <w:b/>
                <w:bCs/>
              </w:rPr>
            </w:pPr>
          </w:p>
        </w:tc>
        <w:tc>
          <w:tcPr>
            <w:tcW w:w="4921" w:type="dxa"/>
          </w:tcPr>
          <w:p w14:paraId="2AE6DAAC" w14:textId="70936092" w:rsidR="00C1073E" w:rsidRDefault="00C1073E" w:rsidP="00EC720E">
            <w:pPr>
              <w:rPr>
                <w:b/>
              </w:rPr>
            </w:pPr>
            <w:bookmarkStart w:id="2318" w:name="_Toc121921222"/>
            <w:bookmarkStart w:id="2319" w:name="_Toc121921960"/>
            <w:bookmarkStart w:id="2320" w:name="_Toc123135220"/>
            <w:bookmarkStart w:id="2321" w:name="_Toc119927126"/>
            <w:bookmarkStart w:id="2322" w:name="_Toc119942939"/>
            <w:bookmarkStart w:id="2323" w:name="_Toc120583624"/>
            <w:bookmarkStart w:id="2324" w:name="_Toc121321583"/>
            <w:r>
              <w:t>Multiplexer</w:t>
            </w:r>
            <w:bookmarkEnd w:id="2318"/>
            <w:bookmarkEnd w:id="2319"/>
            <w:bookmarkEnd w:id="2320"/>
            <w:r>
              <w:t xml:space="preserve"> </w:t>
            </w:r>
            <w:bookmarkEnd w:id="2321"/>
            <w:bookmarkEnd w:id="2322"/>
            <w:bookmarkEnd w:id="2323"/>
            <w:bookmarkEnd w:id="2324"/>
          </w:p>
          <w:p w14:paraId="00DFEC8D" w14:textId="17B3EEB6" w:rsidR="00C1073E" w:rsidRDefault="00C1073E" w:rsidP="00EC720E">
            <w:pPr>
              <w:rPr>
                <w:b/>
              </w:rPr>
            </w:pPr>
            <w:bookmarkStart w:id="2325" w:name="_Toc121921223"/>
            <w:bookmarkStart w:id="2326" w:name="_Toc121921961"/>
            <w:bookmarkStart w:id="2327" w:name="_Toc123135221"/>
            <w:bookmarkStart w:id="2328" w:name="_Toc119927127"/>
            <w:bookmarkStart w:id="2329" w:name="_Toc119942940"/>
            <w:bookmarkStart w:id="2330" w:name="_Toc120583625"/>
            <w:bookmarkStart w:id="2331" w:name="_Toc121321584"/>
            <w:r>
              <w:t>IAS</w:t>
            </w:r>
            <w:bookmarkEnd w:id="2325"/>
            <w:bookmarkEnd w:id="2326"/>
            <w:bookmarkEnd w:id="2327"/>
            <w:r>
              <w:t xml:space="preserve"> </w:t>
            </w:r>
            <w:bookmarkEnd w:id="2328"/>
            <w:bookmarkEnd w:id="2329"/>
            <w:bookmarkEnd w:id="2330"/>
            <w:bookmarkEnd w:id="2331"/>
          </w:p>
          <w:p w14:paraId="19B612AE" w14:textId="179963C3" w:rsidR="00C1073E" w:rsidRDefault="00C1073E" w:rsidP="00EC720E">
            <w:pPr>
              <w:rPr>
                <w:b/>
              </w:rPr>
            </w:pPr>
            <w:bookmarkStart w:id="2332" w:name="_Toc121921224"/>
            <w:bookmarkStart w:id="2333" w:name="_Toc121921962"/>
            <w:bookmarkStart w:id="2334" w:name="_Toc123135222"/>
            <w:bookmarkStart w:id="2335" w:name="_Toc119927128"/>
            <w:bookmarkStart w:id="2336" w:name="_Toc119942941"/>
            <w:bookmarkStart w:id="2337" w:name="_Toc120583626"/>
            <w:bookmarkStart w:id="2338" w:name="_Toc121321585"/>
            <w:r>
              <w:t>Message Broker</w:t>
            </w:r>
            <w:bookmarkEnd w:id="2332"/>
            <w:bookmarkEnd w:id="2333"/>
            <w:bookmarkEnd w:id="2334"/>
            <w:r>
              <w:t xml:space="preserve"> </w:t>
            </w:r>
            <w:bookmarkEnd w:id="2335"/>
            <w:bookmarkEnd w:id="2336"/>
            <w:bookmarkEnd w:id="2337"/>
            <w:bookmarkEnd w:id="2338"/>
          </w:p>
          <w:p w14:paraId="66FDCF4E" w14:textId="77777777" w:rsidR="00C1073E" w:rsidRPr="00C1073E" w:rsidRDefault="00C1073E" w:rsidP="00EC720E"/>
        </w:tc>
      </w:tr>
      <w:tr w:rsidR="00C1073E" w14:paraId="2B5EB156" w14:textId="77777777" w:rsidTr="42DBE984">
        <w:tc>
          <w:tcPr>
            <w:tcW w:w="2729" w:type="dxa"/>
            <w:shd w:val="clear" w:color="auto" w:fill="B4C6E7" w:themeFill="accent1" w:themeFillTint="66"/>
          </w:tcPr>
          <w:p w14:paraId="1D874F35" w14:textId="77777777" w:rsidR="00C1073E" w:rsidRPr="00EC720E" w:rsidRDefault="00C1073E" w:rsidP="00EC720E">
            <w:pPr>
              <w:rPr>
                <w:b/>
                <w:bCs/>
              </w:rPr>
            </w:pPr>
            <w:bookmarkStart w:id="2339" w:name="_Toc119927129"/>
            <w:bookmarkStart w:id="2340" w:name="_Toc119942942"/>
            <w:bookmarkStart w:id="2341" w:name="_Toc120583627"/>
            <w:bookmarkStart w:id="2342" w:name="_Toc121321586"/>
            <w:bookmarkStart w:id="2343" w:name="_Toc121921225"/>
            <w:bookmarkStart w:id="2344" w:name="_Toc121921963"/>
            <w:bookmarkStart w:id="2345" w:name="_Toc123135223"/>
            <w:r w:rsidRPr="00EC720E">
              <w:rPr>
                <w:b/>
                <w:bCs/>
              </w:rPr>
              <w:t>Leverancier</w:t>
            </w:r>
            <w:bookmarkEnd w:id="2339"/>
            <w:bookmarkEnd w:id="2340"/>
            <w:bookmarkEnd w:id="2341"/>
            <w:bookmarkEnd w:id="2342"/>
            <w:bookmarkEnd w:id="2343"/>
            <w:bookmarkEnd w:id="2344"/>
            <w:bookmarkEnd w:id="2345"/>
          </w:p>
        </w:tc>
        <w:tc>
          <w:tcPr>
            <w:tcW w:w="4921" w:type="dxa"/>
          </w:tcPr>
          <w:p w14:paraId="52F7F6F0" w14:textId="77777777" w:rsidR="00C1073E" w:rsidRDefault="00C1073E" w:rsidP="00EC720E">
            <w:r>
              <w:t>OGD - Delft</w:t>
            </w:r>
          </w:p>
          <w:p w14:paraId="0CCC0888" w14:textId="77777777" w:rsidR="00C1073E" w:rsidRPr="00C40698" w:rsidRDefault="00C1073E" w:rsidP="00EC720E"/>
        </w:tc>
      </w:tr>
      <w:tr w:rsidR="00C1073E" w14:paraId="1F60F788" w14:textId="77777777" w:rsidTr="42DBE984">
        <w:tc>
          <w:tcPr>
            <w:tcW w:w="2729" w:type="dxa"/>
            <w:shd w:val="clear" w:color="auto" w:fill="B4C6E7" w:themeFill="accent1" w:themeFillTint="66"/>
          </w:tcPr>
          <w:p w14:paraId="06DB1370" w14:textId="77777777" w:rsidR="00C1073E" w:rsidRPr="00EC720E" w:rsidRDefault="54A8751F" w:rsidP="00EC720E">
            <w:pPr>
              <w:rPr>
                <w:b/>
                <w:bCs/>
              </w:rPr>
            </w:pPr>
            <w:bookmarkStart w:id="2346" w:name="_Toc119927130"/>
            <w:bookmarkStart w:id="2347" w:name="_Toc119942943"/>
            <w:bookmarkStart w:id="2348" w:name="_Toc120583628"/>
            <w:bookmarkStart w:id="2349" w:name="_Toc121321587"/>
            <w:bookmarkStart w:id="2350" w:name="_Toc121921226"/>
            <w:bookmarkStart w:id="2351" w:name="_Toc121921964"/>
            <w:bookmarkStart w:id="2352" w:name="_Toc123135224"/>
            <w:r w:rsidRPr="00EC720E">
              <w:rPr>
                <w:b/>
                <w:bCs/>
              </w:rPr>
              <w:t>Bestaand integratievorm</w:t>
            </w:r>
            <w:bookmarkEnd w:id="2346"/>
            <w:bookmarkEnd w:id="2347"/>
            <w:bookmarkEnd w:id="2348"/>
            <w:bookmarkEnd w:id="2349"/>
            <w:bookmarkEnd w:id="2350"/>
            <w:bookmarkEnd w:id="2351"/>
            <w:bookmarkEnd w:id="2352"/>
          </w:p>
        </w:tc>
        <w:tc>
          <w:tcPr>
            <w:tcW w:w="4921" w:type="dxa"/>
          </w:tcPr>
          <w:p w14:paraId="1895D3B7" w14:textId="57937A4B" w:rsidR="00C1073E" w:rsidRDefault="5CC420DA" w:rsidP="00EC720E">
            <w:r>
              <w:t xml:space="preserve">API </w:t>
            </w:r>
          </w:p>
          <w:p w14:paraId="603CC4DB" w14:textId="77777777" w:rsidR="00C1073E" w:rsidRPr="00E53B4E" w:rsidRDefault="00C1073E" w:rsidP="00EC720E"/>
        </w:tc>
      </w:tr>
      <w:tr w:rsidR="00C1073E" w14:paraId="06C09C1D" w14:textId="77777777" w:rsidTr="42DBE984">
        <w:tc>
          <w:tcPr>
            <w:tcW w:w="2729" w:type="dxa"/>
            <w:shd w:val="clear" w:color="auto" w:fill="B4C6E7" w:themeFill="accent1" w:themeFillTint="66"/>
          </w:tcPr>
          <w:p w14:paraId="619DF0BB" w14:textId="77777777" w:rsidR="00C1073E" w:rsidRPr="00EC720E" w:rsidRDefault="00C1073E" w:rsidP="00EC720E">
            <w:pPr>
              <w:rPr>
                <w:b/>
                <w:bCs/>
              </w:rPr>
            </w:pPr>
            <w:bookmarkStart w:id="2353" w:name="_Toc119927131"/>
            <w:bookmarkStart w:id="2354" w:name="_Toc119942944"/>
            <w:bookmarkStart w:id="2355" w:name="_Toc120583629"/>
            <w:bookmarkStart w:id="2356" w:name="_Toc121321588"/>
            <w:bookmarkStart w:id="2357" w:name="_Toc121921227"/>
            <w:bookmarkStart w:id="2358" w:name="_Toc121921965"/>
            <w:bookmarkStart w:id="2359" w:name="_Toc123135225"/>
            <w:r w:rsidRPr="00EC720E">
              <w:rPr>
                <w:b/>
                <w:bCs/>
              </w:rPr>
              <w:t>Gevraagde integratievorm</w:t>
            </w:r>
            <w:bookmarkEnd w:id="2353"/>
            <w:bookmarkEnd w:id="2354"/>
            <w:bookmarkEnd w:id="2355"/>
            <w:bookmarkEnd w:id="2356"/>
            <w:bookmarkEnd w:id="2357"/>
            <w:bookmarkEnd w:id="2358"/>
            <w:bookmarkEnd w:id="2359"/>
          </w:p>
        </w:tc>
        <w:tc>
          <w:tcPr>
            <w:tcW w:w="4921" w:type="dxa"/>
          </w:tcPr>
          <w:p w14:paraId="7D8C14A8" w14:textId="5B66CD17" w:rsidR="00C1073E" w:rsidRDefault="5D91957F" w:rsidP="00EC720E">
            <w:r>
              <w:t>API</w:t>
            </w:r>
            <w:r w:rsidR="3B01F817">
              <w:t xml:space="preserve"> waarbij de </w:t>
            </w:r>
            <w:r>
              <w:t xml:space="preserve">uitwerking </w:t>
            </w:r>
            <w:r w:rsidR="1613A480">
              <w:t xml:space="preserve">met </w:t>
            </w:r>
            <w:r w:rsidR="34464478">
              <w:t>Inschrijver</w:t>
            </w:r>
            <w:r w:rsidR="1613A480">
              <w:t xml:space="preserve"> </w:t>
            </w:r>
            <w:r>
              <w:t xml:space="preserve">nader te bespreken </w:t>
            </w:r>
            <w:r w:rsidR="20CFBCB9">
              <w:t xml:space="preserve">is </w:t>
            </w:r>
            <w:r>
              <w:t>met OGD</w:t>
            </w:r>
          </w:p>
          <w:p w14:paraId="7FDE0BDC" w14:textId="5D531452" w:rsidR="00C1073E" w:rsidRPr="00C40698" w:rsidRDefault="00C1073E" w:rsidP="00EC720E"/>
        </w:tc>
      </w:tr>
      <w:tr w:rsidR="00C1073E" w14:paraId="637E7F51" w14:textId="77777777" w:rsidTr="42DBE984">
        <w:tc>
          <w:tcPr>
            <w:tcW w:w="2729" w:type="dxa"/>
            <w:shd w:val="clear" w:color="auto" w:fill="B4C6E7" w:themeFill="accent1" w:themeFillTint="66"/>
          </w:tcPr>
          <w:p w14:paraId="582B16F9" w14:textId="77777777" w:rsidR="00C1073E" w:rsidRPr="00EC720E" w:rsidRDefault="00C1073E" w:rsidP="00EC720E">
            <w:pPr>
              <w:rPr>
                <w:b/>
                <w:bCs/>
              </w:rPr>
            </w:pPr>
            <w:bookmarkStart w:id="2360" w:name="_Toc119927132"/>
            <w:bookmarkStart w:id="2361" w:name="_Toc119942945"/>
            <w:bookmarkStart w:id="2362" w:name="_Toc120583630"/>
            <w:bookmarkStart w:id="2363" w:name="_Toc121321589"/>
            <w:bookmarkStart w:id="2364" w:name="_Toc121921228"/>
            <w:bookmarkStart w:id="2365" w:name="_Toc121921966"/>
            <w:bookmarkStart w:id="2366" w:name="_Toc123135226"/>
            <w:proofErr w:type="spellStart"/>
            <w:r w:rsidRPr="00EC720E">
              <w:rPr>
                <w:b/>
                <w:bCs/>
              </w:rPr>
              <w:t>Use</w:t>
            </w:r>
            <w:proofErr w:type="spellEnd"/>
            <w:r w:rsidRPr="00EC720E">
              <w:rPr>
                <w:b/>
                <w:bCs/>
              </w:rPr>
              <w:t>-Case</w:t>
            </w:r>
            <w:bookmarkEnd w:id="2360"/>
            <w:bookmarkEnd w:id="2361"/>
            <w:bookmarkEnd w:id="2362"/>
            <w:bookmarkEnd w:id="2363"/>
            <w:bookmarkEnd w:id="2364"/>
            <w:bookmarkEnd w:id="2365"/>
            <w:bookmarkEnd w:id="2366"/>
          </w:p>
        </w:tc>
        <w:tc>
          <w:tcPr>
            <w:tcW w:w="4921" w:type="dxa"/>
          </w:tcPr>
          <w:p w14:paraId="41646B71" w14:textId="11AE4971" w:rsidR="00C1073E" w:rsidRDefault="00270119" w:rsidP="00EC720E">
            <w:r>
              <w:t xml:space="preserve">Nader met </w:t>
            </w:r>
            <w:r w:rsidR="74FBA77F">
              <w:t>Inschrijver</w:t>
            </w:r>
            <w:r>
              <w:t xml:space="preserve"> en opdrachtgever uit te werken </w:t>
            </w:r>
          </w:p>
          <w:p w14:paraId="37A31054" w14:textId="514E3C19" w:rsidR="00284A9B" w:rsidRPr="00C40698" w:rsidRDefault="00284A9B" w:rsidP="00EC720E"/>
        </w:tc>
      </w:tr>
      <w:tr w:rsidR="00C1073E" w14:paraId="33ACBFAA" w14:textId="77777777" w:rsidTr="42DBE984">
        <w:tc>
          <w:tcPr>
            <w:tcW w:w="2729" w:type="dxa"/>
            <w:shd w:val="clear" w:color="auto" w:fill="B4C6E7" w:themeFill="accent1" w:themeFillTint="66"/>
          </w:tcPr>
          <w:p w14:paraId="0D8F92AA" w14:textId="77777777" w:rsidR="00C1073E" w:rsidRPr="00EC720E" w:rsidRDefault="00C1073E" w:rsidP="00EC720E">
            <w:pPr>
              <w:rPr>
                <w:b/>
                <w:bCs/>
              </w:rPr>
            </w:pPr>
            <w:bookmarkStart w:id="2367" w:name="_Toc119927133"/>
            <w:bookmarkStart w:id="2368" w:name="_Toc119942946"/>
            <w:bookmarkStart w:id="2369" w:name="_Toc120583631"/>
            <w:bookmarkStart w:id="2370" w:name="_Toc121321590"/>
            <w:bookmarkStart w:id="2371" w:name="_Toc121921229"/>
            <w:bookmarkStart w:id="2372" w:name="_Toc121921967"/>
            <w:bookmarkStart w:id="2373" w:name="_Toc123135227"/>
            <w:r w:rsidRPr="00EC720E">
              <w:rPr>
                <w:b/>
                <w:bCs/>
              </w:rPr>
              <w:t>Documentatie</w:t>
            </w:r>
            <w:bookmarkEnd w:id="2367"/>
            <w:bookmarkEnd w:id="2368"/>
            <w:bookmarkEnd w:id="2369"/>
            <w:bookmarkEnd w:id="2370"/>
            <w:bookmarkEnd w:id="2371"/>
            <w:bookmarkEnd w:id="2372"/>
            <w:bookmarkEnd w:id="2373"/>
            <w:r w:rsidRPr="00EC720E">
              <w:rPr>
                <w:b/>
                <w:bCs/>
              </w:rPr>
              <w:t xml:space="preserve"> </w:t>
            </w:r>
          </w:p>
        </w:tc>
        <w:tc>
          <w:tcPr>
            <w:tcW w:w="4921" w:type="dxa"/>
          </w:tcPr>
          <w:p w14:paraId="752C77AE" w14:textId="77777777" w:rsidR="00C1073E" w:rsidRDefault="19B69DA3" w:rsidP="00EC720E">
            <w:r w:rsidRPr="00270119">
              <w:t>Niet beschikbaar</w:t>
            </w:r>
          </w:p>
          <w:p w14:paraId="0A5BEE44" w14:textId="0D75A44B" w:rsidR="00EC720E" w:rsidRPr="003A5144" w:rsidRDefault="00EC720E" w:rsidP="00EC720E">
            <w:pPr>
              <w:rPr>
                <w:highlight w:val="yellow"/>
              </w:rPr>
            </w:pPr>
          </w:p>
        </w:tc>
      </w:tr>
      <w:tr w:rsidR="00C1073E" w14:paraId="0E8617DF" w14:textId="77777777" w:rsidTr="42DBE984">
        <w:tc>
          <w:tcPr>
            <w:tcW w:w="2729" w:type="dxa"/>
            <w:shd w:val="clear" w:color="auto" w:fill="B4C6E7" w:themeFill="accent1" w:themeFillTint="66"/>
          </w:tcPr>
          <w:p w14:paraId="51A0C000" w14:textId="77777777" w:rsidR="00C1073E" w:rsidRPr="00EC720E" w:rsidRDefault="00C1073E" w:rsidP="00EC720E">
            <w:pPr>
              <w:rPr>
                <w:b/>
                <w:bCs/>
              </w:rPr>
            </w:pPr>
            <w:bookmarkStart w:id="2374" w:name="_Toc119927135"/>
            <w:bookmarkStart w:id="2375" w:name="_Toc119942948"/>
            <w:bookmarkStart w:id="2376" w:name="_Toc120583633"/>
            <w:bookmarkStart w:id="2377" w:name="_Toc121321592"/>
            <w:bookmarkStart w:id="2378" w:name="_Toc121921231"/>
            <w:bookmarkStart w:id="2379" w:name="_Toc121921969"/>
            <w:bookmarkStart w:id="2380" w:name="_Toc123135228"/>
            <w:r w:rsidRPr="00EC720E">
              <w:rPr>
                <w:b/>
                <w:bCs/>
              </w:rPr>
              <w:t>Toelichting</w:t>
            </w:r>
            <w:bookmarkEnd w:id="2374"/>
            <w:bookmarkEnd w:id="2375"/>
            <w:bookmarkEnd w:id="2376"/>
            <w:bookmarkEnd w:id="2377"/>
            <w:bookmarkEnd w:id="2378"/>
            <w:bookmarkEnd w:id="2379"/>
            <w:bookmarkEnd w:id="2380"/>
          </w:p>
        </w:tc>
        <w:tc>
          <w:tcPr>
            <w:tcW w:w="4921" w:type="dxa"/>
          </w:tcPr>
          <w:p w14:paraId="07E4DF49" w14:textId="252E9DDF" w:rsidR="001D2E4E" w:rsidRDefault="25FB3C11" w:rsidP="00EC720E">
            <w:pPr>
              <w:rPr>
                <w:b/>
              </w:rPr>
            </w:pPr>
            <w:bookmarkStart w:id="2381" w:name="_Toc123135229"/>
            <w:r>
              <w:t>Binnen het Erasmus MC wordt gebruik gemaakt van het Servicemanagementsysteem Top Desk.</w:t>
            </w:r>
            <w:bookmarkEnd w:id="2381"/>
            <w:r>
              <w:t xml:space="preserve"> </w:t>
            </w:r>
          </w:p>
          <w:p w14:paraId="71839854" w14:textId="685B0BE9" w:rsidR="00C1073E" w:rsidRPr="00182590" w:rsidRDefault="00C1073E" w:rsidP="00EC720E"/>
        </w:tc>
      </w:tr>
      <w:tr w:rsidR="00C1073E" w14:paraId="3239B102" w14:textId="77777777" w:rsidTr="42DBE984">
        <w:tc>
          <w:tcPr>
            <w:tcW w:w="2729" w:type="dxa"/>
            <w:shd w:val="clear" w:color="auto" w:fill="B4C6E7" w:themeFill="accent1" w:themeFillTint="66"/>
          </w:tcPr>
          <w:p w14:paraId="15F9212D" w14:textId="24AE53A3" w:rsidR="00C1073E" w:rsidRPr="00EC720E" w:rsidRDefault="00C1073E" w:rsidP="00EC720E">
            <w:pPr>
              <w:rPr>
                <w:b/>
                <w:bCs/>
              </w:rPr>
            </w:pPr>
            <w:bookmarkStart w:id="2382" w:name="_Toc119927136"/>
            <w:bookmarkStart w:id="2383" w:name="_Toc119942949"/>
            <w:bookmarkStart w:id="2384" w:name="_Toc120583634"/>
            <w:bookmarkStart w:id="2385" w:name="_Toc121321593"/>
            <w:bookmarkStart w:id="2386" w:name="_Toc121921232"/>
            <w:bookmarkStart w:id="2387" w:name="_Toc121921970"/>
            <w:bookmarkStart w:id="2388" w:name="_Toc123135230"/>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2382"/>
            <w:bookmarkEnd w:id="2383"/>
            <w:bookmarkEnd w:id="2384"/>
            <w:bookmarkEnd w:id="2385"/>
            <w:bookmarkEnd w:id="2386"/>
            <w:bookmarkEnd w:id="2387"/>
            <w:bookmarkEnd w:id="2388"/>
            <w:r w:rsidRPr="00EC720E">
              <w:rPr>
                <w:b/>
                <w:bCs/>
              </w:rPr>
              <w:t xml:space="preserve"> </w:t>
            </w:r>
          </w:p>
        </w:tc>
        <w:tc>
          <w:tcPr>
            <w:tcW w:w="4921" w:type="dxa"/>
          </w:tcPr>
          <w:p w14:paraId="08B7B732" w14:textId="77777777" w:rsidR="00270119" w:rsidRDefault="55F320E2" w:rsidP="00EC720E">
            <w:r>
              <w:t>ALG 045</w:t>
            </w:r>
          </w:p>
          <w:p w14:paraId="0477E574" w14:textId="771F5974" w:rsidR="00EC720E" w:rsidRPr="00D63592" w:rsidRDefault="00EC720E" w:rsidP="00EC720E"/>
        </w:tc>
      </w:tr>
    </w:tbl>
    <w:p w14:paraId="3FD9042A" w14:textId="77777777" w:rsidR="00C1073E" w:rsidRDefault="00C1073E" w:rsidP="00C1073E"/>
    <w:p w14:paraId="052D4810" w14:textId="77777777" w:rsidR="00C1073E" w:rsidRDefault="00C1073E">
      <w:pPr>
        <w:widowControl/>
        <w:spacing w:line="240" w:lineRule="auto"/>
      </w:pPr>
      <w:r>
        <w:br w:type="page"/>
      </w:r>
    </w:p>
    <w:p w14:paraId="53AE3FD6" w14:textId="3E110200" w:rsidR="00C1073E" w:rsidRPr="00EC720E" w:rsidRDefault="0CC1F08B" w:rsidP="00EC720E">
      <w:pPr>
        <w:pStyle w:val="Kop2"/>
      </w:pPr>
      <w:bookmarkStart w:id="2389" w:name="_Toc121321595"/>
      <w:bookmarkStart w:id="2390" w:name="_Toc121921234"/>
      <w:bookmarkStart w:id="2391" w:name="_Toc121921972"/>
      <w:bookmarkStart w:id="2392" w:name="_Toc124436900"/>
      <w:r w:rsidRPr="00EC720E">
        <w:lastRenderedPageBreak/>
        <w:t>Ultimo – integratie</w:t>
      </w:r>
      <w:bookmarkEnd w:id="2389"/>
      <w:bookmarkEnd w:id="2390"/>
      <w:bookmarkEnd w:id="2391"/>
      <w:bookmarkEnd w:id="2392"/>
    </w:p>
    <w:p w14:paraId="62D3F89E" w14:textId="77777777" w:rsidR="00C1073E" w:rsidRDefault="00C1073E" w:rsidP="00C1073E"/>
    <w:tbl>
      <w:tblPr>
        <w:tblStyle w:val="Tabelraster"/>
        <w:tblW w:w="0" w:type="auto"/>
        <w:tblLook w:val="04A0" w:firstRow="1" w:lastRow="0" w:firstColumn="1" w:lastColumn="0" w:noHBand="0" w:noVBand="1"/>
      </w:tblPr>
      <w:tblGrid>
        <w:gridCol w:w="2729"/>
        <w:gridCol w:w="4921"/>
      </w:tblGrid>
      <w:tr w:rsidR="00C1073E" w14:paraId="5E903344" w14:textId="77777777" w:rsidTr="42DBE984">
        <w:tc>
          <w:tcPr>
            <w:tcW w:w="2729" w:type="dxa"/>
            <w:shd w:val="clear" w:color="auto" w:fill="B4C6E7" w:themeFill="accent1" w:themeFillTint="66"/>
          </w:tcPr>
          <w:p w14:paraId="030BB704" w14:textId="77777777" w:rsidR="00C1073E" w:rsidRPr="00EC720E" w:rsidRDefault="018EE5C4" w:rsidP="00EC720E">
            <w:pPr>
              <w:rPr>
                <w:b/>
                <w:bCs/>
              </w:rPr>
            </w:pPr>
            <w:bookmarkStart w:id="2393" w:name="_Toc119927139"/>
            <w:bookmarkStart w:id="2394" w:name="_Toc119942952"/>
            <w:bookmarkStart w:id="2395" w:name="_Toc120583637"/>
            <w:bookmarkStart w:id="2396" w:name="_Toc121321596"/>
            <w:bookmarkStart w:id="2397" w:name="_Toc121921235"/>
            <w:bookmarkStart w:id="2398" w:name="_Toc121921973"/>
            <w:bookmarkStart w:id="2399" w:name="_Toc123135232"/>
            <w:r w:rsidRPr="00EC720E">
              <w:rPr>
                <w:b/>
                <w:bCs/>
              </w:rPr>
              <w:t>Doel</w:t>
            </w:r>
            <w:bookmarkEnd w:id="2393"/>
            <w:bookmarkEnd w:id="2394"/>
            <w:bookmarkEnd w:id="2395"/>
            <w:bookmarkEnd w:id="2396"/>
            <w:bookmarkEnd w:id="2397"/>
            <w:bookmarkEnd w:id="2398"/>
            <w:bookmarkEnd w:id="2399"/>
          </w:p>
        </w:tc>
        <w:tc>
          <w:tcPr>
            <w:tcW w:w="4921" w:type="dxa"/>
          </w:tcPr>
          <w:p w14:paraId="0A39BBDC" w14:textId="63A8F1DC" w:rsidR="4A6D9ED0" w:rsidRDefault="22E89F2A" w:rsidP="00EC720E">
            <w:r>
              <w:t xml:space="preserve">Doel van de integratie is om </w:t>
            </w:r>
            <w:r w:rsidR="0EBCC964">
              <w:t xml:space="preserve">d.m.v. </w:t>
            </w:r>
            <w:r w:rsidR="4288F87E">
              <w:t xml:space="preserve">een registratiesysteem </w:t>
            </w:r>
            <w:r>
              <w:t xml:space="preserve">op een geautomatiseerde wijze wederzijds informatie te kunnen delen over incidenten, verstoringen en serviceverzoeken vanuit het Erasmus MC met de </w:t>
            </w:r>
            <w:r w:rsidR="339C0CEF">
              <w:t>Inschrijver</w:t>
            </w:r>
            <w:r>
              <w:t>.</w:t>
            </w:r>
            <w:bookmarkStart w:id="2400" w:name="_Toc121321597"/>
            <w:bookmarkStart w:id="2401" w:name="_Toc121921236"/>
            <w:bookmarkStart w:id="2402" w:name="_Toc121921974"/>
            <w:bookmarkStart w:id="2403" w:name="_Toc119942953"/>
            <w:bookmarkStart w:id="2404" w:name="_Toc120583638"/>
          </w:p>
          <w:p w14:paraId="5BCFC30D" w14:textId="7FA8E03F" w:rsidR="00C1073E" w:rsidRDefault="240254A7" w:rsidP="00EC720E">
            <w:pPr>
              <w:rPr>
                <w:b/>
              </w:rPr>
            </w:pPr>
            <w:bookmarkStart w:id="2405" w:name="_Toc121321598"/>
            <w:bookmarkStart w:id="2406" w:name="_Toc121921237"/>
            <w:bookmarkStart w:id="2407" w:name="_Toc121921975"/>
            <w:bookmarkStart w:id="2408" w:name="_Toc123135233"/>
            <w:bookmarkEnd w:id="2400"/>
            <w:bookmarkEnd w:id="2401"/>
            <w:bookmarkEnd w:id="2402"/>
            <w:r>
              <w:t xml:space="preserve">Integratie met het Service-systeem van </w:t>
            </w:r>
            <w:r w:rsidR="1813D835">
              <w:t>Inschrijver</w:t>
            </w:r>
            <w:r>
              <w:t xml:space="preserve"> is nodig om beide servicesysteem bi-directioneel met elkaar te verbinden.</w:t>
            </w:r>
            <w:bookmarkEnd w:id="2403"/>
            <w:bookmarkEnd w:id="2404"/>
            <w:bookmarkEnd w:id="2405"/>
            <w:bookmarkEnd w:id="2406"/>
            <w:bookmarkEnd w:id="2407"/>
            <w:bookmarkEnd w:id="2408"/>
            <w:r>
              <w:t xml:space="preserve"> </w:t>
            </w:r>
          </w:p>
          <w:p w14:paraId="6C1031F9" w14:textId="3C26A7A5" w:rsidR="00C1073E" w:rsidRPr="00C40698" w:rsidRDefault="00C1073E" w:rsidP="00EC720E"/>
        </w:tc>
      </w:tr>
      <w:tr w:rsidR="00C1073E" w14:paraId="319C08EC" w14:textId="77777777" w:rsidTr="42DBE984">
        <w:tc>
          <w:tcPr>
            <w:tcW w:w="2729" w:type="dxa"/>
            <w:shd w:val="clear" w:color="auto" w:fill="B4C6E7" w:themeFill="accent1" w:themeFillTint="66"/>
          </w:tcPr>
          <w:p w14:paraId="6C206EEB" w14:textId="77777777" w:rsidR="00C1073E" w:rsidRPr="00EC720E" w:rsidRDefault="00C1073E" w:rsidP="00EC720E">
            <w:pPr>
              <w:rPr>
                <w:b/>
                <w:bCs/>
              </w:rPr>
            </w:pPr>
            <w:bookmarkStart w:id="2409" w:name="_Toc119927140"/>
            <w:bookmarkStart w:id="2410" w:name="_Toc119942954"/>
            <w:bookmarkStart w:id="2411" w:name="_Toc120583639"/>
            <w:bookmarkStart w:id="2412" w:name="_Toc121321599"/>
            <w:bookmarkStart w:id="2413" w:name="_Toc121921238"/>
            <w:bookmarkStart w:id="2414" w:name="_Toc121921976"/>
            <w:bookmarkStart w:id="2415" w:name="_Toc123135234"/>
            <w:r w:rsidRPr="00EC720E">
              <w:rPr>
                <w:b/>
                <w:bCs/>
              </w:rPr>
              <w:t>Toepassing</w:t>
            </w:r>
            <w:bookmarkEnd w:id="2409"/>
            <w:bookmarkEnd w:id="2410"/>
            <w:bookmarkEnd w:id="2411"/>
            <w:bookmarkEnd w:id="2412"/>
            <w:bookmarkEnd w:id="2413"/>
            <w:bookmarkEnd w:id="2414"/>
            <w:bookmarkEnd w:id="2415"/>
          </w:p>
          <w:p w14:paraId="2780AF0D" w14:textId="77777777" w:rsidR="00C1073E" w:rsidRPr="00EC720E" w:rsidRDefault="00C1073E" w:rsidP="00EC720E">
            <w:pPr>
              <w:rPr>
                <w:b/>
                <w:bCs/>
              </w:rPr>
            </w:pPr>
          </w:p>
        </w:tc>
        <w:tc>
          <w:tcPr>
            <w:tcW w:w="4921" w:type="dxa"/>
          </w:tcPr>
          <w:p w14:paraId="4EBB78CD" w14:textId="4A55232A" w:rsidR="00C1073E" w:rsidRDefault="00C1073E" w:rsidP="00EC720E">
            <w:pPr>
              <w:rPr>
                <w:b/>
              </w:rPr>
            </w:pPr>
            <w:bookmarkStart w:id="2416" w:name="_Toc121921239"/>
            <w:bookmarkStart w:id="2417" w:name="_Toc121921977"/>
            <w:bookmarkStart w:id="2418" w:name="_Toc123135235"/>
            <w:bookmarkStart w:id="2419" w:name="_Toc119927143"/>
            <w:bookmarkStart w:id="2420" w:name="_Toc119942957"/>
            <w:bookmarkStart w:id="2421" w:name="_Toc120583642"/>
            <w:bookmarkStart w:id="2422" w:name="_Toc121321602"/>
            <w:r>
              <w:t>Message Broker</w:t>
            </w:r>
            <w:bookmarkEnd w:id="2416"/>
            <w:bookmarkEnd w:id="2417"/>
            <w:bookmarkEnd w:id="2418"/>
            <w:r>
              <w:t xml:space="preserve"> </w:t>
            </w:r>
            <w:bookmarkEnd w:id="2419"/>
            <w:bookmarkEnd w:id="2420"/>
            <w:bookmarkEnd w:id="2421"/>
            <w:bookmarkEnd w:id="2422"/>
          </w:p>
          <w:p w14:paraId="46FC4A0D" w14:textId="77777777" w:rsidR="00C1073E" w:rsidRPr="00C1073E" w:rsidRDefault="00C1073E" w:rsidP="00EC720E"/>
        </w:tc>
      </w:tr>
      <w:tr w:rsidR="00C1073E" w14:paraId="00AB87CE" w14:textId="77777777" w:rsidTr="42DBE984">
        <w:tc>
          <w:tcPr>
            <w:tcW w:w="2729" w:type="dxa"/>
            <w:shd w:val="clear" w:color="auto" w:fill="B4C6E7" w:themeFill="accent1" w:themeFillTint="66"/>
          </w:tcPr>
          <w:p w14:paraId="29B34974" w14:textId="77777777" w:rsidR="00C1073E" w:rsidRPr="00EC720E" w:rsidRDefault="00C1073E" w:rsidP="00EC720E">
            <w:pPr>
              <w:rPr>
                <w:b/>
                <w:bCs/>
              </w:rPr>
            </w:pPr>
            <w:bookmarkStart w:id="2423" w:name="_Toc119927144"/>
            <w:bookmarkStart w:id="2424" w:name="_Toc119942958"/>
            <w:bookmarkStart w:id="2425" w:name="_Toc120583643"/>
            <w:bookmarkStart w:id="2426" w:name="_Toc121321603"/>
            <w:bookmarkStart w:id="2427" w:name="_Toc121921240"/>
            <w:bookmarkStart w:id="2428" w:name="_Toc121921978"/>
            <w:bookmarkStart w:id="2429" w:name="_Toc123135236"/>
            <w:r w:rsidRPr="00EC720E">
              <w:rPr>
                <w:b/>
                <w:bCs/>
              </w:rPr>
              <w:t>Leverancier</w:t>
            </w:r>
            <w:bookmarkEnd w:id="2423"/>
            <w:bookmarkEnd w:id="2424"/>
            <w:bookmarkEnd w:id="2425"/>
            <w:bookmarkEnd w:id="2426"/>
            <w:bookmarkEnd w:id="2427"/>
            <w:bookmarkEnd w:id="2428"/>
            <w:bookmarkEnd w:id="2429"/>
          </w:p>
        </w:tc>
        <w:tc>
          <w:tcPr>
            <w:tcW w:w="4921" w:type="dxa"/>
          </w:tcPr>
          <w:p w14:paraId="101E07F4" w14:textId="669CFCAA" w:rsidR="00C1073E" w:rsidRDefault="05BE1270" w:rsidP="00EC720E">
            <w:r>
              <w:t>Ultimo</w:t>
            </w:r>
            <w:r w:rsidR="3B836164">
              <w:t xml:space="preserve"> IFS</w:t>
            </w:r>
          </w:p>
          <w:p w14:paraId="79796693" w14:textId="77777777" w:rsidR="00C1073E" w:rsidRPr="00C40698" w:rsidRDefault="00C1073E" w:rsidP="00EC720E"/>
        </w:tc>
      </w:tr>
      <w:tr w:rsidR="00C1073E" w14:paraId="28AE400D" w14:textId="77777777" w:rsidTr="42DBE984">
        <w:trPr>
          <w:trHeight w:val="300"/>
        </w:trPr>
        <w:tc>
          <w:tcPr>
            <w:tcW w:w="2729" w:type="dxa"/>
            <w:shd w:val="clear" w:color="auto" w:fill="B4C6E7" w:themeFill="accent1" w:themeFillTint="66"/>
          </w:tcPr>
          <w:p w14:paraId="78CCA9F1" w14:textId="77777777" w:rsidR="00C1073E" w:rsidRPr="00EC720E" w:rsidRDefault="00C1073E" w:rsidP="00EC720E">
            <w:pPr>
              <w:rPr>
                <w:b/>
                <w:bCs/>
              </w:rPr>
            </w:pPr>
            <w:bookmarkStart w:id="2430" w:name="_Toc119927145"/>
            <w:bookmarkStart w:id="2431" w:name="_Toc119942959"/>
            <w:bookmarkStart w:id="2432" w:name="_Toc120583644"/>
            <w:bookmarkStart w:id="2433" w:name="_Toc121321604"/>
            <w:bookmarkStart w:id="2434" w:name="_Toc121921241"/>
            <w:bookmarkStart w:id="2435" w:name="_Toc121921979"/>
            <w:bookmarkStart w:id="2436" w:name="_Toc123135237"/>
            <w:r w:rsidRPr="00EC720E">
              <w:rPr>
                <w:b/>
                <w:bCs/>
              </w:rPr>
              <w:t>Bestaand integratievorm</w:t>
            </w:r>
            <w:bookmarkEnd w:id="2430"/>
            <w:bookmarkEnd w:id="2431"/>
            <w:bookmarkEnd w:id="2432"/>
            <w:bookmarkEnd w:id="2433"/>
            <w:bookmarkEnd w:id="2434"/>
            <w:bookmarkEnd w:id="2435"/>
            <w:bookmarkEnd w:id="2436"/>
          </w:p>
        </w:tc>
        <w:tc>
          <w:tcPr>
            <w:tcW w:w="4921" w:type="dxa"/>
          </w:tcPr>
          <w:p w14:paraId="4CE745D7" w14:textId="3048161A" w:rsidR="00C1073E" w:rsidRPr="00284A9B" w:rsidRDefault="10743676" w:rsidP="00EC720E">
            <w:r>
              <w:t>API</w:t>
            </w:r>
            <w:r w:rsidR="60D71419">
              <w:t xml:space="preserve"> (REST)</w:t>
            </w:r>
          </w:p>
          <w:p w14:paraId="048740F3" w14:textId="77777777" w:rsidR="00C1073E" w:rsidRPr="00E53B4E" w:rsidRDefault="00C1073E" w:rsidP="00EC720E"/>
        </w:tc>
      </w:tr>
      <w:tr w:rsidR="00C1073E" w14:paraId="0E213499" w14:textId="77777777" w:rsidTr="42DBE984">
        <w:tc>
          <w:tcPr>
            <w:tcW w:w="2729" w:type="dxa"/>
            <w:shd w:val="clear" w:color="auto" w:fill="B4C6E7" w:themeFill="accent1" w:themeFillTint="66"/>
          </w:tcPr>
          <w:p w14:paraId="738B881B" w14:textId="77777777" w:rsidR="00C1073E" w:rsidRPr="00EC720E" w:rsidRDefault="00C1073E" w:rsidP="00EC720E">
            <w:pPr>
              <w:rPr>
                <w:b/>
                <w:bCs/>
              </w:rPr>
            </w:pPr>
            <w:bookmarkStart w:id="2437" w:name="_Toc119927146"/>
            <w:bookmarkStart w:id="2438" w:name="_Toc119942960"/>
            <w:bookmarkStart w:id="2439" w:name="_Toc120583645"/>
            <w:bookmarkStart w:id="2440" w:name="_Toc121321605"/>
            <w:bookmarkStart w:id="2441" w:name="_Toc121921242"/>
            <w:bookmarkStart w:id="2442" w:name="_Toc121921980"/>
            <w:bookmarkStart w:id="2443" w:name="_Toc123135238"/>
            <w:r w:rsidRPr="00EC720E">
              <w:rPr>
                <w:b/>
                <w:bCs/>
              </w:rPr>
              <w:t>Gevraagde integratievorm</w:t>
            </w:r>
            <w:bookmarkEnd w:id="2437"/>
            <w:bookmarkEnd w:id="2438"/>
            <w:bookmarkEnd w:id="2439"/>
            <w:bookmarkEnd w:id="2440"/>
            <w:bookmarkEnd w:id="2441"/>
            <w:bookmarkEnd w:id="2442"/>
            <w:bookmarkEnd w:id="2443"/>
          </w:p>
        </w:tc>
        <w:tc>
          <w:tcPr>
            <w:tcW w:w="4921" w:type="dxa"/>
          </w:tcPr>
          <w:p w14:paraId="22DC7C29" w14:textId="38589229" w:rsidR="00C1073E" w:rsidRDefault="4256DF56" w:rsidP="00EC720E">
            <w:r>
              <w:t xml:space="preserve">Uitwerking nader te bespreken met </w:t>
            </w:r>
            <w:r w:rsidR="0B6B9EC2">
              <w:t>Inschrijver</w:t>
            </w:r>
            <w:r>
              <w:t xml:space="preserve"> en Ultimo IFS op basis van </w:t>
            </w:r>
            <w:r w:rsidR="727C5B3E">
              <w:t>API</w:t>
            </w:r>
            <w:r w:rsidR="0EB117A8">
              <w:t xml:space="preserve"> (REST)</w:t>
            </w:r>
          </w:p>
          <w:p w14:paraId="7D149327" w14:textId="77777777" w:rsidR="00C1073E" w:rsidRPr="00C40698" w:rsidRDefault="00C1073E" w:rsidP="00EC720E">
            <w:r>
              <w:t xml:space="preserve"> </w:t>
            </w:r>
          </w:p>
        </w:tc>
      </w:tr>
      <w:tr w:rsidR="00C1073E" w14:paraId="2B8896D8" w14:textId="77777777" w:rsidTr="42DBE984">
        <w:trPr>
          <w:trHeight w:val="525"/>
        </w:trPr>
        <w:tc>
          <w:tcPr>
            <w:tcW w:w="2729" w:type="dxa"/>
            <w:shd w:val="clear" w:color="auto" w:fill="B4C6E7" w:themeFill="accent1" w:themeFillTint="66"/>
          </w:tcPr>
          <w:p w14:paraId="52DE5AD6" w14:textId="77777777" w:rsidR="00C1073E" w:rsidRPr="00EC720E" w:rsidRDefault="00C1073E" w:rsidP="00EC720E">
            <w:pPr>
              <w:rPr>
                <w:b/>
                <w:bCs/>
              </w:rPr>
            </w:pPr>
            <w:bookmarkStart w:id="2444" w:name="_Toc119927147"/>
            <w:bookmarkStart w:id="2445" w:name="_Toc119942961"/>
            <w:bookmarkStart w:id="2446" w:name="_Toc120583646"/>
            <w:bookmarkStart w:id="2447" w:name="_Toc121321606"/>
            <w:bookmarkStart w:id="2448" w:name="_Toc121921243"/>
            <w:bookmarkStart w:id="2449" w:name="_Toc121921981"/>
            <w:bookmarkStart w:id="2450" w:name="_Toc123135239"/>
            <w:proofErr w:type="spellStart"/>
            <w:r w:rsidRPr="00EC720E">
              <w:rPr>
                <w:b/>
                <w:bCs/>
              </w:rPr>
              <w:t>Use</w:t>
            </w:r>
            <w:proofErr w:type="spellEnd"/>
            <w:r w:rsidRPr="00EC720E">
              <w:rPr>
                <w:b/>
                <w:bCs/>
              </w:rPr>
              <w:t>-Case</w:t>
            </w:r>
            <w:bookmarkEnd w:id="2444"/>
            <w:bookmarkEnd w:id="2445"/>
            <w:bookmarkEnd w:id="2446"/>
            <w:bookmarkEnd w:id="2447"/>
            <w:bookmarkEnd w:id="2448"/>
            <w:bookmarkEnd w:id="2449"/>
            <w:bookmarkEnd w:id="2450"/>
          </w:p>
        </w:tc>
        <w:tc>
          <w:tcPr>
            <w:tcW w:w="4921" w:type="dxa"/>
          </w:tcPr>
          <w:p w14:paraId="53B8FD95" w14:textId="29D79FAC" w:rsidR="00C1073E" w:rsidRDefault="00270119" w:rsidP="00EC720E">
            <w:r>
              <w:t xml:space="preserve">Nader met </w:t>
            </w:r>
            <w:r w:rsidR="3E82BC26">
              <w:t>Inschrijver</w:t>
            </w:r>
            <w:r>
              <w:t xml:space="preserve"> en opdrachtgever uit te</w:t>
            </w:r>
            <w:r w:rsidR="05757982">
              <w:t xml:space="preserve"> werken.</w:t>
            </w:r>
            <w:r>
              <w:t xml:space="preserve"> </w:t>
            </w:r>
          </w:p>
          <w:p w14:paraId="2328BB07" w14:textId="2FA7CEE5" w:rsidR="00270119" w:rsidRPr="00C40698" w:rsidRDefault="00270119" w:rsidP="00EC720E"/>
        </w:tc>
      </w:tr>
      <w:tr w:rsidR="00C1073E" w14:paraId="10091103" w14:textId="77777777" w:rsidTr="42DBE984">
        <w:tc>
          <w:tcPr>
            <w:tcW w:w="2729" w:type="dxa"/>
            <w:shd w:val="clear" w:color="auto" w:fill="B4C6E7" w:themeFill="accent1" w:themeFillTint="66"/>
          </w:tcPr>
          <w:p w14:paraId="5833723E" w14:textId="77777777" w:rsidR="00C1073E" w:rsidRPr="00EC720E" w:rsidRDefault="00C1073E" w:rsidP="00EC720E">
            <w:pPr>
              <w:rPr>
                <w:b/>
                <w:bCs/>
              </w:rPr>
            </w:pPr>
            <w:bookmarkStart w:id="2451" w:name="_Toc119927148"/>
            <w:bookmarkStart w:id="2452" w:name="_Toc119942962"/>
            <w:bookmarkStart w:id="2453" w:name="_Toc120583647"/>
            <w:bookmarkStart w:id="2454" w:name="_Toc121321607"/>
            <w:bookmarkStart w:id="2455" w:name="_Toc121921244"/>
            <w:bookmarkStart w:id="2456" w:name="_Toc121921982"/>
            <w:bookmarkStart w:id="2457" w:name="_Toc123135240"/>
            <w:r w:rsidRPr="00EC720E">
              <w:rPr>
                <w:b/>
                <w:bCs/>
              </w:rPr>
              <w:t>Documentatie</w:t>
            </w:r>
            <w:bookmarkEnd w:id="2451"/>
            <w:bookmarkEnd w:id="2452"/>
            <w:bookmarkEnd w:id="2453"/>
            <w:bookmarkEnd w:id="2454"/>
            <w:bookmarkEnd w:id="2455"/>
            <w:bookmarkEnd w:id="2456"/>
            <w:bookmarkEnd w:id="2457"/>
            <w:r w:rsidRPr="00EC720E">
              <w:rPr>
                <w:b/>
                <w:bCs/>
              </w:rPr>
              <w:t xml:space="preserve"> </w:t>
            </w:r>
          </w:p>
        </w:tc>
        <w:tc>
          <w:tcPr>
            <w:tcW w:w="4921" w:type="dxa"/>
          </w:tcPr>
          <w:p w14:paraId="059793C4" w14:textId="7FBC933F" w:rsidR="00C1073E" w:rsidRPr="003A5144" w:rsidRDefault="6EE3B885" w:rsidP="00EC720E">
            <w:pPr>
              <w:rPr>
                <w:highlight w:val="yellow"/>
              </w:rPr>
            </w:pPr>
            <w:r>
              <w:t xml:space="preserve">Er zijn </w:t>
            </w:r>
            <w:r w:rsidR="696B92FA">
              <w:t xml:space="preserve">op dit moment </w:t>
            </w:r>
            <w:r>
              <w:t>diverse</w:t>
            </w:r>
            <w:r w:rsidR="6A9E7CA0">
              <w:t xml:space="preserve"> </w:t>
            </w:r>
            <w:r>
              <w:t>specifieke integraties op basis van API</w:t>
            </w:r>
            <w:r w:rsidR="1592FF59">
              <w:t xml:space="preserve"> (REST)</w:t>
            </w:r>
            <w:r>
              <w:t>.</w:t>
            </w:r>
            <w:r w:rsidR="666E53EB">
              <w:t xml:space="preserve"> </w:t>
            </w:r>
            <w:r>
              <w:t xml:space="preserve"> </w:t>
            </w:r>
          </w:p>
          <w:p w14:paraId="03AA3460" w14:textId="53672FEA" w:rsidR="00C1073E" w:rsidRPr="003A5144" w:rsidRDefault="00C1073E" w:rsidP="00EC720E">
            <w:pPr>
              <w:rPr>
                <w:highlight w:val="yellow"/>
              </w:rPr>
            </w:pPr>
          </w:p>
        </w:tc>
      </w:tr>
      <w:tr w:rsidR="00C1073E" w14:paraId="4BA94744" w14:textId="77777777" w:rsidTr="42DBE984">
        <w:tc>
          <w:tcPr>
            <w:tcW w:w="2729" w:type="dxa"/>
            <w:shd w:val="clear" w:color="auto" w:fill="B4C6E7" w:themeFill="accent1" w:themeFillTint="66"/>
          </w:tcPr>
          <w:p w14:paraId="7A850F23" w14:textId="77777777" w:rsidR="00C1073E" w:rsidRPr="00EC720E" w:rsidRDefault="00C1073E" w:rsidP="00EC720E">
            <w:pPr>
              <w:rPr>
                <w:b/>
                <w:bCs/>
              </w:rPr>
            </w:pPr>
            <w:bookmarkStart w:id="2458" w:name="_Toc119927150"/>
            <w:bookmarkStart w:id="2459" w:name="_Toc119942964"/>
            <w:bookmarkStart w:id="2460" w:name="_Toc120583648"/>
            <w:bookmarkStart w:id="2461" w:name="_Toc121321608"/>
            <w:bookmarkStart w:id="2462" w:name="_Toc121921245"/>
            <w:bookmarkStart w:id="2463" w:name="_Toc121921983"/>
            <w:bookmarkStart w:id="2464" w:name="_Toc123135241"/>
            <w:r w:rsidRPr="00EC720E">
              <w:rPr>
                <w:b/>
                <w:bCs/>
              </w:rPr>
              <w:t>Toelichting</w:t>
            </w:r>
            <w:bookmarkEnd w:id="2458"/>
            <w:bookmarkEnd w:id="2459"/>
            <w:bookmarkEnd w:id="2460"/>
            <w:bookmarkEnd w:id="2461"/>
            <w:bookmarkEnd w:id="2462"/>
            <w:bookmarkEnd w:id="2463"/>
            <w:bookmarkEnd w:id="2464"/>
          </w:p>
        </w:tc>
        <w:tc>
          <w:tcPr>
            <w:tcW w:w="4921" w:type="dxa"/>
          </w:tcPr>
          <w:p w14:paraId="17F0AD5F" w14:textId="7971C138" w:rsidR="001D2E4E" w:rsidRDefault="63135BD7" w:rsidP="00EC720E">
            <w:pPr>
              <w:rPr>
                <w:b/>
              </w:rPr>
            </w:pPr>
            <w:bookmarkStart w:id="2465" w:name="_Toc123135242"/>
            <w:r>
              <w:t>Binnen het Erasmus MC wordt, binnen de afdeling Medische Technologie, gebruik gemaakt van het Service</w:t>
            </w:r>
            <w:r w:rsidR="3B60CBFC">
              <w:t xml:space="preserve"> </w:t>
            </w:r>
            <w:r>
              <w:t>managementsysteem Ultimo.</w:t>
            </w:r>
            <w:bookmarkEnd w:id="2465"/>
            <w:r>
              <w:t xml:space="preserve"> </w:t>
            </w:r>
          </w:p>
          <w:p w14:paraId="4CE871CF" w14:textId="1D3BBDE5" w:rsidR="00C1073E" w:rsidRPr="00182590" w:rsidRDefault="00C1073E" w:rsidP="00EC720E"/>
        </w:tc>
      </w:tr>
      <w:tr w:rsidR="00C1073E" w14:paraId="5DDDD38A" w14:textId="77777777" w:rsidTr="42DBE984">
        <w:tc>
          <w:tcPr>
            <w:tcW w:w="2729" w:type="dxa"/>
            <w:shd w:val="clear" w:color="auto" w:fill="B4C6E7" w:themeFill="accent1" w:themeFillTint="66"/>
          </w:tcPr>
          <w:p w14:paraId="20F5D8C2" w14:textId="41BCAD26" w:rsidR="00C1073E" w:rsidRPr="00EC720E" w:rsidRDefault="00C1073E" w:rsidP="00EC720E">
            <w:pPr>
              <w:rPr>
                <w:b/>
                <w:bCs/>
              </w:rPr>
            </w:pPr>
            <w:bookmarkStart w:id="2466" w:name="_Toc119927151"/>
            <w:bookmarkStart w:id="2467" w:name="_Toc119942965"/>
            <w:bookmarkStart w:id="2468" w:name="_Toc120583649"/>
            <w:bookmarkStart w:id="2469" w:name="_Toc121321609"/>
            <w:bookmarkStart w:id="2470" w:name="_Toc121921246"/>
            <w:bookmarkStart w:id="2471" w:name="_Toc121921984"/>
            <w:bookmarkStart w:id="2472" w:name="_Toc123135243"/>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regels</w:t>
            </w:r>
            <w:bookmarkEnd w:id="2466"/>
            <w:bookmarkEnd w:id="2467"/>
            <w:bookmarkEnd w:id="2468"/>
            <w:bookmarkEnd w:id="2469"/>
            <w:bookmarkEnd w:id="2470"/>
            <w:bookmarkEnd w:id="2471"/>
            <w:bookmarkEnd w:id="2472"/>
            <w:r w:rsidRPr="00EC720E">
              <w:rPr>
                <w:b/>
                <w:bCs/>
              </w:rPr>
              <w:t xml:space="preserve"> </w:t>
            </w:r>
          </w:p>
        </w:tc>
        <w:tc>
          <w:tcPr>
            <w:tcW w:w="4921" w:type="dxa"/>
          </w:tcPr>
          <w:p w14:paraId="2D0D40F2" w14:textId="6B6B207A" w:rsidR="3581135E" w:rsidRDefault="3581135E" w:rsidP="00EC720E">
            <w:r>
              <w:t>ALG 045</w:t>
            </w:r>
          </w:p>
          <w:p w14:paraId="38AA98D6" w14:textId="169475F7" w:rsidR="00C1073E" w:rsidRPr="00D63592" w:rsidRDefault="00C1073E" w:rsidP="00EC720E"/>
        </w:tc>
      </w:tr>
    </w:tbl>
    <w:p w14:paraId="665A1408" w14:textId="77777777" w:rsidR="00C1073E" w:rsidRDefault="00C1073E" w:rsidP="00C1073E"/>
    <w:p w14:paraId="69E86B64" w14:textId="77777777" w:rsidR="00F72003" w:rsidRDefault="00F72003" w:rsidP="00C1073E"/>
    <w:p w14:paraId="26E2D445" w14:textId="77777777" w:rsidR="00F72003" w:rsidRDefault="00F72003">
      <w:pPr>
        <w:widowControl/>
        <w:spacing w:line="240" w:lineRule="auto"/>
      </w:pPr>
      <w:r>
        <w:br w:type="page"/>
      </w:r>
    </w:p>
    <w:p w14:paraId="06092DA4" w14:textId="31C766ED" w:rsidR="00F41880" w:rsidRDefault="4B7A9222" w:rsidP="00EC720E">
      <w:pPr>
        <w:pStyle w:val="Kop2"/>
      </w:pPr>
      <w:bookmarkStart w:id="2473" w:name="_Toc121921248"/>
      <w:bookmarkStart w:id="2474" w:name="_Toc121921986"/>
      <w:bookmarkStart w:id="2475" w:name="_Toc124436901"/>
      <w:r w:rsidRPr="24881D37">
        <w:lastRenderedPageBreak/>
        <w:t>AI-systeem</w:t>
      </w:r>
      <w:bookmarkEnd w:id="2473"/>
      <w:bookmarkEnd w:id="2474"/>
      <w:bookmarkEnd w:id="2475"/>
    </w:p>
    <w:p w14:paraId="6B52DA90" w14:textId="2BDF0C2D" w:rsidR="00F72003" w:rsidRDefault="00F72003" w:rsidP="00C1073E"/>
    <w:tbl>
      <w:tblPr>
        <w:tblStyle w:val="Tabelraster"/>
        <w:tblW w:w="0" w:type="auto"/>
        <w:tblLook w:val="04A0" w:firstRow="1" w:lastRow="0" w:firstColumn="1" w:lastColumn="0" w:noHBand="0" w:noVBand="1"/>
      </w:tblPr>
      <w:tblGrid>
        <w:gridCol w:w="2729"/>
        <w:gridCol w:w="4921"/>
      </w:tblGrid>
      <w:tr w:rsidR="00F41880" w14:paraId="7A210ADA" w14:textId="77777777" w:rsidTr="42DBE984">
        <w:tc>
          <w:tcPr>
            <w:tcW w:w="2729" w:type="dxa"/>
            <w:shd w:val="clear" w:color="auto" w:fill="B4C6E7" w:themeFill="accent1" w:themeFillTint="66"/>
          </w:tcPr>
          <w:p w14:paraId="0996F13F" w14:textId="77777777" w:rsidR="00F41880" w:rsidRPr="00EC720E" w:rsidRDefault="00F41880" w:rsidP="00EC720E">
            <w:pPr>
              <w:rPr>
                <w:b/>
                <w:bCs/>
              </w:rPr>
            </w:pPr>
            <w:bookmarkStart w:id="2476" w:name="_Toc121921249"/>
            <w:bookmarkStart w:id="2477" w:name="_Toc121921987"/>
            <w:bookmarkStart w:id="2478" w:name="_Toc123135245"/>
            <w:r w:rsidRPr="00EC720E">
              <w:rPr>
                <w:b/>
                <w:bCs/>
              </w:rPr>
              <w:t>Doel</w:t>
            </w:r>
            <w:bookmarkEnd w:id="2476"/>
            <w:bookmarkEnd w:id="2477"/>
            <w:bookmarkEnd w:id="2478"/>
          </w:p>
          <w:p w14:paraId="4EBF697B" w14:textId="77777777" w:rsidR="001D2E4E" w:rsidRPr="00EC720E" w:rsidRDefault="001D2E4E" w:rsidP="00EC720E">
            <w:pPr>
              <w:rPr>
                <w:b/>
                <w:bCs/>
              </w:rPr>
            </w:pPr>
          </w:p>
          <w:p w14:paraId="7BABE3B5" w14:textId="77777777" w:rsidR="001D2E4E" w:rsidRPr="00EC720E" w:rsidRDefault="001D2E4E" w:rsidP="00EC720E">
            <w:pPr>
              <w:rPr>
                <w:b/>
                <w:bCs/>
              </w:rPr>
            </w:pPr>
          </w:p>
          <w:p w14:paraId="74EA5DD7" w14:textId="5D2A047C" w:rsidR="001D2E4E" w:rsidRPr="00EC720E" w:rsidRDefault="001D2E4E" w:rsidP="00EC720E">
            <w:pPr>
              <w:rPr>
                <w:b/>
                <w:bCs/>
              </w:rPr>
            </w:pPr>
          </w:p>
        </w:tc>
        <w:tc>
          <w:tcPr>
            <w:tcW w:w="4921" w:type="dxa"/>
          </w:tcPr>
          <w:p w14:paraId="05E718CE" w14:textId="6B5B9CA8" w:rsidR="001D2E4E" w:rsidRDefault="63135BD7" w:rsidP="00EC720E">
            <w:pPr>
              <w:rPr>
                <w:b/>
              </w:rPr>
            </w:pPr>
            <w:bookmarkStart w:id="2479" w:name="_Toc123135246"/>
            <w:bookmarkStart w:id="2480" w:name="_Toc121921250"/>
            <w:bookmarkStart w:id="2481" w:name="_Toc121921988"/>
            <w:r>
              <w:t>Doel van de AI-int</w:t>
            </w:r>
            <w:r w:rsidR="5EA11BC7">
              <w:t>e</w:t>
            </w:r>
            <w:r>
              <w:t xml:space="preserve">gratie is het </w:t>
            </w:r>
            <w:r w:rsidR="55ACC616">
              <w:t xml:space="preserve">op basis van </w:t>
            </w:r>
            <w:r w:rsidR="10FD0653">
              <w:t xml:space="preserve">verschillende databronnen </w:t>
            </w:r>
            <w:r>
              <w:t>kunnen aanb</w:t>
            </w:r>
            <w:r w:rsidR="5EA11BC7">
              <w:t>ieden van intelligente notifica</w:t>
            </w:r>
            <w:r>
              <w:t>ties</w:t>
            </w:r>
            <w:r w:rsidR="5EA11BC7">
              <w:t xml:space="preserve"> die </w:t>
            </w:r>
            <w:r w:rsidR="0763B08C">
              <w:t xml:space="preserve">voor de zorgverlener </w:t>
            </w:r>
            <w:r w:rsidR="5EA11BC7">
              <w:t>een toegevoegde en/of predicatieve waarde hebben.</w:t>
            </w:r>
            <w:bookmarkEnd w:id="2479"/>
            <w:r w:rsidR="5EA11BC7">
              <w:t xml:space="preserve"> </w:t>
            </w:r>
          </w:p>
          <w:p w14:paraId="461C08BD" w14:textId="587C40A5" w:rsidR="00F41880" w:rsidRPr="00501CA8" w:rsidRDefault="17639CB7" w:rsidP="00EC720E">
            <w:pPr>
              <w:rPr>
                <w:b/>
              </w:rPr>
            </w:pPr>
            <w:bookmarkStart w:id="2482" w:name="_Toc123135247"/>
            <w:r>
              <w:t xml:space="preserve">Voor het kunnen realiseren van </w:t>
            </w:r>
            <w:r w:rsidR="3018CD51">
              <w:t xml:space="preserve">deze </w:t>
            </w:r>
            <w:r w:rsidR="16BB0452">
              <w:t xml:space="preserve">notificaties, op basis van </w:t>
            </w:r>
            <w:r>
              <w:t>intelligente algoritme</w:t>
            </w:r>
            <w:r w:rsidR="2E37C112">
              <w:t>s</w:t>
            </w:r>
            <w:r>
              <w:t xml:space="preserve">, </w:t>
            </w:r>
            <w:r w:rsidR="23BA11F9">
              <w:t xml:space="preserve">wordt uitgegaan van </w:t>
            </w:r>
            <w:r w:rsidR="13204481">
              <w:t xml:space="preserve">een </w:t>
            </w:r>
            <w:r w:rsidR="23BA11F9" w:rsidRPr="24881D37">
              <w:rPr>
                <w:i/>
                <w:iCs/>
              </w:rPr>
              <w:t>Artificial Intelligen</w:t>
            </w:r>
            <w:r w:rsidR="2C1ECA16" w:rsidRPr="24881D37">
              <w:rPr>
                <w:i/>
                <w:iCs/>
              </w:rPr>
              <w:t>ce</w:t>
            </w:r>
            <w:r w:rsidR="2368B025">
              <w:t>-</w:t>
            </w:r>
            <w:r w:rsidR="4D3B9A5F">
              <w:t>sy</w:t>
            </w:r>
            <w:r w:rsidR="2368B025">
              <w:t>s</w:t>
            </w:r>
            <w:r w:rsidR="4D3B9A5F">
              <w:t>teem</w:t>
            </w:r>
            <w:r w:rsidR="265493E0">
              <w:t>.</w:t>
            </w:r>
            <w:bookmarkEnd w:id="2482"/>
            <w:r w:rsidR="265493E0">
              <w:t xml:space="preserve"> </w:t>
            </w:r>
          </w:p>
          <w:p w14:paraId="635769EA" w14:textId="14155C8B" w:rsidR="00F41880" w:rsidRPr="00501CA8" w:rsidRDefault="14AD671A" w:rsidP="00EC720E">
            <w:pPr>
              <w:rPr>
                <w:b/>
              </w:rPr>
            </w:pPr>
            <w:bookmarkStart w:id="2483" w:name="_Toc123135248"/>
            <w:r>
              <w:t xml:space="preserve">De </w:t>
            </w:r>
            <w:r w:rsidR="48D46914">
              <w:t xml:space="preserve">notificatie berichten </w:t>
            </w:r>
            <w:r w:rsidR="3A24512F">
              <w:t xml:space="preserve">worden </w:t>
            </w:r>
            <w:r w:rsidR="48D46914">
              <w:t xml:space="preserve">via de Message Broker aangeboden aan de relevante zorgverleners </w:t>
            </w:r>
            <w:proofErr w:type="gramStart"/>
            <w:r w:rsidR="48D46914">
              <w:t>conform</w:t>
            </w:r>
            <w:proofErr w:type="gramEnd"/>
            <w:r w:rsidR="48D46914">
              <w:t xml:space="preserve"> de gehanteerd</w:t>
            </w:r>
            <w:r w:rsidR="3321C0A8">
              <w:t>e</w:t>
            </w:r>
            <w:r w:rsidR="48D46914">
              <w:t xml:space="preserve"> toewijzing</w:t>
            </w:r>
            <w:r w:rsidR="4CEBB5E7">
              <w:t>.</w:t>
            </w:r>
            <w:bookmarkEnd w:id="2480"/>
            <w:bookmarkEnd w:id="2481"/>
            <w:bookmarkEnd w:id="2483"/>
          </w:p>
          <w:p w14:paraId="2B87219B" w14:textId="77777777" w:rsidR="00F41880" w:rsidRPr="00C40698" w:rsidRDefault="00F41880" w:rsidP="00EC720E">
            <w:r>
              <w:t xml:space="preserve"> </w:t>
            </w:r>
          </w:p>
        </w:tc>
      </w:tr>
      <w:tr w:rsidR="00F41880" w14:paraId="3231B834" w14:textId="77777777" w:rsidTr="42DBE984">
        <w:tc>
          <w:tcPr>
            <w:tcW w:w="2729" w:type="dxa"/>
            <w:shd w:val="clear" w:color="auto" w:fill="B4C6E7" w:themeFill="accent1" w:themeFillTint="66"/>
          </w:tcPr>
          <w:p w14:paraId="60AA3B57" w14:textId="77777777" w:rsidR="00F41880" w:rsidRPr="00EC720E" w:rsidRDefault="00F41880" w:rsidP="00EC720E">
            <w:pPr>
              <w:rPr>
                <w:b/>
                <w:bCs/>
              </w:rPr>
            </w:pPr>
            <w:bookmarkStart w:id="2484" w:name="_Toc121921251"/>
            <w:bookmarkStart w:id="2485" w:name="_Toc121921989"/>
            <w:bookmarkStart w:id="2486" w:name="_Toc123135249"/>
            <w:r w:rsidRPr="00EC720E">
              <w:rPr>
                <w:b/>
                <w:bCs/>
              </w:rPr>
              <w:t>Toepassing</w:t>
            </w:r>
            <w:bookmarkEnd w:id="2484"/>
            <w:bookmarkEnd w:id="2485"/>
            <w:bookmarkEnd w:id="2486"/>
          </w:p>
          <w:p w14:paraId="7DB3530A" w14:textId="77777777" w:rsidR="00F41880" w:rsidRPr="00EC720E" w:rsidRDefault="00F41880" w:rsidP="00EC720E">
            <w:pPr>
              <w:rPr>
                <w:b/>
                <w:bCs/>
              </w:rPr>
            </w:pPr>
          </w:p>
        </w:tc>
        <w:tc>
          <w:tcPr>
            <w:tcW w:w="4921" w:type="dxa"/>
          </w:tcPr>
          <w:p w14:paraId="49752931" w14:textId="25B4D8F8" w:rsidR="00F41880" w:rsidRDefault="00F41880" w:rsidP="00EC720E">
            <w:pPr>
              <w:rPr>
                <w:b/>
              </w:rPr>
            </w:pPr>
            <w:bookmarkStart w:id="2487" w:name="_Toc121921252"/>
            <w:bookmarkStart w:id="2488" w:name="_Toc121921990"/>
            <w:bookmarkStart w:id="2489" w:name="_Toc123135250"/>
            <w:r>
              <w:t>Message Broker</w:t>
            </w:r>
            <w:bookmarkEnd w:id="2487"/>
            <w:bookmarkEnd w:id="2488"/>
            <w:bookmarkEnd w:id="2489"/>
            <w:r>
              <w:t xml:space="preserve"> </w:t>
            </w:r>
          </w:p>
          <w:p w14:paraId="2EBA0A81" w14:textId="77777777" w:rsidR="00F41880" w:rsidRPr="00C1073E" w:rsidRDefault="00F41880" w:rsidP="00EC720E"/>
        </w:tc>
      </w:tr>
      <w:tr w:rsidR="00F41880" w14:paraId="7E76E53C" w14:textId="77777777" w:rsidTr="42DBE984">
        <w:tc>
          <w:tcPr>
            <w:tcW w:w="2729" w:type="dxa"/>
            <w:shd w:val="clear" w:color="auto" w:fill="B4C6E7" w:themeFill="accent1" w:themeFillTint="66"/>
          </w:tcPr>
          <w:p w14:paraId="3874655A" w14:textId="77777777" w:rsidR="00F41880" w:rsidRPr="00EC720E" w:rsidRDefault="00F41880" w:rsidP="00EC720E">
            <w:pPr>
              <w:rPr>
                <w:b/>
                <w:bCs/>
              </w:rPr>
            </w:pPr>
            <w:bookmarkStart w:id="2490" w:name="_Toc121921253"/>
            <w:bookmarkStart w:id="2491" w:name="_Toc121921991"/>
            <w:bookmarkStart w:id="2492" w:name="_Toc123135251"/>
            <w:r w:rsidRPr="00EC720E">
              <w:rPr>
                <w:b/>
                <w:bCs/>
              </w:rPr>
              <w:t>Leverancier</w:t>
            </w:r>
            <w:bookmarkEnd w:id="2490"/>
            <w:bookmarkEnd w:id="2491"/>
            <w:bookmarkEnd w:id="2492"/>
          </w:p>
        </w:tc>
        <w:tc>
          <w:tcPr>
            <w:tcW w:w="4921" w:type="dxa"/>
          </w:tcPr>
          <w:p w14:paraId="32405ECB" w14:textId="4ED21C44" w:rsidR="142E3622" w:rsidRPr="00270119" w:rsidRDefault="142E3622" w:rsidP="00EC720E">
            <w:r w:rsidRPr="00270119">
              <w:t xml:space="preserve">Erasmus MC maakt op dit moment gebruik van verschillende systemen zoals van </w:t>
            </w:r>
            <w:r w:rsidR="59AAA995" w:rsidRPr="00270119">
              <w:t xml:space="preserve">Microsoft en </w:t>
            </w:r>
            <w:r w:rsidRPr="00270119">
              <w:t>SAS.</w:t>
            </w:r>
          </w:p>
          <w:p w14:paraId="7F0503FC" w14:textId="77777777" w:rsidR="00F41880" w:rsidRPr="00C40698" w:rsidRDefault="00F41880" w:rsidP="00EC720E"/>
        </w:tc>
      </w:tr>
      <w:tr w:rsidR="00F41880" w14:paraId="4A63373A" w14:textId="77777777" w:rsidTr="42DBE984">
        <w:tc>
          <w:tcPr>
            <w:tcW w:w="2729" w:type="dxa"/>
            <w:shd w:val="clear" w:color="auto" w:fill="B4C6E7" w:themeFill="accent1" w:themeFillTint="66"/>
          </w:tcPr>
          <w:p w14:paraId="32453764" w14:textId="77777777" w:rsidR="00F41880" w:rsidRPr="00EC720E" w:rsidRDefault="00F41880" w:rsidP="00EC720E">
            <w:pPr>
              <w:rPr>
                <w:b/>
                <w:bCs/>
              </w:rPr>
            </w:pPr>
            <w:bookmarkStart w:id="2493" w:name="_Toc121921254"/>
            <w:bookmarkStart w:id="2494" w:name="_Toc121921992"/>
            <w:bookmarkStart w:id="2495" w:name="_Toc123135252"/>
            <w:r w:rsidRPr="00EC720E">
              <w:rPr>
                <w:b/>
                <w:bCs/>
              </w:rPr>
              <w:t>Bestaand integratievorm</w:t>
            </w:r>
            <w:bookmarkEnd w:id="2493"/>
            <w:bookmarkEnd w:id="2494"/>
            <w:bookmarkEnd w:id="2495"/>
          </w:p>
        </w:tc>
        <w:tc>
          <w:tcPr>
            <w:tcW w:w="4921" w:type="dxa"/>
          </w:tcPr>
          <w:p w14:paraId="31AAA780" w14:textId="72BE3F01" w:rsidR="00F41880" w:rsidRPr="00284A9B" w:rsidRDefault="00F41880" w:rsidP="00EC720E"/>
          <w:p w14:paraId="7AE8A733" w14:textId="77777777" w:rsidR="00F41880" w:rsidRPr="00E53B4E" w:rsidRDefault="00F41880" w:rsidP="00EC720E"/>
        </w:tc>
      </w:tr>
      <w:tr w:rsidR="00F41880" w14:paraId="5B54A2B8" w14:textId="77777777" w:rsidTr="42DBE984">
        <w:tc>
          <w:tcPr>
            <w:tcW w:w="2729" w:type="dxa"/>
            <w:shd w:val="clear" w:color="auto" w:fill="B4C6E7" w:themeFill="accent1" w:themeFillTint="66"/>
          </w:tcPr>
          <w:p w14:paraId="5B4A94E5" w14:textId="77777777" w:rsidR="00F41880" w:rsidRPr="00EC720E" w:rsidRDefault="00F41880" w:rsidP="00EC720E">
            <w:pPr>
              <w:rPr>
                <w:b/>
                <w:bCs/>
              </w:rPr>
            </w:pPr>
            <w:bookmarkStart w:id="2496" w:name="_Toc121921255"/>
            <w:bookmarkStart w:id="2497" w:name="_Toc121921993"/>
            <w:bookmarkStart w:id="2498" w:name="_Toc123135253"/>
            <w:r w:rsidRPr="00EC720E">
              <w:rPr>
                <w:b/>
                <w:bCs/>
              </w:rPr>
              <w:t>Gevraagde integratievorm</w:t>
            </w:r>
            <w:bookmarkEnd w:id="2496"/>
            <w:bookmarkEnd w:id="2497"/>
            <w:bookmarkEnd w:id="2498"/>
          </w:p>
        </w:tc>
        <w:tc>
          <w:tcPr>
            <w:tcW w:w="4921" w:type="dxa"/>
          </w:tcPr>
          <w:p w14:paraId="1965400A" w14:textId="4B140999" w:rsidR="772C0857" w:rsidRDefault="2971F892" w:rsidP="00EC720E">
            <w:r>
              <w:t xml:space="preserve">HL7- </w:t>
            </w:r>
            <w:r w:rsidR="00D68196">
              <w:t xml:space="preserve">FHIR/ </w:t>
            </w:r>
            <w:r>
              <w:t>API</w:t>
            </w:r>
          </w:p>
          <w:p w14:paraId="35E989B5" w14:textId="77777777" w:rsidR="00F41880" w:rsidRPr="00C40698" w:rsidRDefault="00F41880" w:rsidP="00EC720E">
            <w:r>
              <w:t xml:space="preserve"> </w:t>
            </w:r>
          </w:p>
        </w:tc>
      </w:tr>
      <w:tr w:rsidR="00F41880" w14:paraId="067A1B87" w14:textId="77777777" w:rsidTr="42DBE984">
        <w:tc>
          <w:tcPr>
            <w:tcW w:w="2729" w:type="dxa"/>
            <w:shd w:val="clear" w:color="auto" w:fill="B4C6E7" w:themeFill="accent1" w:themeFillTint="66"/>
          </w:tcPr>
          <w:p w14:paraId="06812D16" w14:textId="77777777" w:rsidR="00F41880" w:rsidRPr="00EC720E" w:rsidRDefault="00F41880" w:rsidP="00EC720E">
            <w:pPr>
              <w:rPr>
                <w:b/>
                <w:bCs/>
              </w:rPr>
            </w:pPr>
            <w:bookmarkStart w:id="2499" w:name="_Toc121921256"/>
            <w:bookmarkStart w:id="2500" w:name="_Toc121921994"/>
            <w:bookmarkStart w:id="2501" w:name="_Toc123135254"/>
            <w:proofErr w:type="spellStart"/>
            <w:r w:rsidRPr="00EC720E">
              <w:rPr>
                <w:b/>
                <w:bCs/>
              </w:rPr>
              <w:t>Use</w:t>
            </w:r>
            <w:proofErr w:type="spellEnd"/>
            <w:r w:rsidRPr="00EC720E">
              <w:rPr>
                <w:b/>
                <w:bCs/>
              </w:rPr>
              <w:t>-Case</w:t>
            </w:r>
            <w:bookmarkEnd w:id="2499"/>
            <w:bookmarkEnd w:id="2500"/>
            <w:bookmarkEnd w:id="2501"/>
          </w:p>
          <w:p w14:paraId="58F34F00" w14:textId="74DE12B9" w:rsidR="003E0283" w:rsidRPr="00EC720E" w:rsidRDefault="003E0283" w:rsidP="00EC720E">
            <w:pPr>
              <w:rPr>
                <w:b/>
                <w:bCs/>
              </w:rPr>
            </w:pPr>
          </w:p>
        </w:tc>
        <w:tc>
          <w:tcPr>
            <w:tcW w:w="4921" w:type="dxa"/>
          </w:tcPr>
          <w:p w14:paraId="092A8AE5" w14:textId="77777777" w:rsidR="00F41880" w:rsidRDefault="00F41880" w:rsidP="00EC720E"/>
          <w:p w14:paraId="401F2924" w14:textId="77777777" w:rsidR="00F41880" w:rsidRPr="00C40698" w:rsidRDefault="00F41880" w:rsidP="00EC720E"/>
        </w:tc>
      </w:tr>
      <w:tr w:rsidR="00F41880" w14:paraId="76CC840A" w14:textId="77777777" w:rsidTr="42DBE984">
        <w:tc>
          <w:tcPr>
            <w:tcW w:w="2729" w:type="dxa"/>
            <w:shd w:val="clear" w:color="auto" w:fill="B4C6E7" w:themeFill="accent1" w:themeFillTint="66"/>
          </w:tcPr>
          <w:p w14:paraId="157ECE88" w14:textId="77777777" w:rsidR="00F41880" w:rsidRPr="00EC720E" w:rsidRDefault="00F41880" w:rsidP="00EC720E">
            <w:pPr>
              <w:rPr>
                <w:b/>
                <w:bCs/>
              </w:rPr>
            </w:pPr>
            <w:bookmarkStart w:id="2502" w:name="_Toc121921257"/>
            <w:bookmarkStart w:id="2503" w:name="_Toc121921995"/>
            <w:bookmarkStart w:id="2504" w:name="_Toc123135255"/>
            <w:r w:rsidRPr="00EC720E">
              <w:rPr>
                <w:b/>
                <w:bCs/>
              </w:rPr>
              <w:t>Documentatie</w:t>
            </w:r>
            <w:bookmarkEnd w:id="2502"/>
            <w:bookmarkEnd w:id="2503"/>
            <w:bookmarkEnd w:id="2504"/>
            <w:r w:rsidRPr="00EC720E">
              <w:rPr>
                <w:b/>
                <w:bCs/>
              </w:rPr>
              <w:t xml:space="preserve"> </w:t>
            </w:r>
          </w:p>
        </w:tc>
        <w:tc>
          <w:tcPr>
            <w:tcW w:w="4921" w:type="dxa"/>
          </w:tcPr>
          <w:p w14:paraId="37DE8087" w14:textId="004867A3" w:rsidR="000A1F75" w:rsidRPr="00270119" w:rsidRDefault="479648B9" w:rsidP="00EC720E">
            <w:r>
              <w:t xml:space="preserve">Samen met de </w:t>
            </w:r>
            <w:r w:rsidR="2D86D2AA">
              <w:t>Inschrijver</w:t>
            </w:r>
            <w:r>
              <w:t xml:space="preserve"> en </w:t>
            </w:r>
            <w:r w:rsidR="43D749AA">
              <w:t xml:space="preserve">een </w:t>
            </w:r>
            <w:r>
              <w:t>door het Erasmus MC geselecteerde AI</w:t>
            </w:r>
            <w:r w:rsidR="28208185">
              <w:t>-</w:t>
            </w:r>
            <w:r w:rsidR="58A81A95">
              <w:t xml:space="preserve">leverancier </w:t>
            </w:r>
            <w:r>
              <w:t>nader uit te werken.</w:t>
            </w:r>
          </w:p>
          <w:p w14:paraId="2300F53A" w14:textId="79471ADD" w:rsidR="00270119" w:rsidRPr="003A5144" w:rsidRDefault="00270119" w:rsidP="00EC720E">
            <w:pPr>
              <w:rPr>
                <w:highlight w:val="yellow"/>
              </w:rPr>
            </w:pPr>
          </w:p>
        </w:tc>
      </w:tr>
      <w:tr w:rsidR="00F41880" w14:paraId="698B5B10" w14:textId="77777777" w:rsidTr="42DBE984">
        <w:tc>
          <w:tcPr>
            <w:tcW w:w="2729" w:type="dxa"/>
            <w:shd w:val="clear" w:color="auto" w:fill="B4C6E7" w:themeFill="accent1" w:themeFillTint="66"/>
          </w:tcPr>
          <w:p w14:paraId="1EF268E6" w14:textId="77777777" w:rsidR="00F41880" w:rsidRPr="00EC720E" w:rsidRDefault="00F41880" w:rsidP="00EC720E">
            <w:pPr>
              <w:rPr>
                <w:b/>
                <w:bCs/>
              </w:rPr>
            </w:pPr>
            <w:bookmarkStart w:id="2505" w:name="_Toc121921258"/>
            <w:bookmarkStart w:id="2506" w:name="_Toc121921996"/>
            <w:bookmarkStart w:id="2507" w:name="_Toc123135256"/>
            <w:r w:rsidRPr="00EC720E">
              <w:rPr>
                <w:b/>
                <w:bCs/>
              </w:rPr>
              <w:t>Toelichting</w:t>
            </w:r>
            <w:bookmarkEnd w:id="2505"/>
            <w:bookmarkEnd w:id="2506"/>
            <w:bookmarkEnd w:id="2507"/>
          </w:p>
        </w:tc>
        <w:tc>
          <w:tcPr>
            <w:tcW w:w="4921" w:type="dxa"/>
          </w:tcPr>
          <w:p w14:paraId="0CCEE27F" w14:textId="77777777" w:rsidR="00F41880" w:rsidRDefault="00F41880" w:rsidP="00EC720E">
            <w:r>
              <w:t xml:space="preserve">Geen </w:t>
            </w:r>
          </w:p>
          <w:p w14:paraId="583AF9BB" w14:textId="23D3BB8D" w:rsidR="00EC720E" w:rsidRPr="00182590" w:rsidRDefault="00EC720E" w:rsidP="00EC720E"/>
        </w:tc>
      </w:tr>
      <w:tr w:rsidR="00F41880" w14:paraId="12B6D958" w14:textId="77777777" w:rsidTr="42DBE984">
        <w:tc>
          <w:tcPr>
            <w:tcW w:w="2729" w:type="dxa"/>
            <w:shd w:val="clear" w:color="auto" w:fill="B4C6E7" w:themeFill="accent1" w:themeFillTint="66"/>
          </w:tcPr>
          <w:p w14:paraId="223176BE" w14:textId="66B78C45" w:rsidR="00F41880" w:rsidRPr="00EC720E" w:rsidRDefault="00F41880" w:rsidP="00EC720E">
            <w:pPr>
              <w:rPr>
                <w:b/>
                <w:bCs/>
              </w:rPr>
            </w:pPr>
            <w:bookmarkStart w:id="2508" w:name="_Toc121921259"/>
            <w:bookmarkStart w:id="2509" w:name="_Toc121921997"/>
            <w:bookmarkStart w:id="2510" w:name="_Toc123135257"/>
            <w:r w:rsidRPr="00EC720E">
              <w:rPr>
                <w:b/>
                <w:bCs/>
              </w:rPr>
              <w:t xml:space="preserve">Relevante </w:t>
            </w:r>
            <w:proofErr w:type="gramStart"/>
            <w:r w:rsidRPr="00EC720E">
              <w:rPr>
                <w:b/>
                <w:bCs/>
              </w:rPr>
              <w:t xml:space="preserve">PvE </w:t>
            </w:r>
            <w:r w:rsidR="00367C05" w:rsidRPr="00EC720E">
              <w:rPr>
                <w:b/>
                <w:bCs/>
              </w:rPr>
              <w:t>/</w:t>
            </w:r>
            <w:proofErr w:type="gramEnd"/>
            <w:r w:rsidR="00367C05" w:rsidRPr="00EC720E">
              <w:rPr>
                <w:b/>
                <w:bCs/>
              </w:rPr>
              <w:t xml:space="preserve"> </w:t>
            </w:r>
            <w:proofErr w:type="spellStart"/>
            <w:r w:rsidR="00367C05" w:rsidRPr="00EC720E">
              <w:rPr>
                <w:b/>
                <w:bCs/>
              </w:rPr>
              <w:t>PvW</w:t>
            </w:r>
            <w:proofErr w:type="spellEnd"/>
            <w:r w:rsidRPr="00EC720E">
              <w:rPr>
                <w:b/>
                <w:bCs/>
              </w:rPr>
              <w:t xml:space="preserve"> regel</w:t>
            </w:r>
            <w:bookmarkEnd w:id="2508"/>
            <w:bookmarkEnd w:id="2509"/>
            <w:bookmarkEnd w:id="2510"/>
            <w:r w:rsidRPr="00EC720E">
              <w:rPr>
                <w:b/>
                <w:bCs/>
              </w:rPr>
              <w:t xml:space="preserve"> </w:t>
            </w:r>
          </w:p>
        </w:tc>
        <w:tc>
          <w:tcPr>
            <w:tcW w:w="4921" w:type="dxa"/>
          </w:tcPr>
          <w:p w14:paraId="046E7A7D" w14:textId="77777777" w:rsidR="00B63302" w:rsidRDefault="004C2E8B" w:rsidP="00EC720E">
            <w:r>
              <w:t>MB 059</w:t>
            </w:r>
          </w:p>
          <w:p w14:paraId="7C5CE47F" w14:textId="57D43E7F" w:rsidR="00EC720E" w:rsidRPr="00D63592" w:rsidRDefault="00EC720E" w:rsidP="00EC720E"/>
        </w:tc>
      </w:tr>
    </w:tbl>
    <w:p w14:paraId="77108DA0" w14:textId="77777777" w:rsidR="00F41880" w:rsidRPr="00C1073E" w:rsidRDefault="00F41880" w:rsidP="00C1073E"/>
    <w:sectPr w:rsidR="00F41880" w:rsidRPr="00C1073E" w:rsidSect="00530D55">
      <w:headerReference w:type="default" r:id="rId22"/>
      <w:footerReference w:type="even" r:id="rId23"/>
      <w:footerReference w:type="default" r:id="rId24"/>
      <w:headerReference w:type="first" r:id="rId25"/>
      <w:footerReference w:type="first" r:id="rId26"/>
      <w:type w:val="continuous"/>
      <w:pgSz w:w="11907" w:h="16840" w:code="9"/>
      <w:pgMar w:top="1985" w:right="1270" w:bottom="1550" w:left="2438" w:header="720" w:footer="979" w:gutter="0"/>
      <w:cols w:space="720"/>
      <w:noEndnote/>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D6A5B" w14:textId="77777777" w:rsidR="001F2436" w:rsidRDefault="001F2436">
      <w:r>
        <w:separator/>
      </w:r>
    </w:p>
  </w:endnote>
  <w:endnote w:type="continuationSeparator" w:id="0">
    <w:p w14:paraId="63A78E31" w14:textId="77777777" w:rsidR="001F2436" w:rsidRDefault="001F2436">
      <w:r>
        <w:continuationSeparator/>
      </w:r>
    </w:p>
  </w:endnote>
  <w:endnote w:type="continuationNotice" w:id="1">
    <w:p w14:paraId="55E367B7" w14:textId="77777777" w:rsidR="001F2436" w:rsidRDefault="001F24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0"/>
    <w:family w:val="decorative"/>
    <w:pitch w:val="variable"/>
    <w:sig w:usb0="00000003" w:usb1="00000000" w:usb2="00000000" w:usb3="00000000" w:csb0="00000001" w:csb1="00000000"/>
  </w:font>
  <w:font w:name="InterstateRegular">
    <w:altName w:val="Calibri"/>
    <w:panose1 w:val="020B06040202020202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328369398"/>
      <w:docPartObj>
        <w:docPartGallery w:val="Page Numbers (Bottom of Page)"/>
        <w:docPartUnique/>
      </w:docPartObj>
    </w:sdtPr>
    <w:sdtContent>
      <w:p w14:paraId="2188C222" w14:textId="1E45C8DB" w:rsidR="00A50F89" w:rsidRDefault="00A50F89" w:rsidP="004074FE">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6DB4E908" w14:textId="77777777" w:rsidR="00530D55" w:rsidRDefault="00530D55" w:rsidP="00A50F8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970940546"/>
      <w:docPartObj>
        <w:docPartGallery w:val="Page Numbers (Bottom of Page)"/>
        <w:docPartUnique/>
      </w:docPartObj>
    </w:sdtPr>
    <w:sdtContent>
      <w:p w14:paraId="41CA0A88" w14:textId="61E71A17" w:rsidR="00A50F89" w:rsidRDefault="00A50F89" w:rsidP="004074FE">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32</w:t>
        </w:r>
        <w:r>
          <w:rPr>
            <w:rStyle w:val="Paginanummer"/>
          </w:rPr>
          <w:fldChar w:fldCharType="end"/>
        </w:r>
      </w:p>
    </w:sdtContent>
  </w:sdt>
  <w:p w14:paraId="12BC3470" w14:textId="77777777" w:rsidR="00530D55" w:rsidRPr="00530D55" w:rsidRDefault="00530D55" w:rsidP="00A50F89">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577"/>
      <w:gridCol w:w="1787"/>
    </w:tblGrid>
    <w:tr w:rsidR="004C5AAA" w14:paraId="0CCCAA65" w14:textId="77777777">
      <w:trPr>
        <w:cantSplit/>
        <w:trHeight w:hRule="exact" w:val="250"/>
      </w:trPr>
      <w:tc>
        <w:tcPr>
          <w:tcW w:w="6577" w:type="dxa"/>
        </w:tcPr>
        <w:p w14:paraId="5A1EA135" w14:textId="77777777" w:rsidR="004C5AAA" w:rsidRDefault="004C5AAA">
          <w:pPr>
            <w:pStyle w:val="ErasmusVoettekst"/>
            <w:ind w:right="360"/>
            <w:jc w:val="right"/>
            <w:rPr>
              <w:b/>
            </w:rPr>
          </w:pPr>
        </w:p>
      </w:tc>
      <w:tc>
        <w:tcPr>
          <w:tcW w:w="1787" w:type="dxa"/>
        </w:tcPr>
        <w:p w14:paraId="4FFFBCFB" w14:textId="77777777" w:rsidR="004C5AAA" w:rsidRDefault="004C5AAA">
          <w:pPr>
            <w:pStyle w:val="ErasmusVoettekst"/>
            <w:rPr>
              <w:b/>
              <w:sz w:val="15"/>
            </w:rPr>
          </w:pPr>
          <w:bookmarkStart w:id="2513" w:name="Pagina2"/>
          <w:r>
            <w:rPr>
              <w:b/>
              <w:sz w:val="15"/>
            </w:rPr>
            <w:t>Pagina</w:t>
          </w:r>
          <w:bookmarkEnd w:id="2513"/>
          <w:r>
            <w:rPr>
              <w:b/>
              <w:sz w:val="15"/>
            </w:rPr>
            <w:t xml:space="preserve">  </w:t>
          </w:r>
          <w:r>
            <w:rPr>
              <w:rStyle w:val="Paginanummer"/>
            </w:rPr>
            <w:fldChar w:fldCharType="begin"/>
          </w:r>
          <w:r>
            <w:rPr>
              <w:rStyle w:val="Paginanummer"/>
            </w:rPr>
            <w:instrText xml:space="preserve">PAGE  </w:instrText>
          </w:r>
          <w:r>
            <w:rPr>
              <w:rStyle w:val="Paginanummer"/>
            </w:rPr>
            <w:fldChar w:fldCharType="separate"/>
          </w:r>
          <w:r>
            <w:rPr>
              <w:rStyle w:val="Paginanummer"/>
              <w:noProof/>
            </w:rPr>
            <w:t>20</w:t>
          </w:r>
          <w:r>
            <w:rPr>
              <w:rStyle w:val="Paginanummer"/>
            </w:rPr>
            <w:fldChar w:fldCharType="end"/>
          </w:r>
          <w:r>
            <w:rPr>
              <w:rStyle w:val="Paginanummer"/>
            </w:rPr>
            <w:t>/</w:t>
          </w:r>
          <w:r>
            <w:rPr>
              <w:rStyle w:val="Paginanummer"/>
            </w:rPr>
            <w:fldChar w:fldCharType="begin"/>
          </w:r>
          <w:r>
            <w:rPr>
              <w:rStyle w:val="Paginanummer"/>
            </w:rPr>
            <w:instrText xml:space="preserve"> NUMPAGES </w:instrText>
          </w:r>
          <w:r>
            <w:rPr>
              <w:rStyle w:val="Paginanummer"/>
            </w:rPr>
            <w:fldChar w:fldCharType="separate"/>
          </w:r>
          <w:r>
            <w:rPr>
              <w:rStyle w:val="Paginanummer"/>
              <w:noProof/>
            </w:rPr>
            <w:t>3</w:t>
          </w:r>
          <w:r>
            <w:rPr>
              <w:rStyle w:val="Paginanummer"/>
            </w:rPr>
            <w:fldChar w:fldCharType="end"/>
          </w:r>
        </w:p>
      </w:tc>
    </w:tr>
    <w:tr w:rsidR="004C5AAA" w14:paraId="58717D39" w14:textId="77777777">
      <w:trPr>
        <w:cantSplit/>
        <w:trHeight w:hRule="exact" w:val="250"/>
      </w:trPr>
      <w:tc>
        <w:tcPr>
          <w:tcW w:w="8364" w:type="dxa"/>
          <w:gridSpan w:val="2"/>
        </w:tcPr>
        <w:p w14:paraId="5338A720" w14:textId="77777777" w:rsidR="004C5AAA" w:rsidRDefault="004C5AAA">
          <w:pPr>
            <w:pStyle w:val="ErasmusVoettekst"/>
            <w:widowControl/>
          </w:pPr>
        </w:p>
      </w:tc>
    </w:tr>
  </w:tbl>
  <w:p w14:paraId="61DAA4D5" w14:textId="77777777" w:rsidR="004C5AAA" w:rsidRDefault="004C5AAA">
    <w:pPr>
      <w:pStyle w:val="Voettekst"/>
      <w:spacing w:line="1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90A1C" w14:textId="77777777" w:rsidR="001F2436" w:rsidRDefault="001F2436">
      <w:r>
        <w:separator/>
      </w:r>
    </w:p>
  </w:footnote>
  <w:footnote w:type="continuationSeparator" w:id="0">
    <w:p w14:paraId="64183342" w14:textId="77777777" w:rsidR="001F2436" w:rsidRDefault="001F2436">
      <w:r>
        <w:continuationSeparator/>
      </w:r>
    </w:p>
  </w:footnote>
  <w:footnote w:type="continuationNotice" w:id="1">
    <w:p w14:paraId="587F256B" w14:textId="77777777" w:rsidR="001F2436" w:rsidRDefault="001F24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2F292" w14:textId="77777777" w:rsidR="004C5AAA" w:rsidRDefault="004C5AAA">
    <w:pPr>
      <w:pStyle w:val="Koptekst"/>
      <w:widowControl/>
    </w:pPr>
    <w:r>
      <w:rPr>
        <w:noProof/>
        <w:lang w:val="en-US"/>
      </w:rPr>
      <w:drawing>
        <wp:anchor distT="0" distB="0" distL="114300" distR="114300" simplePos="0" relativeHeight="251658241" behindDoc="0" locked="0" layoutInCell="1" allowOverlap="1" wp14:anchorId="744CC5E4" wp14:editId="667042AA">
          <wp:simplePos x="0" y="0"/>
          <wp:positionH relativeFrom="page">
            <wp:posOffset>5487035</wp:posOffset>
          </wp:positionH>
          <wp:positionV relativeFrom="page">
            <wp:posOffset>431800</wp:posOffset>
          </wp:positionV>
          <wp:extent cx="1367790" cy="536575"/>
          <wp:effectExtent l="0" t="0" r="0" b="0"/>
          <wp:wrapNone/>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7790" cy="536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788234" w14:textId="77777777" w:rsidR="004C5AAA" w:rsidRDefault="004C5AAA">
    <w:pPr>
      <w:pStyle w:val="Koptekst"/>
      <w:widowControl/>
    </w:pPr>
  </w:p>
  <w:p w14:paraId="57A6A0F0" w14:textId="77777777" w:rsidR="004C5AAA" w:rsidRDefault="004C5AAA">
    <w:pPr>
      <w:pStyle w:val="Koptekst"/>
      <w:widowControl/>
    </w:pPr>
  </w:p>
  <w:tbl>
    <w:tblPr>
      <w:tblW w:w="0" w:type="auto"/>
      <w:tblInd w:w="8" w:type="dxa"/>
      <w:tblLayout w:type="fixed"/>
      <w:tblCellMar>
        <w:left w:w="0" w:type="dxa"/>
        <w:right w:w="0" w:type="dxa"/>
      </w:tblCellMar>
      <w:tblLook w:val="0000" w:firstRow="0" w:lastRow="0" w:firstColumn="0" w:lastColumn="0" w:noHBand="0" w:noVBand="0"/>
    </w:tblPr>
    <w:tblGrid>
      <w:gridCol w:w="6237"/>
    </w:tblGrid>
    <w:tr w:rsidR="004C5AAA" w14:paraId="30349CD4" w14:textId="77777777">
      <w:tc>
        <w:tcPr>
          <w:tcW w:w="6237" w:type="dxa"/>
        </w:tcPr>
        <w:p w14:paraId="5E8A9F01" w14:textId="713C248D" w:rsidR="004C5AAA" w:rsidRDefault="004C5AAA" w:rsidP="0000286C">
          <w:pPr>
            <w:pStyle w:val="ErasmustitelVolg"/>
            <w:framePr w:hSpace="142" w:wrap="around" w:vAnchor="page" w:hAnchor="margin" w:x="1" w:y="630"/>
          </w:pPr>
          <w:r>
            <w:rPr>
              <w:b/>
            </w:rPr>
            <w:fldChar w:fldCharType="begin"/>
          </w:r>
          <w:r>
            <w:rPr>
              <w:b/>
            </w:rPr>
            <w:instrText xml:space="preserve"> REF DatumVolg \h </w:instrText>
          </w:r>
          <w:r>
            <w:rPr>
              <w:b/>
            </w:rPr>
          </w:r>
          <w:r>
            <w:rPr>
              <w:b/>
            </w:rPr>
            <w:fldChar w:fldCharType="separate"/>
          </w:r>
          <w:r>
            <w:rPr>
              <w:b/>
            </w:rPr>
            <w:t>Datum</w:t>
          </w:r>
          <w:r>
            <w:rPr>
              <w:b/>
            </w:rPr>
            <w:fldChar w:fldCharType="end"/>
          </w:r>
          <w:r>
            <w:t xml:space="preserve"> </w:t>
          </w:r>
          <w:r>
            <w:fldChar w:fldCharType="begin"/>
          </w:r>
          <w:r>
            <w:instrText xml:space="preserve"> TIME \@ "d MMMM yyyy" </w:instrText>
          </w:r>
          <w:r>
            <w:fldChar w:fldCharType="separate"/>
          </w:r>
          <w:r w:rsidR="002F7C94">
            <w:rPr>
              <w:noProof/>
            </w:rPr>
            <w:t>12 januari 2023</w:t>
          </w:r>
          <w:r>
            <w:fldChar w:fldCharType="end"/>
          </w:r>
          <w:bookmarkStart w:id="2511" w:name="iDatum"/>
        </w:p>
      </w:tc>
    </w:tr>
    <w:tr w:rsidR="004C5AAA" w14:paraId="0390E4A6" w14:textId="77777777" w:rsidTr="003E61F5">
      <w:trPr>
        <w:trHeight w:hRule="exact" w:val="287"/>
      </w:trPr>
      <w:tc>
        <w:tcPr>
          <w:tcW w:w="6237" w:type="dxa"/>
        </w:tcPr>
        <w:p w14:paraId="7A3527E1" w14:textId="120DDECF" w:rsidR="004C5AAA" w:rsidRDefault="004C5AAA" w:rsidP="00506A76">
          <w:pPr>
            <w:pStyle w:val="ErasmustitelVolg"/>
            <w:framePr w:hSpace="142" w:wrap="around" w:vAnchor="page" w:hAnchor="margin" w:x="1" w:y="630"/>
          </w:pPr>
          <w:r>
            <w:t xml:space="preserve"> </w:t>
          </w:r>
          <w:r>
            <w:fldChar w:fldCharType="begin"/>
          </w:r>
          <w:r>
            <w:instrText xml:space="preserve"> STYLEREF Erasmus_TitelStijl </w:instrText>
          </w:r>
          <w:r>
            <w:fldChar w:fldCharType="separate"/>
          </w:r>
          <w:r w:rsidR="00A50F89">
            <w:rPr>
              <w:noProof/>
            </w:rPr>
            <w:t>Integraties MICIS 3.0</w:t>
          </w:r>
          <w:r>
            <w:fldChar w:fldCharType="end"/>
          </w:r>
        </w:p>
        <w:p w14:paraId="7DF0CA62" w14:textId="77777777" w:rsidR="004C5AAA" w:rsidRDefault="004C5AAA" w:rsidP="00506A76">
          <w:pPr>
            <w:pStyle w:val="ErasmustitelVolg"/>
            <w:framePr w:hSpace="142" w:wrap="around" w:vAnchor="page" w:hAnchor="margin" w:x="1" w:y="630"/>
          </w:pPr>
        </w:p>
      </w:tc>
    </w:tr>
  </w:tbl>
  <w:p w14:paraId="44BA3426" w14:textId="77777777" w:rsidR="004C5AAA" w:rsidRDefault="004C5AAA">
    <w:pPr>
      <w:pStyle w:val="Koptekst"/>
      <w:widowControl/>
    </w:pPr>
  </w:p>
  <w:bookmarkEnd w:id="2511"/>
  <w:p w14:paraId="175D53C2" w14:textId="77777777" w:rsidR="004C5AAA" w:rsidRDefault="004C5AAA">
    <w:pPr>
      <w:pStyle w:val="Koptekst"/>
      <w:widowControl/>
      <w:spacing w:line="4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15484" w14:textId="77777777" w:rsidR="004C5AAA" w:rsidRDefault="004C5AAA">
    <w:pPr>
      <w:pStyle w:val="Koptekst"/>
      <w:widowControl/>
    </w:pPr>
  </w:p>
  <w:p w14:paraId="03B94F49" w14:textId="77777777" w:rsidR="004C5AAA" w:rsidRDefault="004C5AAA">
    <w:pPr>
      <w:pStyle w:val="Koptekst"/>
      <w:widowControl/>
    </w:pPr>
  </w:p>
  <w:p w14:paraId="6D846F5D" w14:textId="77777777" w:rsidR="004C5AAA" w:rsidRDefault="004C5AAA">
    <w:pPr>
      <w:pStyle w:val="Koptekst"/>
      <w:widowControl/>
    </w:pPr>
  </w:p>
  <w:tbl>
    <w:tblPr>
      <w:tblW w:w="0" w:type="auto"/>
      <w:tblInd w:w="8" w:type="dxa"/>
      <w:tblLayout w:type="fixed"/>
      <w:tblCellMar>
        <w:left w:w="0" w:type="dxa"/>
        <w:right w:w="0" w:type="dxa"/>
      </w:tblCellMar>
      <w:tblLook w:val="0000" w:firstRow="0" w:lastRow="0" w:firstColumn="0" w:lastColumn="0" w:noHBand="0" w:noVBand="0"/>
    </w:tblPr>
    <w:tblGrid>
      <w:gridCol w:w="6237"/>
    </w:tblGrid>
    <w:tr w:rsidR="004C5AAA" w14:paraId="467BD102" w14:textId="77777777">
      <w:tc>
        <w:tcPr>
          <w:tcW w:w="6237" w:type="dxa"/>
        </w:tcPr>
        <w:p w14:paraId="69623A5D" w14:textId="77777777" w:rsidR="004C5AAA" w:rsidRDefault="004C5AAA">
          <w:pPr>
            <w:pStyle w:val="ErasmustitelVolg"/>
            <w:framePr w:hSpace="142" w:wrap="around" w:vAnchor="page" w:hAnchor="page" w:x="2439" w:y="630"/>
          </w:pPr>
          <w:r>
            <w:rPr>
              <w:b/>
            </w:rPr>
            <w:fldChar w:fldCharType="begin"/>
          </w:r>
          <w:r>
            <w:rPr>
              <w:b/>
            </w:rPr>
            <w:instrText xml:space="preserve"> REF DatumVolg \h </w:instrText>
          </w:r>
          <w:r>
            <w:rPr>
              <w:b/>
            </w:rPr>
          </w:r>
          <w:r>
            <w:rPr>
              <w:b/>
            </w:rPr>
            <w:fldChar w:fldCharType="separate"/>
          </w:r>
          <w:r>
            <w:rPr>
              <w:b/>
            </w:rPr>
            <w:t>Datum</w:t>
          </w:r>
          <w:r>
            <w:rPr>
              <w:b/>
            </w:rPr>
            <w:fldChar w:fldCharType="end"/>
          </w:r>
          <w:r>
            <w:t xml:space="preserve"> </w:t>
          </w:r>
          <w:r>
            <w:fldChar w:fldCharType="begin"/>
          </w:r>
          <w:r>
            <w:instrText xml:space="preserve"> STYLEREF Erasmus_DatumStijl</w:instrText>
          </w:r>
          <w:r>
            <w:fldChar w:fldCharType="separate"/>
          </w:r>
          <w:r>
            <w:rPr>
              <w:noProof/>
            </w:rPr>
            <w:t>november 2022</w:t>
          </w:r>
          <w:r>
            <w:fldChar w:fldCharType="end"/>
          </w:r>
        </w:p>
      </w:tc>
    </w:tr>
    <w:tr w:rsidR="004C5AAA" w14:paraId="2D9EBC33" w14:textId="77777777">
      <w:trPr>
        <w:trHeight w:hRule="exact" w:val="280"/>
      </w:trPr>
      <w:tc>
        <w:tcPr>
          <w:tcW w:w="6237" w:type="dxa"/>
        </w:tcPr>
        <w:p w14:paraId="6BF390D2" w14:textId="77777777" w:rsidR="004C5AAA" w:rsidRDefault="004C5AAA">
          <w:pPr>
            <w:pStyle w:val="Koptekst"/>
            <w:framePr w:hSpace="142" w:wrap="around" w:vAnchor="page" w:hAnchor="page" w:x="2439" w:y="630"/>
            <w:rPr>
              <w:rFonts w:ascii="Arial Narrow" w:hAnsi="Arial Narrow"/>
            </w:rPr>
          </w:pPr>
          <w:bookmarkStart w:id="2512" w:name="HoofdstukKop2"/>
          <w:r>
            <w:rPr>
              <w:rFonts w:ascii="Arial Narrow" w:hAnsi="Arial Narrow"/>
              <w:b/>
            </w:rPr>
            <w:t>Hoofdstuk</w:t>
          </w:r>
          <w:bookmarkEnd w:id="2512"/>
          <w:r>
            <w:rPr>
              <w:rFonts w:ascii="Arial Narrow" w:hAnsi="Arial Narrow"/>
            </w:rPr>
            <w:t xml:space="preserve"> </w:t>
          </w:r>
          <w:r>
            <w:rPr>
              <w:rFonts w:ascii="Arial Narrow" w:hAnsi="Arial Narrow"/>
            </w:rPr>
            <w:fldChar w:fldCharType="begin"/>
          </w:r>
          <w:r>
            <w:rPr>
              <w:rFonts w:ascii="Arial Narrow" w:hAnsi="Arial Narrow"/>
            </w:rPr>
            <w:instrText xml:space="preserve"> STYLEREF </w:instrText>
          </w:r>
          <w:r>
            <w:rPr>
              <w:rFonts w:ascii="Arial Narrow" w:hAnsi="Arial Narrow"/>
            </w:rPr>
            <w:fldChar w:fldCharType="begin"/>
          </w:r>
          <w:r>
            <w:rPr>
              <w:rFonts w:ascii="Arial Narrow" w:hAnsi="Arial Narrow"/>
            </w:rPr>
            <w:instrText xml:space="preserve"> DOCPROPERTY "KopStijl" </w:instrText>
          </w:r>
          <w:r>
            <w:rPr>
              <w:rFonts w:ascii="Arial Narrow" w:hAnsi="Arial Narrow"/>
            </w:rPr>
            <w:fldChar w:fldCharType="separate"/>
          </w:r>
          <w:r>
            <w:rPr>
              <w:rFonts w:ascii="Arial Narrow" w:hAnsi="Arial Narrow"/>
            </w:rPr>
            <w:instrText>Kop 1</w:instrText>
          </w:r>
          <w:r>
            <w:rPr>
              <w:rFonts w:ascii="Arial Narrow" w:hAnsi="Arial Narrow"/>
            </w:rPr>
            <w:fldChar w:fldCharType="end"/>
          </w:r>
          <w:r>
            <w:rPr>
              <w:rFonts w:ascii="Arial Narrow" w:hAnsi="Arial Narrow"/>
            </w:rPr>
            <w:instrText xml:space="preserve"> </w:instrText>
          </w:r>
          <w:r>
            <w:rPr>
              <w:rFonts w:ascii="Arial Narrow" w:hAnsi="Arial Narrow"/>
            </w:rPr>
            <w:fldChar w:fldCharType="separate"/>
          </w:r>
          <w:r>
            <w:rPr>
              <w:rFonts w:ascii="Arial Narrow" w:hAnsi="Arial Narrow"/>
              <w:noProof/>
            </w:rPr>
            <w:t>Hoofdstuk</w:t>
          </w:r>
          <w:r>
            <w:rPr>
              <w:rFonts w:ascii="Arial Narrow" w:hAnsi="Arial Narrow"/>
            </w:rPr>
            <w:fldChar w:fldCharType="end"/>
          </w:r>
        </w:p>
      </w:tc>
    </w:tr>
    <w:tr w:rsidR="004C5AAA" w14:paraId="286DA847" w14:textId="77777777">
      <w:trPr>
        <w:trHeight w:hRule="exact" w:val="560"/>
      </w:trPr>
      <w:tc>
        <w:tcPr>
          <w:tcW w:w="6237" w:type="dxa"/>
        </w:tcPr>
        <w:p w14:paraId="6D7CF71C" w14:textId="77777777" w:rsidR="004C5AAA" w:rsidRDefault="004C5AAA">
          <w:pPr>
            <w:pStyle w:val="ErasmustitelVolg"/>
            <w:framePr w:hSpace="142" w:wrap="around" w:vAnchor="page" w:hAnchor="page" w:x="2439" w:y="630"/>
          </w:pPr>
          <w:r>
            <w:fldChar w:fldCharType="begin"/>
          </w:r>
          <w:r>
            <w:instrText xml:space="preserve"> REF TitelVolg </w:instrText>
          </w:r>
          <w:r>
            <w:fldChar w:fldCharType="separate"/>
          </w:r>
          <w:r>
            <w:rPr>
              <w:b/>
              <w:bCs/>
            </w:rPr>
            <w:t>Fout! Verwijzingsbron niet gevonden.</w:t>
          </w:r>
          <w:r>
            <w:fldChar w:fldCharType="end"/>
          </w:r>
          <w:r>
            <w:t xml:space="preserve">  </w:t>
          </w:r>
          <w:r>
            <w:fldChar w:fldCharType="begin"/>
          </w:r>
          <w:r>
            <w:instrText xml:space="preserve"> STYLEREF Erasmus_TitelStijl </w:instrText>
          </w:r>
          <w:r>
            <w:fldChar w:fldCharType="separate"/>
          </w:r>
          <w:r>
            <w:rPr>
              <w:noProof/>
            </w:rPr>
            <w:t>Titel</w:t>
          </w:r>
          <w:r>
            <w:fldChar w:fldCharType="end"/>
          </w:r>
        </w:p>
      </w:tc>
    </w:tr>
  </w:tbl>
  <w:p w14:paraId="62F015AF" w14:textId="77777777" w:rsidR="004C5AAA" w:rsidRDefault="004C5AAA">
    <w:pPr>
      <w:pStyle w:val="Koptekst"/>
      <w:widowControl/>
    </w:pPr>
  </w:p>
  <w:p w14:paraId="1B15DD1D" w14:textId="77777777" w:rsidR="004C5AAA" w:rsidRDefault="004C5AAA">
    <w:pPr>
      <w:pStyle w:val="Koptekst"/>
      <w:widowControl/>
      <w:spacing w:line="4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BCDA50"/>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CD140980"/>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A51A7F4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6BA4E3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6502F7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A86692"/>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4CBD92"/>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E68F6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000DA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92AB96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A1FAA24E"/>
    <w:lvl w:ilvl="0">
      <w:start w:val="1"/>
      <w:numFmt w:val="decimal"/>
      <w:lvlText w:val="%1."/>
      <w:lvlJc w:val="right"/>
      <w:pPr>
        <w:tabs>
          <w:tab w:val="num" w:pos="648"/>
        </w:tabs>
        <w:ind w:left="0" w:firstLine="288"/>
      </w:pPr>
    </w:lvl>
    <w:lvl w:ilvl="1">
      <w:start w:val="1"/>
      <w:numFmt w:val="decimal"/>
      <w:lvlText w:val="%1.%2."/>
      <w:lvlJc w:val="right"/>
      <w:pPr>
        <w:tabs>
          <w:tab w:val="num" w:pos="648"/>
        </w:tabs>
        <w:ind w:left="0" w:firstLine="288"/>
      </w:pPr>
    </w:lvl>
    <w:lvl w:ilvl="2">
      <w:start w:val="1"/>
      <w:numFmt w:val="decimal"/>
      <w:lvlText w:val="%1.%2.%3."/>
      <w:lvlJc w:val="right"/>
      <w:pPr>
        <w:tabs>
          <w:tab w:val="num" w:pos="648"/>
        </w:tabs>
        <w:ind w:left="0" w:firstLine="288"/>
      </w:pPr>
    </w:lvl>
    <w:lvl w:ilvl="3">
      <w:start w:val="1"/>
      <w:numFmt w:val="decimal"/>
      <w:lvlText w:val="Bijlage %4 "/>
      <w:lvlJc w:val="left"/>
      <w:pPr>
        <w:tabs>
          <w:tab w:val="num" w:pos="0"/>
        </w:tabs>
        <w:ind w:left="0" w:firstLine="0"/>
      </w:pPr>
      <w:rPr>
        <w:rFonts w:ascii="Arial" w:hAnsi="Arial" w:hint="default"/>
        <w:b/>
        <w:i w:val="0"/>
        <w:sz w:val="36"/>
      </w:rPr>
    </w:lvl>
    <w:lvl w:ilvl="4">
      <w:start w:val="1"/>
      <w:numFmt w:val="decimal"/>
      <w:lvlText w:val="Bijlage %4 .%5"/>
      <w:lvlJc w:val="left"/>
      <w:pPr>
        <w:tabs>
          <w:tab w:val="num" w:pos="0"/>
        </w:tabs>
        <w:ind w:left="0" w:firstLine="0"/>
      </w:pPr>
    </w:lvl>
    <w:lvl w:ilvl="5">
      <w:start w:val="1"/>
      <w:numFmt w:val="decimal"/>
      <w:lvlText w:val="Bijlage %4 .%5.%6"/>
      <w:lvlJc w:val="left"/>
      <w:pPr>
        <w:tabs>
          <w:tab w:val="num" w:pos="0"/>
        </w:tabs>
        <w:ind w:left="0" w:firstLine="0"/>
      </w:pPr>
    </w:lvl>
    <w:lvl w:ilvl="6">
      <w:start w:val="1"/>
      <w:numFmt w:val="decimal"/>
      <w:lvlText w:val="Bijlage %4 .%5.%6.%7"/>
      <w:lvlJc w:val="left"/>
      <w:pPr>
        <w:tabs>
          <w:tab w:val="num" w:pos="0"/>
        </w:tabs>
        <w:ind w:left="0" w:firstLine="0"/>
      </w:pPr>
    </w:lvl>
    <w:lvl w:ilvl="7">
      <w:start w:val="1"/>
      <w:numFmt w:val="decimal"/>
      <w:lvlText w:val="Bijlage %4 .%5.%6.%7.%8"/>
      <w:lvlJc w:val="left"/>
      <w:pPr>
        <w:tabs>
          <w:tab w:val="num" w:pos="0"/>
        </w:tabs>
        <w:ind w:left="0" w:firstLine="0"/>
      </w:pPr>
    </w:lvl>
    <w:lvl w:ilvl="8">
      <w:start w:val="1"/>
      <w:numFmt w:val="decimal"/>
      <w:lvlText w:val="Bijlage %4 .%5.%6.%7.%8.%9"/>
      <w:lvlJc w:val="left"/>
      <w:pPr>
        <w:tabs>
          <w:tab w:val="num" w:pos="0"/>
        </w:tabs>
        <w:ind w:left="0" w:firstLine="0"/>
      </w:pPr>
    </w:lvl>
  </w:abstractNum>
  <w:abstractNum w:abstractNumId="11" w15:restartNumberingAfterBreak="0">
    <w:nsid w:val="0050A851"/>
    <w:multiLevelType w:val="hybridMultilevel"/>
    <w:tmpl w:val="4184E59E"/>
    <w:lvl w:ilvl="0" w:tplc="6A1E99C4">
      <w:start w:val="1"/>
      <w:numFmt w:val="bullet"/>
      <w:lvlText w:val="-"/>
      <w:lvlJc w:val="left"/>
      <w:pPr>
        <w:ind w:left="720" w:hanging="360"/>
      </w:pPr>
      <w:rPr>
        <w:rFonts w:ascii="Calibri" w:hAnsi="Calibri" w:hint="default"/>
      </w:rPr>
    </w:lvl>
    <w:lvl w:ilvl="1" w:tplc="90A22F00">
      <w:start w:val="1"/>
      <w:numFmt w:val="bullet"/>
      <w:lvlText w:val="o"/>
      <w:lvlJc w:val="left"/>
      <w:pPr>
        <w:ind w:left="1440" w:hanging="360"/>
      </w:pPr>
      <w:rPr>
        <w:rFonts w:ascii="Courier New" w:hAnsi="Courier New" w:hint="default"/>
      </w:rPr>
    </w:lvl>
    <w:lvl w:ilvl="2" w:tplc="91A29C40">
      <w:start w:val="1"/>
      <w:numFmt w:val="bullet"/>
      <w:lvlText w:val=""/>
      <w:lvlJc w:val="left"/>
      <w:pPr>
        <w:ind w:left="2160" w:hanging="360"/>
      </w:pPr>
      <w:rPr>
        <w:rFonts w:ascii="Wingdings" w:hAnsi="Wingdings" w:hint="default"/>
      </w:rPr>
    </w:lvl>
    <w:lvl w:ilvl="3" w:tplc="DB3E8A4E">
      <w:start w:val="1"/>
      <w:numFmt w:val="bullet"/>
      <w:lvlText w:val=""/>
      <w:lvlJc w:val="left"/>
      <w:pPr>
        <w:ind w:left="2880" w:hanging="360"/>
      </w:pPr>
      <w:rPr>
        <w:rFonts w:ascii="Symbol" w:hAnsi="Symbol" w:hint="default"/>
      </w:rPr>
    </w:lvl>
    <w:lvl w:ilvl="4" w:tplc="68D8C732">
      <w:start w:val="1"/>
      <w:numFmt w:val="bullet"/>
      <w:lvlText w:val="o"/>
      <w:lvlJc w:val="left"/>
      <w:pPr>
        <w:ind w:left="3600" w:hanging="360"/>
      </w:pPr>
      <w:rPr>
        <w:rFonts w:ascii="Courier New" w:hAnsi="Courier New" w:hint="default"/>
      </w:rPr>
    </w:lvl>
    <w:lvl w:ilvl="5" w:tplc="59F2FA44">
      <w:start w:val="1"/>
      <w:numFmt w:val="bullet"/>
      <w:lvlText w:val=""/>
      <w:lvlJc w:val="left"/>
      <w:pPr>
        <w:ind w:left="4320" w:hanging="360"/>
      </w:pPr>
      <w:rPr>
        <w:rFonts w:ascii="Wingdings" w:hAnsi="Wingdings" w:hint="default"/>
      </w:rPr>
    </w:lvl>
    <w:lvl w:ilvl="6" w:tplc="ACD02BC4">
      <w:start w:val="1"/>
      <w:numFmt w:val="bullet"/>
      <w:lvlText w:val=""/>
      <w:lvlJc w:val="left"/>
      <w:pPr>
        <w:ind w:left="5040" w:hanging="360"/>
      </w:pPr>
      <w:rPr>
        <w:rFonts w:ascii="Symbol" w:hAnsi="Symbol" w:hint="default"/>
      </w:rPr>
    </w:lvl>
    <w:lvl w:ilvl="7" w:tplc="71CE7E50">
      <w:start w:val="1"/>
      <w:numFmt w:val="bullet"/>
      <w:lvlText w:val="o"/>
      <w:lvlJc w:val="left"/>
      <w:pPr>
        <w:ind w:left="5760" w:hanging="360"/>
      </w:pPr>
      <w:rPr>
        <w:rFonts w:ascii="Courier New" w:hAnsi="Courier New" w:hint="default"/>
      </w:rPr>
    </w:lvl>
    <w:lvl w:ilvl="8" w:tplc="3C445428">
      <w:start w:val="1"/>
      <w:numFmt w:val="bullet"/>
      <w:lvlText w:val=""/>
      <w:lvlJc w:val="left"/>
      <w:pPr>
        <w:ind w:left="6480" w:hanging="360"/>
      </w:pPr>
      <w:rPr>
        <w:rFonts w:ascii="Wingdings" w:hAnsi="Wingdings" w:hint="default"/>
      </w:rPr>
    </w:lvl>
  </w:abstractNum>
  <w:abstractNum w:abstractNumId="12" w15:restartNumberingAfterBreak="0">
    <w:nsid w:val="02F0CF0E"/>
    <w:multiLevelType w:val="hybridMultilevel"/>
    <w:tmpl w:val="C1F8EC5C"/>
    <w:lvl w:ilvl="0" w:tplc="36246C5C">
      <w:start w:val="1"/>
      <w:numFmt w:val="bullet"/>
      <w:lvlText w:val="-"/>
      <w:lvlJc w:val="left"/>
      <w:pPr>
        <w:ind w:left="720" w:hanging="360"/>
      </w:pPr>
      <w:rPr>
        <w:rFonts w:ascii="Calibri" w:hAnsi="Calibri" w:hint="default"/>
      </w:rPr>
    </w:lvl>
    <w:lvl w:ilvl="1" w:tplc="68D41760">
      <w:start w:val="1"/>
      <w:numFmt w:val="bullet"/>
      <w:lvlText w:val="o"/>
      <w:lvlJc w:val="left"/>
      <w:pPr>
        <w:ind w:left="1440" w:hanging="360"/>
      </w:pPr>
      <w:rPr>
        <w:rFonts w:ascii="Courier New" w:hAnsi="Courier New" w:hint="default"/>
      </w:rPr>
    </w:lvl>
    <w:lvl w:ilvl="2" w:tplc="31028030">
      <w:start w:val="1"/>
      <w:numFmt w:val="bullet"/>
      <w:lvlText w:val=""/>
      <w:lvlJc w:val="left"/>
      <w:pPr>
        <w:ind w:left="2160" w:hanging="360"/>
      </w:pPr>
      <w:rPr>
        <w:rFonts w:ascii="Wingdings" w:hAnsi="Wingdings" w:hint="default"/>
      </w:rPr>
    </w:lvl>
    <w:lvl w:ilvl="3" w:tplc="2E76EFD6">
      <w:start w:val="1"/>
      <w:numFmt w:val="bullet"/>
      <w:lvlText w:val=""/>
      <w:lvlJc w:val="left"/>
      <w:pPr>
        <w:ind w:left="2880" w:hanging="360"/>
      </w:pPr>
      <w:rPr>
        <w:rFonts w:ascii="Symbol" w:hAnsi="Symbol" w:hint="default"/>
      </w:rPr>
    </w:lvl>
    <w:lvl w:ilvl="4" w:tplc="A09279B0">
      <w:start w:val="1"/>
      <w:numFmt w:val="bullet"/>
      <w:lvlText w:val="o"/>
      <w:lvlJc w:val="left"/>
      <w:pPr>
        <w:ind w:left="3600" w:hanging="360"/>
      </w:pPr>
      <w:rPr>
        <w:rFonts w:ascii="Courier New" w:hAnsi="Courier New" w:hint="default"/>
      </w:rPr>
    </w:lvl>
    <w:lvl w:ilvl="5" w:tplc="BB4A88A4">
      <w:start w:val="1"/>
      <w:numFmt w:val="bullet"/>
      <w:lvlText w:val=""/>
      <w:lvlJc w:val="left"/>
      <w:pPr>
        <w:ind w:left="4320" w:hanging="360"/>
      </w:pPr>
      <w:rPr>
        <w:rFonts w:ascii="Wingdings" w:hAnsi="Wingdings" w:hint="default"/>
      </w:rPr>
    </w:lvl>
    <w:lvl w:ilvl="6" w:tplc="92D21556">
      <w:start w:val="1"/>
      <w:numFmt w:val="bullet"/>
      <w:lvlText w:val=""/>
      <w:lvlJc w:val="left"/>
      <w:pPr>
        <w:ind w:left="5040" w:hanging="360"/>
      </w:pPr>
      <w:rPr>
        <w:rFonts w:ascii="Symbol" w:hAnsi="Symbol" w:hint="default"/>
      </w:rPr>
    </w:lvl>
    <w:lvl w:ilvl="7" w:tplc="D6D0AA36">
      <w:start w:val="1"/>
      <w:numFmt w:val="bullet"/>
      <w:lvlText w:val="o"/>
      <w:lvlJc w:val="left"/>
      <w:pPr>
        <w:ind w:left="5760" w:hanging="360"/>
      </w:pPr>
      <w:rPr>
        <w:rFonts w:ascii="Courier New" w:hAnsi="Courier New" w:hint="default"/>
      </w:rPr>
    </w:lvl>
    <w:lvl w:ilvl="8" w:tplc="8A042FC6">
      <w:start w:val="1"/>
      <w:numFmt w:val="bullet"/>
      <w:lvlText w:val=""/>
      <w:lvlJc w:val="left"/>
      <w:pPr>
        <w:ind w:left="6480" w:hanging="360"/>
      </w:pPr>
      <w:rPr>
        <w:rFonts w:ascii="Wingdings" w:hAnsi="Wingdings" w:hint="default"/>
      </w:rPr>
    </w:lvl>
  </w:abstractNum>
  <w:abstractNum w:abstractNumId="13" w15:restartNumberingAfterBreak="0">
    <w:nsid w:val="062E85AA"/>
    <w:multiLevelType w:val="hybridMultilevel"/>
    <w:tmpl w:val="6284F584"/>
    <w:lvl w:ilvl="0" w:tplc="88E89688">
      <w:start w:val="1"/>
      <w:numFmt w:val="bullet"/>
      <w:lvlText w:val="-"/>
      <w:lvlJc w:val="left"/>
      <w:pPr>
        <w:ind w:left="360" w:hanging="360"/>
      </w:pPr>
      <w:rPr>
        <w:rFonts w:ascii="Calibri" w:hAnsi="Calibri" w:hint="default"/>
      </w:rPr>
    </w:lvl>
    <w:lvl w:ilvl="1" w:tplc="6BFE5722">
      <w:start w:val="1"/>
      <w:numFmt w:val="bullet"/>
      <w:lvlText w:val="o"/>
      <w:lvlJc w:val="left"/>
      <w:pPr>
        <w:ind w:left="1080" w:hanging="360"/>
      </w:pPr>
      <w:rPr>
        <w:rFonts w:ascii="Courier New" w:hAnsi="Courier New" w:hint="default"/>
      </w:rPr>
    </w:lvl>
    <w:lvl w:ilvl="2" w:tplc="04548534">
      <w:start w:val="1"/>
      <w:numFmt w:val="bullet"/>
      <w:lvlText w:val=""/>
      <w:lvlJc w:val="left"/>
      <w:pPr>
        <w:ind w:left="1800" w:hanging="360"/>
      </w:pPr>
      <w:rPr>
        <w:rFonts w:ascii="Wingdings" w:hAnsi="Wingdings" w:hint="default"/>
      </w:rPr>
    </w:lvl>
    <w:lvl w:ilvl="3" w:tplc="A052E02A">
      <w:start w:val="1"/>
      <w:numFmt w:val="bullet"/>
      <w:lvlText w:val=""/>
      <w:lvlJc w:val="left"/>
      <w:pPr>
        <w:ind w:left="2520" w:hanging="360"/>
      </w:pPr>
      <w:rPr>
        <w:rFonts w:ascii="Symbol" w:hAnsi="Symbol" w:hint="default"/>
      </w:rPr>
    </w:lvl>
    <w:lvl w:ilvl="4" w:tplc="587AC690">
      <w:start w:val="1"/>
      <w:numFmt w:val="bullet"/>
      <w:lvlText w:val="o"/>
      <w:lvlJc w:val="left"/>
      <w:pPr>
        <w:ind w:left="3240" w:hanging="360"/>
      </w:pPr>
      <w:rPr>
        <w:rFonts w:ascii="Courier New" w:hAnsi="Courier New" w:hint="default"/>
      </w:rPr>
    </w:lvl>
    <w:lvl w:ilvl="5" w:tplc="30106500">
      <w:start w:val="1"/>
      <w:numFmt w:val="bullet"/>
      <w:lvlText w:val=""/>
      <w:lvlJc w:val="left"/>
      <w:pPr>
        <w:ind w:left="3960" w:hanging="360"/>
      </w:pPr>
      <w:rPr>
        <w:rFonts w:ascii="Wingdings" w:hAnsi="Wingdings" w:hint="default"/>
      </w:rPr>
    </w:lvl>
    <w:lvl w:ilvl="6" w:tplc="3CAE3502">
      <w:start w:val="1"/>
      <w:numFmt w:val="bullet"/>
      <w:lvlText w:val=""/>
      <w:lvlJc w:val="left"/>
      <w:pPr>
        <w:ind w:left="4680" w:hanging="360"/>
      </w:pPr>
      <w:rPr>
        <w:rFonts w:ascii="Symbol" w:hAnsi="Symbol" w:hint="default"/>
      </w:rPr>
    </w:lvl>
    <w:lvl w:ilvl="7" w:tplc="D4DEC138">
      <w:start w:val="1"/>
      <w:numFmt w:val="bullet"/>
      <w:lvlText w:val="o"/>
      <w:lvlJc w:val="left"/>
      <w:pPr>
        <w:ind w:left="5400" w:hanging="360"/>
      </w:pPr>
      <w:rPr>
        <w:rFonts w:ascii="Courier New" w:hAnsi="Courier New" w:hint="default"/>
      </w:rPr>
    </w:lvl>
    <w:lvl w:ilvl="8" w:tplc="1EC4900C">
      <w:start w:val="1"/>
      <w:numFmt w:val="bullet"/>
      <w:lvlText w:val=""/>
      <w:lvlJc w:val="left"/>
      <w:pPr>
        <w:ind w:left="6120" w:hanging="360"/>
      </w:pPr>
      <w:rPr>
        <w:rFonts w:ascii="Wingdings" w:hAnsi="Wingdings" w:hint="default"/>
      </w:rPr>
    </w:lvl>
  </w:abstractNum>
  <w:abstractNum w:abstractNumId="14" w15:restartNumberingAfterBreak="0">
    <w:nsid w:val="07DCEDCC"/>
    <w:multiLevelType w:val="hybridMultilevel"/>
    <w:tmpl w:val="6CF09B20"/>
    <w:lvl w:ilvl="0" w:tplc="AEF222A4">
      <w:start w:val="1"/>
      <w:numFmt w:val="bullet"/>
      <w:lvlText w:val="-"/>
      <w:lvlJc w:val="left"/>
      <w:pPr>
        <w:ind w:left="360" w:hanging="360"/>
      </w:pPr>
      <w:rPr>
        <w:rFonts w:ascii="Calibri" w:hAnsi="Calibri" w:hint="default"/>
      </w:rPr>
    </w:lvl>
    <w:lvl w:ilvl="1" w:tplc="5F9200BA">
      <w:start w:val="1"/>
      <w:numFmt w:val="bullet"/>
      <w:lvlText w:val="o"/>
      <w:lvlJc w:val="left"/>
      <w:pPr>
        <w:ind w:left="1080" w:hanging="360"/>
      </w:pPr>
      <w:rPr>
        <w:rFonts w:ascii="Courier New" w:hAnsi="Courier New" w:hint="default"/>
      </w:rPr>
    </w:lvl>
    <w:lvl w:ilvl="2" w:tplc="54F6D280">
      <w:start w:val="1"/>
      <w:numFmt w:val="bullet"/>
      <w:lvlText w:val=""/>
      <w:lvlJc w:val="left"/>
      <w:pPr>
        <w:ind w:left="1800" w:hanging="360"/>
      </w:pPr>
      <w:rPr>
        <w:rFonts w:ascii="Wingdings" w:hAnsi="Wingdings" w:hint="default"/>
      </w:rPr>
    </w:lvl>
    <w:lvl w:ilvl="3" w:tplc="349C9A22">
      <w:start w:val="1"/>
      <w:numFmt w:val="bullet"/>
      <w:lvlText w:val=""/>
      <w:lvlJc w:val="left"/>
      <w:pPr>
        <w:ind w:left="2520" w:hanging="360"/>
      </w:pPr>
      <w:rPr>
        <w:rFonts w:ascii="Symbol" w:hAnsi="Symbol" w:hint="default"/>
      </w:rPr>
    </w:lvl>
    <w:lvl w:ilvl="4" w:tplc="AC98D24C">
      <w:start w:val="1"/>
      <w:numFmt w:val="bullet"/>
      <w:lvlText w:val="o"/>
      <w:lvlJc w:val="left"/>
      <w:pPr>
        <w:ind w:left="3240" w:hanging="360"/>
      </w:pPr>
      <w:rPr>
        <w:rFonts w:ascii="Courier New" w:hAnsi="Courier New" w:hint="default"/>
      </w:rPr>
    </w:lvl>
    <w:lvl w:ilvl="5" w:tplc="61103D34">
      <w:start w:val="1"/>
      <w:numFmt w:val="bullet"/>
      <w:lvlText w:val=""/>
      <w:lvlJc w:val="left"/>
      <w:pPr>
        <w:ind w:left="3960" w:hanging="360"/>
      </w:pPr>
      <w:rPr>
        <w:rFonts w:ascii="Wingdings" w:hAnsi="Wingdings" w:hint="default"/>
      </w:rPr>
    </w:lvl>
    <w:lvl w:ilvl="6" w:tplc="6470B824">
      <w:start w:val="1"/>
      <w:numFmt w:val="bullet"/>
      <w:lvlText w:val=""/>
      <w:lvlJc w:val="left"/>
      <w:pPr>
        <w:ind w:left="4680" w:hanging="360"/>
      </w:pPr>
      <w:rPr>
        <w:rFonts w:ascii="Symbol" w:hAnsi="Symbol" w:hint="default"/>
      </w:rPr>
    </w:lvl>
    <w:lvl w:ilvl="7" w:tplc="B922D610">
      <w:start w:val="1"/>
      <w:numFmt w:val="bullet"/>
      <w:lvlText w:val="o"/>
      <w:lvlJc w:val="left"/>
      <w:pPr>
        <w:ind w:left="5400" w:hanging="360"/>
      </w:pPr>
      <w:rPr>
        <w:rFonts w:ascii="Courier New" w:hAnsi="Courier New" w:hint="default"/>
      </w:rPr>
    </w:lvl>
    <w:lvl w:ilvl="8" w:tplc="DBBE95CA">
      <w:start w:val="1"/>
      <w:numFmt w:val="bullet"/>
      <w:lvlText w:val=""/>
      <w:lvlJc w:val="left"/>
      <w:pPr>
        <w:ind w:left="6120" w:hanging="360"/>
      </w:pPr>
      <w:rPr>
        <w:rFonts w:ascii="Wingdings" w:hAnsi="Wingdings" w:hint="default"/>
      </w:rPr>
    </w:lvl>
  </w:abstractNum>
  <w:abstractNum w:abstractNumId="15" w15:restartNumberingAfterBreak="0">
    <w:nsid w:val="18900475"/>
    <w:multiLevelType w:val="hybridMultilevel"/>
    <w:tmpl w:val="85FA3840"/>
    <w:lvl w:ilvl="0" w:tplc="0FF698F0">
      <w:start w:val="1"/>
      <w:numFmt w:val="bullet"/>
      <w:lvlText w:val=""/>
      <w:lvlJc w:val="left"/>
      <w:pPr>
        <w:ind w:left="360" w:hanging="360"/>
      </w:pPr>
      <w:rPr>
        <w:rFonts w:ascii="Symbol" w:hAnsi="Symbol" w:hint="default"/>
      </w:rPr>
    </w:lvl>
    <w:lvl w:ilvl="1" w:tplc="A4C6E3DC" w:tentative="1">
      <w:start w:val="1"/>
      <w:numFmt w:val="bullet"/>
      <w:lvlText w:val="o"/>
      <w:lvlJc w:val="left"/>
      <w:pPr>
        <w:ind w:left="1080" w:hanging="360"/>
      </w:pPr>
      <w:rPr>
        <w:rFonts w:ascii="Courier New" w:hAnsi="Courier New" w:hint="default"/>
      </w:rPr>
    </w:lvl>
    <w:lvl w:ilvl="2" w:tplc="315AB2BA" w:tentative="1">
      <w:start w:val="1"/>
      <w:numFmt w:val="bullet"/>
      <w:lvlText w:val=""/>
      <w:lvlJc w:val="left"/>
      <w:pPr>
        <w:ind w:left="1800" w:hanging="360"/>
      </w:pPr>
      <w:rPr>
        <w:rFonts w:ascii="Wingdings" w:hAnsi="Wingdings" w:hint="default"/>
      </w:rPr>
    </w:lvl>
    <w:lvl w:ilvl="3" w:tplc="0D7C8BBC" w:tentative="1">
      <w:start w:val="1"/>
      <w:numFmt w:val="bullet"/>
      <w:lvlText w:val=""/>
      <w:lvlJc w:val="left"/>
      <w:pPr>
        <w:ind w:left="2520" w:hanging="360"/>
      </w:pPr>
      <w:rPr>
        <w:rFonts w:ascii="Symbol" w:hAnsi="Symbol" w:hint="default"/>
      </w:rPr>
    </w:lvl>
    <w:lvl w:ilvl="4" w:tplc="39EA1D1C" w:tentative="1">
      <w:start w:val="1"/>
      <w:numFmt w:val="bullet"/>
      <w:lvlText w:val="o"/>
      <w:lvlJc w:val="left"/>
      <w:pPr>
        <w:ind w:left="3240" w:hanging="360"/>
      </w:pPr>
      <w:rPr>
        <w:rFonts w:ascii="Courier New" w:hAnsi="Courier New" w:hint="default"/>
      </w:rPr>
    </w:lvl>
    <w:lvl w:ilvl="5" w:tplc="28661BC2" w:tentative="1">
      <w:start w:val="1"/>
      <w:numFmt w:val="bullet"/>
      <w:lvlText w:val=""/>
      <w:lvlJc w:val="left"/>
      <w:pPr>
        <w:ind w:left="3960" w:hanging="360"/>
      </w:pPr>
      <w:rPr>
        <w:rFonts w:ascii="Wingdings" w:hAnsi="Wingdings" w:hint="default"/>
      </w:rPr>
    </w:lvl>
    <w:lvl w:ilvl="6" w:tplc="498E18DA" w:tentative="1">
      <w:start w:val="1"/>
      <w:numFmt w:val="bullet"/>
      <w:lvlText w:val=""/>
      <w:lvlJc w:val="left"/>
      <w:pPr>
        <w:ind w:left="4680" w:hanging="360"/>
      </w:pPr>
      <w:rPr>
        <w:rFonts w:ascii="Symbol" w:hAnsi="Symbol" w:hint="default"/>
      </w:rPr>
    </w:lvl>
    <w:lvl w:ilvl="7" w:tplc="D6728360" w:tentative="1">
      <w:start w:val="1"/>
      <w:numFmt w:val="bullet"/>
      <w:lvlText w:val="o"/>
      <w:lvlJc w:val="left"/>
      <w:pPr>
        <w:ind w:left="5400" w:hanging="360"/>
      </w:pPr>
      <w:rPr>
        <w:rFonts w:ascii="Courier New" w:hAnsi="Courier New" w:hint="default"/>
      </w:rPr>
    </w:lvl>
    <w:lvl w:ilvl="8" w:tplc="86C0105A" w:tentative="1">
      <w:start w:val="1"/>
      <w:numFmt w:val="bullet"/>
      <w:lvlText w:val=""/>
      <w:lvlJc w:val="left"/>
      <w:pPr>
        <w:ind w:left="6120" w:hanging="360"/>
      </w:pPr>
      <w:rPr>
        <w:rFonts w:ascii="Wingdings" w:hAnsi="Wingdings" w:hint="default"/>
      </w:rPr>
    </w:lvl>
  </w:abstractNum>
  <w:abstractNum w:abstractNumId="16" w15:restartNumberingAfterBreak="0">
    <w:nsid w:val="1A8DA9EC"/>
    <w:multiLevelType w:val="hybridMultilevel"/>
    <w:tmpl w:val="FFFFFFFF"/>
    <w:lvl w:ilvl="0" w:tplc="5126834E">
      <w:start w:val="1"/>
      <w:numFmt w:val="bullet"/>
      <w:lvlText w:val="-"/>
      <w:lvlJc w:val="left"/>
      <w:pPr>
        <w:ind w:left="720" w:hanging="360"/>
      </w:pPr>
      <w:rPr>
        <w:rFonts w:ascii="Calibri" w:hAnsi="Calibri" w:hint="default"/>
      </w:rPr>
    </w:lvl>
    <w:lvl w:ilvl="1" w:tplc="DCCE7668">
      <w:start w:val="1"/>
      <w:numFmt w:val="bullet"/>
      <w:lvlText w:val="o"/>
      <w:lvlJc w:val="left"/>
      <w:pPr>
        <w:ind w:left="1440" w:hanging="360"/>
      </w:pPr>
      <w:rPr>
        <w:rFonts w:ascii="Courier New" w:hAnsi="Courier New" w:hint="default"/>
      </w:rPr>
    </w:lvl>
    <w:lvl w:ilvl="2" w:tplc="FFD6404E">
      <w:start w:val="1"/>
      <w:numFmt w:val="bullet"/>
      <w:lvlText w:val=""/>
      <w:lvlJc w:val="left"/>
      <w:pPr>
        <w:ind w:left="2160" w:hanging="360"/>
      </w:pPr>
      <w:rPr>
        <w:rFonts w:ascii="Wingdings" w:hAnsi="Wingdings" w:hint="default"/>
      </w:rPr>
    </w:lvl>
    <w:lvl w:ilvl="3" w:tplc="3CAC1B16">
      <w:start w:val="1"/>
      <w:numFmt w:val="bullet"/>
      <w:lvlText w:val=""/>
      <w:lvlJc w:val="left"/>
      <w:pPr>
        <w:ind w:left="2880" w:hanging="360"/>
      </w:pPr>
      <w:rPr>
        <w:rFonts w:ascii="Symbol" w:hAnsi="Symbol" w:hint="default"/>
      </w:rPr>
    </w:lvl>
    <w:lvl w:ilvl="4" w:tplc="A38004F8">
      <w:start w:val="1"/>
      <w:numFmt w:val="bullet"/>
      <w:lvlText w:val="o"/>
      <w:lvlJc w:val="left"/>
      <w:pPr>
        <w:ind w:left="3600" w:hanging="360"/>
      </w:pPr>
      <w:rPr>
        <w:rFonts w:ascii="Courier New" w:hAnsi="Courier New" w:hint="default"/>
      </w:rPr>
    </w:lvl>
    <w:lvl w:ilvl="5" w:tplc="096E33C8">
      <w:start w:val="1"/>
      <w:numFmt w:val="bullet"/>
      <w:lvlText w:val=""/>
      <w:lvlJc w:val="left"/>
      <w:pPr>
        <w:ind w:left="4320" w:hanging="360"/>
      </w:pPr>
      <w:rPr>
        <w:rFonts w:ascii="Wingdings" w:hAnsi="Wingdings" w:hint="default"/>
      </w:rPr>
    </w:lvl>
    <w:lvl w:ilvl="6" w:tplc="CDE8DADA">
      <w:start w:val="1"/>
      <w:numFmt w:val="bullet"/>
      <w:lvlText w:val=""/>
      <w:lvlJc w:val="left"/>
      <w:pPr>
        <w:ind w:left="5040" w:hanging="360"/>
      </w:pPr>
      <w:rPr>
        <w:rFonts w:ascii="Symbol" w:hAnsi="Symbol" w:hint="default"/>
      </w:rPr>
    </w:lvl>
    <w:lvl w:ilvl="7" w:tplc="7324A07A">
      <w:start w:val="1"/>
      <w:numFmt w:val="bullet"/>
      <w:lvlText w:val="o"/>
      <w:lvlJc w:val="left"/>
      <w:pPr>
        <w:ind w:left="5760" w:hanging="360"/>
      </w:pPr>
      <w:rPr>
        <w:rFonts w:ascii="Courier New" w:hAnsi="Courier New" w:hint="default"/>
      </w:rPr>
    </w:lvl>
    <w:lvl w:ilvl="8" w:tplc="1750CC0A">
      <w:start w:val="1"/>
      <w:numFmt w:val="bullet"/>
      <w:lvlText w:val=""/>
      <w:lvlJc w:val="left"/>
      <w:pPr>
        <w:ind w:left="6480" w:hanging="360"/>
      </w:pPr>
      <w:rPr>
        <w:rFonts w:ascii="Wingdings" w:hAnsi="Wingdings" w:hint="default"/>
      </w:rPr>
    </w:lvl>
  </w:abstractNum>
  <w:abstractNum w:abstractNumId="17" w15:restartNumberingAfterBreak="0">
    <w:nsid w:val="281C8A0B"/>
    <w:multiLevelType w:val="hybridMultilevel"/>
    <w:tmpl w:val="3356B6B2"/>
    <w:lvl w:ilvl="0" w:tplc="67D606F8">
      <w:start w:val="1"/>
      <w:numFmt w:val="bullet"/>
      <w:lvlText w:val="-"/>
      <w:lvlJc w:val="left"/>
      <w:pPr>
        <w:ind w:left="360" w:hanging="360"/>
      </w:pPr>
      <w:rPr>
        <w:rFonts w:ascii="Calibri" w:hAnsi="Calibri" w:hint="default"/>
      </w:rPr>
    </w:lvl>
    <w:lvl w:ilvl="1" w:tplc="C12430F2">
      <w:start w:val="1"/>
      <w:numFmt w:val="bullet"/>
      <w:lvlText w:val="o"/>
      <w:lvlJc w:val="left"/>
      <w:pPr>
        <w:ind w:left="1080" w:hanging="360"/>
      </w:pPr>
      <w:rPr>
        <w:rFonts w:ascii="Courier New" w:hAnsi="Courier New" w:hint="default"/>
      </w:rPr>
    </w:lvl>
    <w:lvl w:ilvl="2" w:tplc="0B0E8C3E">
      <w:start w:val="1"/>
      <w:numFmt w:val="bullet"/>
      <w:lvlText w:val=""/>
      <w:lvlJc w:val="left"/>
      <w:pPr>
        <w:ind w:left="1800" w:hanging="360"/>
      </w:pPr>
      <w:rPr>
        <w:rFonts w:ascii="Wingdings" w:hAnsi="Wingdings" w:hint="default"/>
      </w:rPr>
    </w:lvl>
    <w:lvl w:ilvl="3" w:tplc="CE5C5026">
      <w:start w:val="1"/>
      <w:numFmt w:val="bullet"/>
      <w:lvlText w:val=""/>
      <w:lvlJc w:val="left"/>
      <w:pPr>
        <w:ind w:left="2520" w:hanging="360"/>
      </w:pPr>
      <w:rPr>
        <w:rFonts w:ascii="Symbol" w:hAnsi="Symbol" w:hint="default"/>
      </w:rPr>
    </w:lvl>
    <w:lvl w:ilvl="4" w:tplc="4992BCFE">
      <w:start w:val="1"/>
      <w:numFmt w:val="bullet"/>
      <w:lvlText w:val="o"/>
      <w:lvlJc w:val="left"/>
      <w:pPr>
        <w:ind w:left="3240" w:hanging="360"/>
      </w:pPr>
      <w:rPr>
        <w:rFonts w:ascii="Courier New" w:hAnsi="Courier New" w:hint="default"/>
      </w:rPr>
    </w:lvl>
    <w:lvl w:ilvl="5" w:tplc="E28494B0">
      <w:start w:val="1"/>
      <w:numFmt w:val="bullet"/>
      <w:lvlText w:val=""/>
      <w:lvlJc w:val="left"/>
      <w:pPr>
        <w:ind w:left="3960" w:hanging="360"/>
      </w:pPr>
      <w:rPr>
        <w:rFonts w:ascii="Wingdings" w:hAnsi="Wingdings" w:hint="default"/>
      </w:rPr>
    </w:lvl>
    <w:lvl w:ilvl="6" w:tplc="BDB420CC">
      <w:start w:val="1"/>
      <w:numFmt w:val="bullet"/>
      <w:lvlText w:val=""/>
      <w:lvlJc w:val="left"/>
      <w:pPr>
        <w:ind w:left="4680" w:hanging="360"/>
      </w:pPr>
      <w:rPr>
        <w:rFonts w:ascii="Symbol" w:hAnsi="Symbol" w:hint="default"/>
      </w:rPr>
    </w:lvl>
    <w:lvl w:ilvl="7" w:tplc="B22A771E">
      <w:start w:val="1"/>
      <w:numFmt w:val="bullet"/>
      <w:lvlText w:val="o"/>
      <w:lvlJc w:val="left"/>
      <w:pPr>
        <w:ind w:left="5400" w:hanging="360"/>
      </w:pPr>
      <w:rPr>
        <w:rFonts w:ascii="Courier New" w:hAnsi="Courier New" w:hint="default"/>
      </w:rPr>
    </w:lvl>
    <w:lvl w:ilvl="8" w:tplc="340AE4F6">
      <w:start w:val="1"/>
      <w:numFmt w:val="bullet"/>
      <w:lvlText w:val=""/>
      <w:lvlJc w:val="left"/>
      <w:pPr>
        <w:ind w:left="6120" w:hanging="360"/>
      </w:pPr>
      <w:rPr>
        <w:rFonts w:ascii="Wingdings" w:hAnsi="Wingdings" w:hint="default"/>
      </w:rPr>
    </w:lvl>
  </w:abstractNum>
  <w:abstractNum w:abstractNumId="18" w15:restartNumberingAfterBreak="0">
    <w:nsid w:val="28DDAD80"/>
    <w:multiLevelType w:val="hybridMultilevel"/>
    <w:tmpl w:val="463E14D6"/>
    <w:lvl w:ilvl="0" w:tplc="B85AEC1A">
      <w:start w:val="1"/>
      <w:numFmt w:val="bullet"/>
      <w:lvlText w:val="-"/>
      <w:lvlJc w:val="left"/>
      <w:pPr>
        <w:ind w:left="720" w:hanging="360"/>
      </w:pPr>
      <w:rPr>
        <w:rFonts w:ascii="Calibri" w:hAnsi="Calibri" w:hint="default"/>
      </w:rPr>
    </w:lvl>
    <w:lvl w:ilvl="1" w:tplc="4EBAB17E">
      <w:start w:val="1"/>
      <w:numFmt w:val="bullet"/>
      <w:lvlText w:val="o"/>
      <w:lvlJc w:val="left"/>
      <w:pPr>
        <w:ind w:left="1440" w:hanging="360"/>
      </w:pPr>
      <w:rPr>
        <w:rFonts w:ascii="Courier New" w:hAnsi="Courier New" w:hint="default"/>
      </w:rPr>
    </w:lvl>
    <w:lvl w:ilvl="2" w:tplc="A6BE4302">
      <w:start w:val="1"/>
      <w:numFmt w:val="bullet"/>
      <w:lvlText w:val=""/>
      <w:lvlJc w:val="left"/>
      <w:pPr>
        <w:ind w:left="2160" w:hanging="360"/>
      </w:pPr>
      <w:rPr>
        <w:rFonts w:ascii="Wingdings" w:hAnsi="Wingdings" w:hint="default"/>
      </w:rPr>
    </w:lvl>
    <w:lvl w:ilvl="3" w:tplc="17243F7A">
      <w:start w:val="1"/>
      <w:numFmt w:val="bullet"/>
      <w:lvlText w:val=""/>
      <w:lvlJc w:val="left"/>
      <w:pPr>
        <w:ind w:left="2880" w:hanging="360"/>
      </w:pPr>
      <w:rPr>
        <w:rFonts w:ascii="Symbol" w:hAnsi="Symbol" w:hint="default"/>
      </w:rPr>
    </w:lvl>
    <w:lvl w:ilvl="4" w:tplc="993E8DFE">
      <w:start w:val="1"/>
      <w:numFmt w:val="bullet"/>
      <w:lvlText w:val="o"/>
      <w:lvlJc w:val="left"/>
      <w:pPr>
        <w:ind w:left="3600" w:hanging="360"/>
      </w:pPr>
      <w:rPr>
        <w:rFonts w:ascii="Courier New" w:hAnsi="Courier New" w:hint="default"/>
      </w:rPr>
    </w:lvl>
    <w:lvl w:ilvl="5" w:tplc="BC406C7A">
      <w:start w:val="1"/>
      <w:numFmt w:val="bullet"/>
      <w:lvlText w:val=""/>
      <w:lvlJc w:val="left"/>
      <w:pPr>
        <w:ind w:left="4320" w:hanging="360"/>
      </w:pPr>
      <w:rPr>
        <w:rFonts w:ascii="Wingdings" w:hAnsi="Wingdings" w:hint="default"/>
      </w:rPr>
    </w:lvl>
    <w:lvl w:ilvl="6" w:tplc="ED3A9060">
      <w:start w:val="1"/>
      <w:numFmt w:val="bullet"/>
      <w:lvlText w:val=""/>
      <w:lvlJc w:val="left"/>
      <w:pPr>
        <w:ind w:left="5040" w:hanging="360"/>
      </w:pPr>
      <w:rPr>
        <w:rFonts w:ascii="Symbol" w:hAnsi="Symbol" w:hint="default"/>
      </w:rPr>
    </w:lvl>
    <w:lvl w:ilvl="7" w:tplc="29E80448">
      <w:start w:val="1"/>
      <w:numFmt w:val="bullet"/>
      <w:lvlText w:val="o"/>
      <w:lvlJc w:val="left"/>
      <w:pPr>
        <w:ind w:left="5760" w:hanging="360"/>
      </w:pPr>
      <w:rPr>
        <w:rFonts w:ascii="Courier New" w:hAnsi="Courier New" w:hint="default"/>
      </w:rPr>
    </w:lvl>
    <w:lvl w:ilvl="8" w:tplc="8A2C45EC">
      <w:start w:val="1"/>
      <w:numFmt w:val="bullet"/>
      <w:lvlText w:val=""/>
      <w:lvlJc w:val="left"/>
      <w:pPr>
        <w:ind w:left="6480" w:hanging="360"/>
      </w:pPr>
      <w:rPr>
        <w:rFonts w:ascii="Wingdings" w:hAnsi="Wingdings" w:hint="default"/>
      </w:rPr>
    </w:lvl>
  </w:abstractNum>
  <w:abstractNum w:abstractNumId="19" w15:restartNumberingAfterBreak="0">
    <w:nsid w:val="30C23733"/>
    <w:multiLevelType w:val="hybridMultilevel"/>
    <w:tmpl w:val="559A8A80"/>
    <w:lvl w:ilvl="0" w:tplc="CADE5C8A">
      <w:start w:val="1"/>
      <w:numFmt w:val="bullet"/>
      <w:lvlText w:val="-"/>
      <w:lvlJc w:val="left"/>
      <w:pPr>
        <w:ind w:left="360" w:hanging="360"/>
      </w:pPr>
      <w:rPr>
        <w:rFonts w:ascii="Calibri" w:hAnsi="Calibri" w:hint="default"/>
      </w:rPr>
    </w:lvl>
    <w:lvl w:ilvl="1" w:tplc="988E0C6A">
      <w:start w:val="1"/>
      <w:numFmt w:val="bullet"/>
      <w:lvlText w:val="o"/>
      <w:lvlJc w:val="left"/>
      <w:pPr>
        <w:ind w:left="1080" w:hanging="360"/>
      </w:pPr>
      <w:rPr>
        <w:rFonts w:ascii="Courier New" w:hAnsi="Courier New" w:hint="default"/>
      </w:rPr>
    </w:lvl>
    <w:lvl w:ilvl="2" w:tplc="C12EB3CE">
      <w:start w:val="1"/>
      <w:numFmt w:val="bullet"/>
      <w:lvlText w:val=""/>
      <w:lvlJc w:val="left"/>
      <w:pPr>
        <w:ind w:left="1800" w:hanging="360"/>
      </w:pPr>
      <w:rPr>
        <w:rFonts w:ascii="Wingdings" w:hAnsi="Wingdings" w:hint="default"/>
      </w:rPr>
    </w:lvl>
    <w:lvl w:ilvl="3" w:tplc="663C621A">
      <w:start w:val="1"/>
      <w:numFmt w:val="bullet"/>
      <w:lvlText w:val=""/>
      <w:lvlJc w:val="left"/>
      <w:pPr>
        <w:ind w:left="2520" w:hanging="360"/>
      </w:pPr>
      <w:rPr>
        <w:rFonts w:ascii="Symbol" w:hAnsi="Symbol" w:hint="default"/>
      </w:rPr>
    </w:lvl>
    <w:lvl w:ilvl="4" w:tplc="05F037F4">
      <w:start w:val="1"/>
      <w:numFmt w:val="bullet"/>
      <w:lvlText w:val="o"/>
      <w:lvlJc w:val="left"/>
      <w:pPr>
        <w:ind w:left="3240" w:hanging="360"/>
      </w:pPr>
      <w:rPr>
        <w:rFonts w:ascii="Courier New" w:hAnsi="Courier New" w:hint="default"/>
      </w:rPr>
    </w:lvl>
    <w:lvl w:ilvl="5" w:tplc="0A886BAC">
      <w:start w:val="1"/>
      <w:numFmt w:val="bullet"/>
      <w:lvlText w:val=""/>
      <w:lvlJc w:val="left"/>
      <w:pPr>
        <w:ind w:left="3960" w:hanging="360"/>
      </w:pPr>
      <w:rPr>
        <w:rFonts w:ascii="Wingdings" w:hAnsi="Wingdings" w:hint="default"/>
      </w:rPr>
    </w:lvl>
    <w:lvl w:ilvl="6" w:tplc="433807BE">
      <w:start w:val="1"/>
      <w:numFmt w:val="bullet"/>
      <w:lvlText w:val=""/>
      <w:lvlJc w:val="left"/>
      <w:pPr>
        <w:ind w:left="4680" w:hanging="360"/>
      </w:pPr>
      <w:rPr>
        <w:rFonts w:ascii="Symbol" w:hAnsi="Symbol" w:hint="default"/>
      </w:rPr>
    </w:lvl>
    <w:lvl w:ilvl="7" w:tplc="630AFF56">
      <w:start w:val="1"/>
      <w:numFmt w:val="bullet"/>
      <w:lvlText w:val="o"/>
      <w:lvlJc w:val="left"/>
      <w:pPr>
        <w:ind w:left="5400" w:hanging="360"/>
      </w:pPr>
      <w:rPr>
        <w:rFonts w:ascii="Courier New" w:hAnsi="Courier New" w:hint="default"/>
      </w:rPr>
    </w:lvl>
    <w:lvl w:ilvl="8" w:tplc="19B812CA">
      <w:start w:val="1"/>
      <w:numFmt w:val="bullet"/>
      <w:lvlText w:val=""/>
      <w:lvlJc w:val="left"/>
      <w:pPr>
        <w:ind w:left="6120" w:hanging="360"/>
      </w:pPr>
      <w:rPr>
        <w:rFonts w:ascii="Wingdings" w:hAnsi="Wingdings" w:hint="default"/>
      </w:rPr>
    </w:lvl>
  </w:abstractNum>
  <w:abstractNum w:abstractNumId="20" w15:restartNumberingAfterBreak="0">
    <w:nsid w:val="3650964C"/>
    <w:multiLevelType w:val="hybridMultilevel"/>
    <w:tmpl w:val="6FB0530A"/>
    <w:lvl w:ilvl="0" w:tplc="3D7404F4">
      <w:start w:val="1"/>
      <w:numFmt w:val="bullet"/>
      <w:lvlText w:val="-"/>
      <w:lvlJc w:val="left"/>
      <w:pPr>
        <w:ind w:left="360" w:hanging="360"/>
      </w:pPr>
      <w:rPr>
        <w:rFonts w:ascii="Calibri" w:hAnsi="Calibri" w:hint="default"/>
      </w:rPr>
    </w:lvl>
    <w:lvl w:ilvl="1" w:tplc="6C0A2F4C">
      <w:start w:val="1"/>
      <w:numFmt w:val="bullet"/>
      <w:lvlText w:val="o"/>
      <w:lvlJc w:val="left"/>
      <w:pPr>
        <w:ind w:left="1080" w:hanging="360"/>
      </w:pPr>
      <w:rPr>
        <w:rFonts w:ascii="Courier New" w:hAnsi="Courier New" w:hint="default"/>
      </w:rPr>
    </w:lvl>
    <w:lvl w:ilvl="2" w:tplc="C57253AA">
      <w:start w:val="1"/>
      <w:numFmt w:val="bullet"/>
      <w:lvlText w:val=""/>
      <w:lvlJc w:val="left"/>
      <w:pPr>
        <w:ind w:left="1800" w:hanging="360"/>
      </w:pPr>
      <w:rPr>
        <w:rFonts w:ascii="Wingdings" w:hAnsi="Wingdings" w:hint="default"/>
      </w:rPr>
    </w:lvl>
    <w:lvl w:ilvl="3" w:tplc="1E4E1750">
      <w:start w:val="1"/>
      <w:numFmt w:val="bullet"/>
      <w:lvlText w:val=""/>
      <w:lvlJc w:val="left"/>
      <w:pPr>
        <w:ind w:left="2520" w:hanging="360"/>
      </w:pPr>
      <w:rPr>
        <w:rFonts w:ascii="Symbol" w:hAnsi="Symbol" w:hint="default"/>
      </w:rPr>
    </w:lvl>
    <w:lvl w:ilvl="4" w:tplc="D724FBC2">
      <w:start w:val="1"/>
      <w:numFmt w:val="bullet"/>
      <w:lvlText w:val="o"/>
      <w:lvlJc w:val="left"/>
      <w:pPr>
        <w:ind w:left="3240" w:hanging="360"/>
      </w:pPr>
      <w:rPr>
        <w:rFonts w:ascii="Courier New" w:hAnsi="Courier New" w:hint="default"/>
      </w:rPr>
    </w:lvl>
    <w:lvl w:ilvl="5" w:tplc="EC96FDBA">
      <w:start w:val="1"/>
      <w:numFmt w:val="bullet"/>
      <w:lvlText w:val=""/>
      <w:lvlJc w:val="left"/>
      <w:pPr>
        <w:ind w:left="3960" w:hanging="360"/>
      </w:pPr>
      <w:rPr>
        <w:rFonts w:ascii="Wingdings" w:hAnsi="Wingdings" w:hint="default"/>
      </w:rPr>
    </w:lvl>
    <w:lvl w:ilvl="6" w:tplc="7AAC9BF6">
      <w:start w:val="1"/>
      <w:numFmt w:val="bullet"/>
      <w:lvlText w:val=""/>
      <w:lvlJc w:val="left"/>
      <w:pPr>
        <w:ind w:left="4680" w:hanging="360"/>
      </w:pPr>
      <w:rPr>
        <w:rFonts w:ascii="Symbol" w:hAnsi="Symbol" w:hint="default"/>
      </w:rPr>
    </w:lvl>
    <w:lvl w:ilvl="7" w:tplc="CBF037AC">
      <w:start w:val="1"/>
      <w:numFmt w:val="bullet"/>
      <w:lvlText w:val="o"/>
      <w:lvlJc w:val="left"/>
      <w:pPr>
        <w:ind w:left="5400" w:hanging="360"/>
      </w:pPr>
      <w:rPr>
        <w:rFonts w:ascii="Courier New" w:hAnsi="Courier New" w:hint="default"/>
      </w:rPr>
    </w:lvl>
    <w:lvl w:ilvl="8" w:tplc="2606F8CE">
      <w:start w:val="1"/>
      <w:numFmt w:val="bullet"/>
      <w:lvlText w:val=""/>
      <w:lvlJc w:val="left"/>
      <w:pPr>
        <w:ind w:left="6120" w:hanging="360"/>
      </w:pPr>
      <w:rPr>
        <w:rFonts w:ascii="Wingdings" w:hAnsi="Wingdings" w:hint="default"/>
      </w:rPr>
    </w:lvl>
  </w:abstractNum>
  <w:abstractNum w:abstractNumId="21" w15:restartNumberingAfterBreak="0">
    <w:nsid w:val="38CF43B5"/>
    <w:multiLevelType w:val="hybridMultilevel"/>
    <w:tmpl w:val="66F2BF36"/>
    <w:lvl w:ilvl="0" w:tplc="2614385E">
      <w:start w:val="1"/>
      <w:numFmt w:val="bullet"/>
      <w:lvlText w:val="-"/>
      <w:lvlJc w:val="left"/>
      <w:pPr>
        <w:ind w:left="360" w:hanging="360"/>
      </w:pPr>
      <w:rPr>
        <w:rFonts w:ascii="Calibri" w:hAnsi="Calibri" w:hint="default"/>
      </w:rPr>
    </w:lvl>
    <w:lvl w:ilvl="1" w:tplc="CC0EC67C">
      <w:start w:val="1"/>
      <w:numFmt w:val="bullet"/>
      <w:lvlText w:val="o"/>
      <w:lvlJc w:val="left"/>
      <w:pPr>
        <w:ind w:left="1080" w:hanging="360"/>
      </w:pPr>
      <w:rPr>
        <w:rFonts w:ascii="Courier New" w:hAnsi="Courier New" w:hint="default"/>
      </w:rPr>
    </w:lvl>
    <w:lvl w:ilvl="2" w:tplc="21B45EB4">
      <w:start w:val="1"/>
      <w:numFmt w:val="bullet"/>
      <w:lvlText w:val=""/>
      <w:lvlJc w:val="left"/>
      <w:pPr>
        <w:ind w:left="1800" w:hanging="360"/>
      </w:pPr>
      <w:rPr>
        <w:rFonts w:ascii="Wingdings" w:hAnsi="Wingdings" w:hint="default"/>
      </w:rPr>
    </w:lvl>
    <w:lvl w:ilvl="3" w:tplc="A148CEA6">
      <w:start w:val="1"/>
      <w:numFmt w:val="bullet"/>
      <w:lvlText w:val=""/>
      <w:lvlJc w:val="left"/>
      <w:pPr>
        <w:ind w:left="2520" w:hanging="360"/>
      </w:pPr>
      <w:rPr>
        <w:rFonts w:ascii="Symbol" w:hAnsi="Symbol" w:hint="default"/>
      </w:rPr>
    </w:lvl>
    <w:lvl w:ilvl="4" w:tplc="44BA1CAA">
      <w:start w:val="1"/>
      <w:numFmt w:val="bullet"/>
      <w:lvlText w:val="o"/>
      <w:lvlJc w:val="left"/>
      <w:pPr>
        <w:ind w:left="3240" w:hanging="360"/>
      </w:pPr>
      <w:rPr>
        <w:rFonts w:ascii="Courier New" w:hAnsi="Courier New" w:hint="default"/>
      </w:rPr>
    </w:lvl>
    <w:lvl w:ilvl="5" w:tplc="F82667B6">
      <w:start w:val="1"/>
      <w:numFmt w:val="bullet"/>
      <w:lvlText w:val=""/>
      <w:lvlJc w:val="left"/>
      <w:pPr>
        <w:ind w:left="3960" w:hanging="360"/>
      </w:pPr>
      <w:rPr>
        <w:rFonts w:ascii="Wingdings" w:hAnsi="Wingdings" w:hint="default"/>
      </w:rPr>
    </w:lvl>
    <w:lvl w:ilvl="6" w:tplc="432C549C">
      <w:start w:val="1"/>
      <w:numFmt w:val="bullet"/>
      <w:lvlText w:val=""/>
      <w:lvlJc w:val="left"/>
      <w:pPr>
        <w:ind w:left="4680" w:hanging="360"/>
      </w:pPr>
      <w:rPr>
        <w:rFonts w:ascii="Symbol" w:hAnsi="Symbol" w:hint="default"/>
      </w:rPr>
    </w:lvl>
    <w:lvl w:ilvl="7" w:tplc="6D8AAED2">
      <w:start w:val="1"/>
      <w:numFmt w:val="bullet"/>
      <w:lvlText w:val="o"/>
      <w:lvlJc w:val="left"/>
      <w:pPr>
        <w:ind w:left="5400" w:hanging="360"/>
      </w:pPr>
      <w:rPr>
        <w:rFonts w:ascii="Courier New" w:hAnsi="Courier New" w:hint="default"/>
      </w:rPr>
    </w:lvl>
    <w:lvl w:ilvl="8" w:tplc="5B86A004">
      <w:start w:val="1"/>
      <w:numFmt w:val="bullet"/>
      <w:lvlText w:val=""/>
      <w:lvlJc w:val="left"/>
      <w:pPr>
        <w:ind w:left="6120" w:hanging="360"/>
      </w:pPr>
      <w:rPr>
        <w:rFonts w:ascii="Wingdings" w:hAnsi="Wingdings" w:hint="default"/>
      </w:rPr>
    </w:lvl>
  </w:abstractNum>
  <w:abstractNum w:abstractNumId="22" w15:restartNumberingAfterBreak="0">
    <w:nsid w:val="3A18F098"/>
    <w:multiLevelType w:val="hybridMultilevel"/>
    <w:tmpl w:val="C99C0598"/>
    <w:lvl w:ilvl="0" w:tplc="D6760878">
      <w:start w:val="1"/>
      <w:numFmt w:val="bullet"/>
      <w:lvlText w:val="-"/>
      <w:lvlJc w:val="left"/>
      <w:pPr>
        <w:ind w:left="360" w:hanging="360"/>
      </w:pPr>
      <w:rPr>
        <w:rFonts w:ascii="Calibri" w:hAnsi="Calibri" w:hint="default"/>
      </w:rPr>
    </w:lvl>
    <w:lvl w:ilvl="1" w:tplc="63E849C4">
      <w:start w:val="1"/>
      <w:numFmt w:val="bullet"/>
      <w:lvlText w:val="o"/>
      <w:lvlJc w:val="left"/>
      <w:pPr>
        <w:ind w:left="1080" w:hanging="360"/>
      </w:pPr>
      <w:rPr>
        <w:rFonts w:ascii="Courier New" w:hAnsi="Courier New" w:hint="default"/>
      </w:rPr>
    </w:lvl>
    <w:lvl w:ilvl="2" w:tplc="5EF8D388">
      <w:start w:val="1"/>
      <w:numFmt w:val="bullet"/>
      <w:lvlText w:val=""/>
      <w:lvlJc w:val="left"/>
      <w:pPr>
        <w:ind w:left="1800" w:hanging="360"/>
      </w:pPr>
      <w:rPr>
        <w:rFonts w:ascii="Wingdings" w:hAnsi="Wingdings" w:hint="default"/>
      </w:rPr>
    </w:lvl>
    <w:lvl w:ilvl="3" w:tplc="A616457A">
      <w:start w:val="1"/>
      <w:numFmt w:val="bullet"/>
      <w:lvlText w:val=""/>
      <w:lvlJc w:val="left"/>
      <w:pPr>
        <w:ind w:left="2520" w:hanging="360"/>
      </w:pPr>
      <w:rPr>
        <w:rFonts w:ascii="Symbol" w:hAnsi="Symbol" w:hint="default"/>
      </w:rPr>
    </w:lvl>
    <w:lvl w:ilvl="4" w:tplc="C7242B96">
      <w:start w:val="1"/>
      <w:numFmt w:val="bullet"/>
      <w:lvlText w:val="o"/>
      <w:lvlJc w:val="left"/>
      <w:pPr>
        <w:ind w:left="3240" w:hanging="360"/>
      </w:pPr>
      <w:rPr>
        <w:rFonts w:ascii="Courier New" w:hAnsi="Courier New" w:hint="default"/>
      </w:rPr>
    </w:lvl>
    <w:lvl w:ilvl="5" w:tplc="9C866AFE">
      <w:start w:val="1"/>
      <w:numFmt w:val="bullet"/>
      <w:lvlText w:val=""/>
      <w:lvlJc w:val="left"/>
      <w:pPr>
        <w:ind w:left="3960" w:hanging="360"/>
      </w:pPr>
      <w:rPr>
        <w:rFonts w:ascii="Wingdings" w:hAnsi="Wingdings" w:hint="default"/>
      </w:rPr>
    </w:lvl>
    <w:lvl w:ilvl="6" w:tplc="F82424F2">
      <w:start w:val="1"/>
      <w:numFmt w:val="bullet"/>
      <w:lvlText w:val=""/>
      <w:lvlJc w:val="left"/>
      <w:pPr>
        <w:ind w:left="4680" w:hanging="360"/>
      </w:pPr>
      <w:rPr>
        <w:rFonts w:ascii="Symbol" w:hAnsi="Symbol" w:hint="default"/>
      </w:rPr>
    </w:lvl>
    <w:lvl w:ilvl="7" w:tplc="B99AF6FC">
      <w:start w:val="1"/>
      <w:numFmt w:val="bullet"/>
      <w:lvlText w:val="o"/>
      <w:lvlJc w:val="left"/>
      <w:pPr>
        <w:ind w:left="5400" w:hanging="360"/>
      </w:pPr>
      <w:rPr>
        <w:rFonts w:ascii="Courier New" w:hAnsi="Courier New" w:hint="default"/>
      </w:rPr>
    </w:lvl>
    <w:lvl w:ilvl="8" w:tplc="D16220E6">
      <w:start w:val="1"/>
      <w:numFmt w:val="bullet"/>
      <w:lvlText w:val=""/>
      <w:lvlJc w:val="left"/>
      <w:pPr>
        <w:ind w:left="6120" w:hanging="360"/>
      </w:pPr>
      <w:rPr>
        <w:rFonts w:ascii="Wingdings" w:hAnsi="Wingdings" w:hint="default"/>
      </w:rPr>
    </w:lvl>
  </w:abstractNum>
  <w:abstractNum w:abstractNumId="23" w15:restartNumberingAfterBreak="0">
    <w:nsid w:val="42D767CF"/>
    <w:multiLevelType w:val="multilevel"/>
    <w:tmpl w:val="99C46920"/>
    <w:lvl w:ilvl="0">
      <w:start w:val="1"/>
      <w:numFmt w:val="decimal"/>
      <w:lvlText w:val="%1."/>
      <w:lvlJc w:val="left"/>
      <w:pPr>
        <w:ind w:left="390" w:hanging="390"/>
      </w:pPr>
      <w:rPr>
        <w:rFonts w:hint="default"/>
      </w:rPr>
    </w:lvl>
    <w:lvl w:ilvl="1">
      <w:start w:val="1"/>
      <w:numFmt w:val="decimal"/>
      <w:lvlText w:val="%1.%2."/>
      <w:lvlJc w:val="left"/>
      <w:pPr>
        <w:ind w:left="493" w:hanging="720"/>
      </w:pPr>
      <w:rPr>
        <w:rFonts w:hint="default"/>
      </w:rPr>
    </w:lvl>
    <w:lvl w:ilvl="2">
      <w:start w:val="1"/>
      <w:numFmt w:val="decimal"/>
      <w:lvlText w:val="%1.%2.%3."/>
      <w:lvlJc w:val="left"/>
      <w:pPr>
        <w:ind w:left="266" w:hanging="720"/>
      </w:pPr>
      <w:rPr>
        <w:rFonts w:hint="default"/>
      </w:rPr>
    </w:lvl>
    <w:lvl w:ilvl="3">
      <w:start w:val="1"/>
      <w:numFmt w:val="decimal"/>
      <w:lvlText w:val="%1.%2.%3.%4."/>
      <w:lvlJc w:val="left"/>
      <w:pPr>
        <w:ind w:left="399" w:hanging="1080"/>
      </w:pPr>
      <w:rPr>
        <w:rFonts w:hint="default"/>
      </w:rPr>
    </w:lvl>
    <w:lvl w:ilvl="4">
      <w:start w:val="1"/>
      <w:numFmt w:val="decimal"/>
      <w:lvlText w:val="%1.%2.%3.%4.%5."/>
      <w:lvlJc w:val="left"/>
      <w:pPr>
        <w:ind w:left="172" w:hanging="1080"/>
      </w:pPr>
      <w:rPr>
        <w:rFonts w:hint="default"/>
      </w:rPr>
    </w:lvl>
    <w:lvl w:ilvl="5">
      <w:start w:val="1"/>
      <w:numFmt w:val="decimal"/>
      <w:lvlText w:val="%1.%2.%3.%4.%5.%6."/>
      <w:lvlJc w:val="left"/>
      <w:pPr>
        <w:ind w:left="305" w:hanging="1440"/>
      </w:pPr>
      <w:rPr>
        <w:rFonts w:hint="default"/>
      </w:rPr>
    </w:lvl>
    <w:lvl w:ilvl="6">
      <w:start w:val="1"/>
      <w:numFmt w:val="decimal"/>
      <w:lvlText w:val="%1.%2.%3.%4.%5.%6.%7."/>
      <w:lvlJc w:val="left"/>
      <w:pPr>
        <w:ind w:left="78" w:hanging="1440"/>
      </w:pPr>
      <w:rPr>
        <w:rFonts w:hint="default"/>
      </w:rPr>
    </w:lvl>
    <w:lvl w:ilvl="7">
      <w:start w:val="1"/>
      <w:numFmt w:val="decimal"/>
      <w:lvlText w:val="%1.%2.%3.%4.%5.%6.%7.%8."/>
      <w:lvlJc w:val="left"/>
      <w:pPr>
        <w:ind w:left="211" w:hanging="1800"/>
      </w:pPr>
      <w:rPr>
        <w:rFonts w:hint="default"/>
      </w:rPr>
    </w:lvl>
    <w:lvl w:ilvl="8">
      <w:start w:val="1"/>
      <w:numFmt w:val="decimal"/>
      <w:lvlText w:val="%1.%2.%3.%4.%5.%6.%7.%8.%9."/>
      <w:lvlJc w:val="left"/>
      <w:pPr>
        <w:ind w:left="344" w:hanging="2160"/>
      </w:pPr>
      <w:rPr>
        <w:rFonts w:hint="default"/>
      </w:rPr>
    </w:lvl>
  </w:abstractNum>
  <w:abstractNum w:abstractNumId="24" w15:restartNumberingAfterBreak="0">
    <w:nsid w:val="467B2F04"/>
    <w:multiLevelType w:val="hybridMultilevel"/>
    <w:tmpl w:val="B478F4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01041A"/>
    <w:multiLevelType w:val="hybridMultilevel"/>
    <w:tmpl w:val="6DAAA0D2"/>
    <w:lvl w:ilvl="0" w:tplc="3EF24AC8">
      <w:start w:val="1"/>
      <w:numFmt w:val="bullet"/>
      <w:lvlText w:val=""/>
      <w:lvlJc w:val="left"/>
      <w:pPr>
        <w:ind w:left="360" w:hanging="360"/>
      </w:pPr>
      <w:rPr>
        <w:rFonts w:ascii="Symbol" w:hAnsi="Symbol" w:hint="default"/>
      </w:rPr>
    </w:lvl>
    <w:lvl w:ilvl="1" w:tplc="38601CD0">
      <w:start w:val="1"/>
      <w:numFmt w:val="bullet"/>
      <w:lvlText w:val="o"/>
      <w:lvlJc w:val="left"/>
      <w:pPr>
        <w:ind w:left="1080" w:hanging="360"/>
      </w:pPr>
      <w:rPr>
        <w:rFonts w:ascii="Courier New" w:hAnsi="Courier New" w:hint="default"/>
      </w:rPr>
    </w:lvl>
    <w:lvl w:ilvl="2" w:tplc="CF36C9DE">
      <w:start w:val="1"/>
      <w:numFmt w:val="bullet"/>
      <w:lvlText w:val=""/>
      <w:lvlJc w:val="left"/>
      <w:pPr>
        <w:ind w:left="1800" w:hanging="360"/>
      </w:pPr>
      <w:rPr>
        <w:rFonts w:ascii="Wingdings" w:hAnsi="Wingdings" w:hint="default"/>
      </w:rPr>
    </w:lvl>
    <w:lvl w:ilvl="3" w:tplc="E8943C82">
      <w:start w:val="1"/>
      <w:numFmt w:val="bullet"/>
      <w:lvlText w:val=""/>
      <w:lvlJc w:val="left"/>
      <w:pPr>
        <w:ind w:left="2520" w:hanging="360"/>
      </w:pPr>
      <w:rPr>
        <w:rFonts w:ascii="Symbol" w:hAnsi="Symbol" w:hint="default"/>
      </w:rPr>
    </w:lvl>
    <w:lvl w:ilvl="4" w:tplc="D9AE8492">
      <w:start w:val="1"/>
      <w:numFmt w:val="bullet"/>
      <w:lvlText w:val="o"/>
      <w:lvlJc w:val="left"/>
      <w:pPr>
        <w:ind w:left="3240" w:hanging="360"/>
      </w:pPr>
      <w:rPr>
        <w:rFonts w:ascii="Courier New" w:hAnsi="Courier New" w:hint="default"/>
      </w:rPr>
    </w:lvl>
    <w:lvl w:ilvl="5" w:tplc="708AFFFC">
      <w:start w:val="1"/>
      <w:numFmt w:val="bullet"/>
      <w:lvlText w:val=""/>
      <w:lvlJc w:val="left"/>
      <w:pPr>
        <w:ind w:left="3960" w:hanging="360"/>
      </w:pPr>
      <w:rPr>
        <w:rFonts w:ascii="Wingdings" w:hAnsi="Wingdings" w:hint="default"/>
      </w:rPr>
    </w:lvl>
    <w:lvl w:ilvl="6" w:tplc="35C058F4">
      <w:start w:val="1"/>
      <w:numFmt w:val="bullet"/>
      <w:lvlText w:val=""/>
      <w:lvlJc w:val="left"/>
      <w:pPr>
        <w:ind w:left="4680" w:hanging="360"/>
      </w:pPr>
      <w:rPr>
        <w:rFonts w:ascii="Symbol" w:hAnsi="Symbol" w:hint="default"/>
      </w:rPr>
    </w:lvl>
    <w:lvl w:ilvl="7" w:tplc="03D8CA80">
      <w:start w:val="1"/>
      <w:numFmt w:val="bullet"/>
      <w:lvlText w:val="o"/>
      <w:lvlJc w:val="left"/>
      <w:pPr>
        <w:ind w:left="5400" w:hanging="360"/>
      </w:pPr>
      <w:rPr>
        <w:rFonts w:ascii="Courier New" w:hAnsi="Courier New" w:hint="default"/>
      </w:rPr>
    </w:lvl>
    <w:lvl w:ilvl="8" w:tplc="08D89BCE">
      <w:start w:val="1"/>
      <w:numFmt w:val="bullet"/>
      <w:lvlText w:val=""/>
      <w:lvlJc w:val="left"/>
      <w:pPr>
        <w:ind w:left="6120" w:hanging="360"/>
      </w:pPr>
      <w:rPr>
        <w:rFonts w:ascii="Wingdings" w:hAnsi="Wingdings" w:hint="default"/>
      </w:rPr>
    </w:lvl>
  </w:abstractNum>
  <w:abstractNum w:abstractNumId="26" w15:restartNumberingAfterBreak="0">
    <w:nsid w:val="491FAB77"/>
    <w:multiLevelType w:val="hybridMultilevel"/>
    <w:tmpl w:val="9964272A"/>
    <w:lvl w:ilvl="0" w:tplc="F5F69004">
      <w:start w:val="1"/>
      <w:numFmt w:val="bullet"/>
      <w:lvlText w:val="-"/>
      <w:lvlJc w:val="left"/>
      <w:pPr>
        <w:ind w:left="360" w:hanging="360"/>
      </w:pPr>
      <w:rPr>
        <w:rFonts w:ascii="Calibri" w:hAnsi="Calibri" w:hint="default"/>
      </w:rPr>
    </w:lvl>
    <w:lvl w:ilvl="1" w:tplc="61463CD8">
      <w:start w:val="1"/>
      <w:numFmt w:val="bullet"/>
      <w:lvlText w:val="o"/>
      <w:lvlJc w:val="left"/>
      <w:pPr>
        <w:ind w:left="1080" w:hanging="360"/>
      </w:pPr>
      <w:rPr>
        <w:rFonts w:ascii="Courier New" w:hAnsi="Courier New" w:hint="default"/>
      </w:rPr>
    </w:lvl>
    <w:lvl w:ilvl="2" w:tplc="B2EC9338">
      <w:start w:val="1"/>
      <w:numFmt w:val="bullet"/>
      <w:lvlText w:val=""/>
      <w:lvlJc w:val="left"/>
      <w:pPr>
        <w:ind w:left="1800" w:hanging="360"/>
      </w:pPr>
      <w:rPr>
        <w:rFonts w:ascii="Wingdings" w:hAnsi="Wingdings" w:hint="default"/>
      </w:rPr>
    </w:lvl>
    <w:lvl w:ilvl="3" w:tplc="4C46A7E2">
      <w:start w:val="1"/>
      <w:numFmt w:val="bullet"/>
      <w:lvlText w:val=""/>
      <w:lvlJc w:val="left"/>
      <w:pPr>
        <w:ind w:left="2520" w:hanging="360"/>
      </w:pPr>
      <w:rPr>
        <w:rFonts w:ascii="Symbol" w:hAnsi="Symbol" w:hint="default"/>
      </w:rPr>
    </w:lvl>
    <w:lvl w:ilvl="4" w:tplc="FBF8F5FA">
      <w:start w:val="1"/>
      <w:numFmt w:val="bullet"/>
      <w:lvlText w:val="o"/>
      <w:lvlJc w:val="left"/>
      <w:pPr>
        <w:ind w:left="3240" w:hanging="360"/>
      </w:pPr>
      <w:rPr>
        <w:rFonts w:ascii="Courier New" w:hAnsi="Courier New" w:hint="default"/>
      </w:rPr>
    </w:lvl>
    <w:lvl w:ilvl="5" w:tplc="FB5485E8">
      <w:start w:val="1"/>
      <w:numFmt w:val="bullet"/>
      <w:lvlText w:val=""/>
      <w:lvlJc w:val="left"/>
      <w:pPr>
        <w:ind w:left="3960" w:hanging="360"/>
      </w:pPr>
      <w:rPr>
        <w:rFonts w:ascii="Wingdings" w:hAnsi="Wingdings" w:hint="default"/>
      </w:rPr>
    </w:lvl>
    <w:lvl w:ilvl="6" w:tplc="B23ADA8C">
      <w:start w:val="1"/>
      <w:numFmt w:val="bullet"/>
      <w:lvlText w:val=""/>
      <w:lvlJc w:val="left"/>
      <w:pPr>
        <w:ind w:left="4680" w:hanging="360"/>
      </w:pPr>
      <w:rPr>
        <w:rFonts w:ascii="Symbol" w:hAnsi="Symbol" w:hint="default"/>
      </w:rPr>
    </w:lvl>
    <w:lvl w:ilvl="7" w:tplc="AC98C898">
      <w:start w:val="1"/>
      <w:numFmt w:val="bullet"/>
      <w:lvlText w:val="o"/>
      <w:lvlJc w:val="left"/>
      <w:pPr>
        <w:ind w:left="5400" w:hanging="360"/>
      </w:pPr>
      <w:rPr>
        <w:rFonts w:ascii="Courier New" w:hAnsi="Courier New" w:hint="default"/>
      </w:rPr>
    </w:lvl>
    <w:lvl w:ilvl="8" w:tplc="F7B450EA">
      <w:start w:val="1"/>
      <w:numFmt w:val="bullet"/>
      <w:lvlText w:val=""/>
      <w:lvlJc w:val="left"/>
      <w:pPr>
        <w:ind w:left="6120" w:hanging="360"/>
      </w:pPr>
      <w:rPr>
        <w:rFonts w:ascii="Wingdings" w:hAnsi="Wingdings" w:hint="default"/>
      </w:rPr>
    </w:lvl>
  </w:abstractNum>
  <w:abstractNum w:abstractNumId="27" w15:restartNumberingAfterBreak="0">
    <w:nsid w:val="4CD0DB66"/>
    <w:multiLevelType w:val="hybridMultilevel"/>
    <w:tmpl w:val="A3D83066"/>
    <w:lvl w:ilvl="0" w:tplc="3A0AD996">
      <w:start w:val="1"/>
      <w:numFmt w:val="bullet"/>
      <w:lvlText w:val="-"/>
      <w:lvlJc w:val="left"/>
      <w:pPr>
        <w:ind w:left="360" w:hanging="360"/>
      </w:pPr>
      <w:rPr>
        <w:rFonts w:ascii="Calibri" w:hAnsi="Calibri" w:hint="default"/>
      </w:rPr>
    </w:lvl>
    <w:lvl w:ilvl="1" w:tplc="DF6E23BC">
      <w:start w:val="1"/>
      <w:numFmt w:val="bullet"/>
      <w:lvlText w:val="o"/>
      <w:lvlJc w:val="left"/>
      <w:pPr>
        <w:ind w:left="1080" w:hanging="360"/>
      </w:pPr>
      <w:rPr>
        <w:rFonts w:ascii="Courier New" w:hAnsi="Courier New" w:hint="default"/>
      </w:rPr>
    </w:lvl>
    <w:lvl w:ilvl="2" w:tplc="2EBC267A">
      <w:start w:val="1"/>
      <w:numFmt w:val="bullet"/>
      <w:lvlText w:val=""/>
      <w:lvlJc w:val="left"/>
      <w:pPr>
        <w:ind w:left="1800" w:hanging="360"/>
      </w:pPr>
      <w:rPr>
        <w:rFonts w:ascii="Wingdings" w:hAnsi="Wingdings" w:hint="default"/>
      </w:rPr>
    </w:lvl>
    <w:lvl w:ilvl="3" w:tplc="7AAC97C2">
      <w:start w:val="1"/>
      <w:numFmt w:val="bullet"/>
      <w:lvlText w:val=""/>
      <w:lvlJc w:val="left"/>
      <w:pPr>
        <w:ind w:left="2520" w:hanging="360"/>
      </w:pPr>
      <w:rPr>
        <w:rFonts w:ascii="Symbol" w:hAnsi="Symbol" w:hint="default"/>
      </w:rPr>
    </w:lvl>
    <w:lvl w:ilvl="4" w:tplc="62D4D99C">
      <w:start w:val="1"/>
      <w:numFmt w:val="bullet"/>
      <w:lvlText w:val="o"/>
      <w:lvlJc w:val="left"/>
      <w:pPr>
        <w:ind w:left="3240" w:hanging="360"/>
      </w:pPr>
      <w:rPr>
        <w:rFonts w:ascii="Courier New" w:hAnsi="Courier New" w:hint="default"/>
      </w:rPr>
    </w:lvl>
    <w:lvl w:ilvl="5" w:tplc="B1E2C982">
      <w:start w:val="1"/>
      <w:numFmt w:val="bullet"/>
      <w:lvlText w:val=""/>
      <w:lvlJc w:val="left"/>
      <w:pPr>
        <w:ind w:left="3960" w:hanging="360"/>
      </w:pPr>
      <w:rPr>
        <w:rFonts w:ascii="Wingdings" w:hAnsi="Wingdings" w:hint="default"/>
      </w:rPr>
    </w:lvl>
    <w:lvl w:ilvl="6" w:tplc="24649C9C">
      <w:start w:val="1"/>
      <w:numFmt w:val="bullet"/>
      <w:lvlText w:val=""/>
      <w:lvlJc w:val="left"/>
      <w:pPr>
        <w:ind w:left="4680" w:hanging="360"/>
      </w:pPr>
      <w:rPr>
        <w:rFonts w:ascii="Symbol" w:hAnsi="Symbol" w:hint="default"/>
      </w:rPr>
    </w:lvl>
    <w:lvl w:ilvl="7" w:tplc="A0E89096">
      <w:start w:val="1"/>
      <w:numFmt w:val="bullet"/>
      <w:lvlText w:val="o"/>
      <w:lvlJc w:val="left"/>
      <w:pPr>
        <w:ind w:left="5400" w:hanging="360"/>
      </w:pPr>
      <w:rPr>
        <w:rFonts w:ascii="Courier New" w:hAnsi="Courier New" w:hint="default"/>
      </w:rPr>
    </w:lvl>
    <w:lvl w:ilvl="8" w:tplc="785CD974">
      <w:start w:val="1"/>
      <w:numFmt w:val="bullet"/>
      <w:lvlText w:val=""/>
      <w:lvlJc w:val="left"/>
      <w:pPr>
        <w:ind w:left="6120" w:hanging="360"/>
      </w:pPr>
      <w:rPr>
        <w:rFonts w:ascii="Wingdings" w:hAnsi="Wingdings" w:hint="default"/>
      </w:rPr>
    </w:lvl>
  </w:abstractNum>
  <w:abstractNum w:abstractNumId="28" w15:restartNumberingAfterBreak="0">
    <w:nsid w:val="56C518DA"/>
    <w:multiLevelType w:val="multilevel"/>
    <w:tmpl w:val="2FA8C87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728683F"/>
    <w:multiLevelType w:val="multilevel"/>
    <w:tmpl w:val="5A943292"/>
    <w:styleLink w:val="Huidigelijst1"/>
    <w:lvl w:ilvl="0">
      <w:start w:val="1"/>
      <w:numFmt w:val="decimal"/>
      <w:lvlText w:val="%1"/>
      <w:lvlJc w:val="right"/>
      <w:pPr>
        <w:tabs>
          <w:tab w:val="num" w:pos="0"/>
        </w:tabs>
        <w:ind w:left="0" w:hanging="227"/>
      </w:pPr>
    </w:lvl>
    <w:lvl w:ilvl="1">
      <w:start w:val="1"/>
      <w:numFmt w:val="decimal"/>
      <w:lvlText w:val="%1"/>
      <w:lvlJc w:val="right"/>
      <w:pPr>
        <w:tabs>
          <w:tab w:val="num" w:pos="0"/>
        </w:tabs>
        <w:ind w:left="0" w:hanging="227"/>
      </w:pPr>
    </w:lvl>
    <w:lvl w:ilvl="2">
      <w:start w:val="1"/>
      <w:numFmt w:val="decimal"/>
      <w:lvlText w:val="%1.%2.%3"/>
      <w:lvlJc w:val="right"/>
      <w:pPr>
        <w:tabs>
          <w:tab w:val="num" w:pos="0"/>
        </w:tabs>
        <w:ind w:left="0" w:hanging="227"/>
      </w:pPr>
    </w:lvl>
    <w:lvl w:ilvl="3">
      <w:start w:val="1"/>
      <w:numFmt w:val="decimal"/>
      <w:lvlText w:val="%1.%2.%3.%4"/>
      <w:lvlJc w:val="right"/>
      <w:pPr>
        <w:tabs>
          <w:tab w:val="num" w:pos="0"/>
        </w:tabs>
        <w:ind w:left="0" w:hanging="227"/>
      </w:pPr>
    </w:lvl>
    <w:lvl w:ilvl="4">
      <w:start w:val="1"/>
      <w:numFmt w:val="decimal"/>
      <w:lvlText w:val="%1.%2.%3.%4.%5"/>
      <w:lvlJc w:val="right"/>
      <w:pPr>
        <w:tabs>
          <w:tab w:val="num" w:pos="0"/>
        </w:tabs>
        <w:ind w:left="0" w:hanging="227"/>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86EED5F"/>
    <w:multiLevelType w:val="hybridMultilevel"/>
    <w:tmpl w:val="FFFFFFFF"/>
    <w:lvl w:ilvl="0" w:tplc="8400745C">
      <w:start w:val="1"/>
      <w:numFmt w:val="bullet"/>
      <w:lvlText w:val="-"/>
      <w:lvlJc w:val="left"/>
      <w:pPr>
        <w:ind w:left="720" w:hanging="360"/>
      </w:pPr>
      <w:rPr>
        <w:rFonts w:ascii="Symbol" w:hAnsi="Symbol" w:hint="default"/>
      </w:rPr>
    </w:lvl>
    <w:lvl w:ilvl="1" w:tplc="7B54DF80">
      <w:start w:val="1"/>
      <w:numFmt w:val="bullet"/>
      <w:lvlText w:val="o"/>
      <w:lvlJc w:val="left"/>
      <w:pPr>
        <w:ind w:left="1440" w:hanging="360"/>
      </w:pPr>
      <w:rPr>
        <w:rFonts w:ascii="Courier New" w:hAnsi="Courier New" w:hint="default"/>
      </w:rPr>
    </w:lvl>
    <w:lvl w:ilvl="2" w:tplc="F01C1A10">
      <w:start w:val="1"/>
      <w:numFmt w:val="bullet"/>
      <w:lvlText w:val=""/>
      <w:lvlJc w:val="left"/>
      <w:pPr>
        <w:ind w:left="2160" w:hanging="360"/>
      </w:pPr>
      <w:rPr>
        <w:rFonts w:ascii="Wingdings" w:hAnsi="Wingdings" w:hint="default"/>
      </w:rPr>
    </w:lvl>
    <w:lvl w:ilvl="3" w:tplc="5AD4CD8A">
      <w:start w:val="1"/>
      <w:numFmt w:val="bullet"/>
      <w:lvlText w:val=""/>
      <w:lvlJc w:val="left"/>
      <w:pPr>
        <w:ind w:left="2880" w:hanging="360"/>
      </w:pPr>
      <w:rPr>
        <w:rFonts w:ascii="Symbol" w:hAnsi="Symbol" w:hint="default"/>
      </w:rPr>
    </w:lvl>
    <w:lvl w:ilvl="4" w:tplc="CD34BA50">
      <w:start w:val="1"/>
      <w:numFmt w:val="bullet"/>
      <w:lvlText w:val="o"/>
      <w:lvlJc w:val="left"/>
      <w:pPr>
        <w:ind w:left="3600" w:hanging="360"/>
      </w:pPr>
      <w:rPr>
        <w:rFonts w:ascii="Courier New" w:hAnsi="Courier New" w:hint="default"/>
      </w:rPr>
    </w:lvl>
    <w:lvl w:ilvl="5" w:tplc="0E202926">
      <w:start w:val="1"/>
      <w:numFmt w:val="bullet"/>
      <w:lvlText w:val=""/>
      <w:lvlJc w:val="left"/>
      <w:pPr>
        <w:ind w:left="4320" w:hanging="360"/>
      </w:pPr>
      <w:rPr>
        <w:rFonts w:ascii="Wingdings" w:hAnsi="Wingdings" w:hint="default"/>
      </w:rPr>
    </w:lvl>
    <w:lvl w:ilvl="6" w:tplc="FED025E8">
      <w:start w:val="1"/>
      <w:numFmt w:val="bullet"/>
      <w:lvlText w:val=""/>
      <w:lvlJc w:val="left"/>
      <w:pPr>
        <w:ind w:left="5040" w:hanging="360"/>
      </w:pPr>
      <w:rPr>
        <w:rFonts w:ascii="Symbol" w:hAnsi="Symbol" w:hint="default"/>
      </w:rPr>
    </w:lvl>
    <w:lvl w:ilvl="7" w:tplc="875ECA50">
      <w:start w:val="1"/>
      <w:numFmt w:val="bullet"/>
      <w:lvlText w:val="o"/>
      <w:lvlJc w:val="left"/>
      <w:pPr>
        <w:ind w:left="5760" w:hanging="360"/>
      </w:pPr>
      <w:rPr>
        <w:rFonts w:ascii="Courier New" w:hAnsi="Courier New" w:hint="default"/>
      </w:rPr>
    </w:lvl>
    <w:lvl w:ilvl="8" w:tplc="08F26F62">
      <w:start w:val="1"/>
      <w:numFmt w:val="bullet"/>
      <w:lvlText w:val=""/>
      <w:lvlJc w:val="left"/>
      <w:pPr>
        <w:ind w:left="6480" w:hanging="360"/>
      </w:pPr>
      <w:rPr>
        <w:rFonts w:ascii="Wingdings" w:hAnsi="Wingdings" w:hint="default"/>
      </w:rPr>
    </w:lvl>
  </w:abstractNum>
  <w:abstractNum w:abstractNumId="31" w15:restartNumberingAfterBreak="0">
    <w:nsid w:val="5A271D95"/>
    <w:multiLevelType w:val="hybridMultilevel"/>
    <w:tmpl w:val="843C8828"/>
    <w:lvl w:ilvl="0" w:tplc="E2428EDA">
      <w:start w:val="1"/>
      <w:numFmt w:val="bullet"/>
      <w:lvlText w:val="-"/>
      <w:lvlJc w:val="left"/>
      <w:pPr>
        <w:ind w:left="720" w:hanging="360"/>
      </w:pPr>
      <w:rPr>
        <w:rFonts w:ascii="Calibri" w:hAnsi="Calibri" w:hint="default"/>
      </w:rPr>
    </w:lvl>
    <w:lvl w:ilvl="1" w:tplc="B0E0F8E8">
      <w:start w:val="1"/>
      <w:numFmt w:val="bullet"/>
      <w:lvlText w:val="o"/>
      <w:lvlJc w:val="left"/>
      <w:pPr>
        <w:ind w:left="1440" w:hanging="360"/>
      </w:pPr>
      <w:rPr>
        <w:rFonts w:ascii="Courier New" w:hAnsi="Courier New" w:hint="default"/>
      </w:rPr>
    </w:lvl>
    <w:lvl w:ilvl="2" w:tplc="89B45B82">
      <w:start w:val="1"/>
      <w:numFmt w:val="bullet"/>
      <w:lvlText w:val=""/>
      <w:lvlJc w:val="left"/>
      <w:pPr>
        <w:ind w:left="2160" w:hanging="360"/>
      </w:pPr>
      <w:rPr>
        <w:rFonts w:ascii="Wingdings" w:hAnsi="Wingdings" w:hint="default"/>
      </w:rPr>
    </w:lvl>
    <w:lvl w:ilvl="3" w:tplc="06DA267A">
      <w:start w:val="1"/>
      <w:numFmt w:val="bullet"/>
      <w:lvlText w:val=""/>
      <w:lvlJc w:val="left"/>
      <w:pPr>
        <w:ind w:left="2880" w:hanging="360"/>
      </w:pPr>
      <w:rPr>
        <w:rFonts w:ascii="Symbol" w:hAnsi="Symbol" w:hint="default"/>
      </w:rPr>
    </w:lvl>
    <w:lvl w:ilvl="4" w:tplc="6B9E063C">
      <w:start w:val="1"/>
      <w:numFmt w:val="bullet"/>
      <w:lvlText w:val="o"/>
      <w:lvlJc w:val="left"/>
      <w:pPr>
        <w:ind w:left="3600" w:hanging="360"/>
      </w:pPr>
      <w:rPr>
        <w:rFonts w:ascii="Courier New" w:hAnsi="Courier New" w:hint="default"/>
      </w:rPr>
    </w:lvl>
    <w:lvl w:ilvl="5" w:tplc="A066182C">
      <w:start w:val="1"/>
      <w:numFmt w:val="bullet"/>
      <w:lvlText w:val=""/>
      <w:lvlJc w:val="left"/>
      <w:pPr>
        <w:ind w:left="4320" w:hanging="360"/>
      </w:pPr>
      <w:rPr>
        <w:rFonts w:ascii="Wingdings" w:hAnsi="Wingdings" w:hint="default"/>
      </w:rPr>
    </w:lvl>
    <w:lvl w:ilvl="6" w:tplc="9D542348">
      <w:start w:val="1"/>
      <w:numFmt w:val="bullet"/>
      <w:lvlText w:val=""/>
      <w:lvlJc w:val="left"/>
      <w:pPr>
        <w:ind w:left="5040" w:hanging="360"/>
      </w:pPr>
      <w:rPr>
        <w:rFonts w:ascii="Symbol" w:hAnsi="Symbol" w:hint="default"/>
      </w:rPr>
    </w:lvl>
    <w:lvl w:ilvl="7" w:tplc="F31057C0">
      <w:start w:val="1"/>
      <w:numFmt w:val="bullet"/>
      <w:lvlText w:val="o"/>
      <w:lvlJc w:val="left"/>
      <w:pPr>
        <w:ind w:left="5760" w:hanging="360"/>
      </w:pPr>
      <w:rPr>
        <w:rFonts w:ascii="Courier New" w:hAnsi="Courier New" w:hint="default"/>
      </w:rPr>
    </w:lvl>
    <w:lvl w:ilvl="8" w:tplc="E2D25022">
      <w:start w:val="1"/>
      <w:numFmt w:val="bullet"/>
      <w:lvlText w:val=""/>
      <w:lvlJc w:val="left"/>
      <w:pPr>
        <w:ind w:left="6480" w:hanging="360"/>
      </w:pPr>
      <w:rPr>
        <w:rFonts w:ascii="Wingdings" w:hAnsi="Wingdings" w:hint="default"/>
      </w:rPr>
    </w:lvl>
  </w:abstractNum>
  <w:abstractNum w:abstractNumId="32" w15:restartNumberingAfterBreak="0">
    <w:nsid w:val="5BBA16D8"/>
    <w:multiLevelType w:val="hybridMultilevel"/>
    <w:tmpl w:val="1CE86C7E"/>
    <w:lvl w:ilvl="0" w:tplc="87F2ED4E">
      <w:start w:val="1"/>
      <w:numFmt w:val="bullet"/>
      <w:lvlText w:val="-"/>
      <w:lvlJc w:val="left"/>
      <w:pPr>
        <w:ind w:left="360" w:hanging="360"/>
      </w:pPr>
      <w:rPr>
        <w:rFonts w:ascii="Calibri" w:hAnsi="Calibri" w:hint="default"/>
      </w:rPr>
    </w:lvl>
    <w:lvl w:ilvl="1" w:tplc="565A44E4">
      <w:start w:val="1"/>
      <w:numFmt w:val="bullet"/>
      <w:lvlText w:val="o"/>
      <w:lvlJc w:val="left"/>
      <w:pPr>
        <w:ind w:left="1080" w:hanging="360"/>
      </w:pPr>
      <w:rPr>
        <w:rFonts w:ascii="Courier New" w:hAnsi="Courier New" w:hint="default"/>
      </w:rPr>
    </w:lvl>
    <w:lvl w:ilvl="2" w:tplc="337A43B8">
      <w:start w:val="1"/>
      <w:numFmt w:val="bullet"/>
      <w:lvlText w:val=""/>
      <w:lvlJc w:val="left"/>
      <w:pPr>
        <w:ind w:left="1800" w:hanging="360"/>
      </w:pPr>
      <w:rPr>
        <w:rFonts w:ascii="Wingdings" w:hAnsi="Wingdings" w:hint="default"/>
      </w:rPr>
    </w:lvl>
    <w:lvl w:ilvl="3" w:tplc="553E8DE8">
      <w:start w:val="1"/>
      <w:numFmt w:val="bullet"/>
      <w:lvlText w:val=""/>
      <w:lvlJc w:val="left"/>
      <w:pPr>
        <w:ind w:left="2520" w:hanging="360"/>
      </w:pPr>
      <w:rPr>
        <w:rFonts w:ascii="Symbol" w:hAnsi="Symbol" w:hint="default"/>
      </w:rPr>
    </w:lvl>
    <w:lvl w:ilvl="4" w:tplc="6D0AB82A">
      <w:start w:val="1"/>
      <w:numFmt w:val="bullet"/>
      <w:lvlText w:val="o"/>
      <w:lvlJc w:val="left"/>
      <w:pPr>
        <w:ind w:left="3240" w:hanging="360"/>
      </w:pPr>
      <w:rPr>
        <w:rFonts w:ascii="Courier New" w:hAnsi="Courier New" w:hint="default"/>
      </w:rPr>
    </w:lvl>
    <w:lvl w:ilvl="5" w:tplc="A7A87174">
      <w:start w:val="1"/>
      <w:numFmt w:val="bullet"/>
      <w:lvlText w:val=""/>
      <w:lvlJc w:val="left"/>
      <w:pPr>
        <w:ind w:left="3960" w:hanging="360"/>
      </w:pPr>
      <w:rPr>
        <w:rFonts w:ascii="Wingdings" w:hAnsi="Wingdings" w:hint="default"/>
      </w:rPr>
    </w:lvl>
    <w:lvl w:ilvl="6" w:tplc="E4CCF0F2">
      <w:start w:val="1"/>
      <w:numFmt w:val="bullet"/>
      <w:lvlText w:val=""/>
      <w:lvlJc w:val="left"/>
      <w:pPr>
        <w:ind w:left="4680" w:hanging="360"/>
      </w:pPr>
      <w:rPr>
        <w:rFonts w:ascii="Symbol" w:hAnsi="Symbol" w:hint="default"/>
      </w:rPr>
    </w:lvl>
    <w:lvl w:ilvl="7" w:tplc="38B0150C">
      <w:start w:val="1"/>
      <w:numFmt w:val="bullet"/>
      <w:lvlText w:val="o"/>
      <w:lvlJc w:val="left"/>
      <w:pPr>
        <w:ind w:left="5400" w:hanging="360"/>
      </w:pPr>
      <w:rPr>
        <w:rFonts w:ascii="Courier New" w:hAnsi="Courier New" w:hint="default"/>
      </w:rPr>
    </w:lvl>
    <w:lvl w:ilvl="8" w:tplc="BF024D46">
      <w:start w:val="1"/>
      <w:numFmt w:val="bullet"/>
      <w:lvlText w:val=""/>
      <w:lvlJc w:val="left"/>
      <w:pPr>
        <w:ind w:left="6120" w:hanging="360"/>
      </w:pPr>
      <w:rPr>
        <w:rFonts w:ascii="Wingdings" w:hAnsi="Wingdings" w:hint="default"/>
      </w:rPr>
    </w:lvl>
  </w:abstractNum>
  <w:abstractNum w:abstractNumId="33" w15:restartNumberingAfterBreak="0">
    <w:nsid w:val="5C475CF0"/>
    <w:multiLevelType w:val="multilevel"/>
    <w:tmpl w:val="D80847C8"/>
    <w:lvl w:ilvl="0">
      <w:start w:val="1"/>
      <w:numFmt w:val="decimal"/>
      <w:pStyle w:val="Kop1"/>
      <w:lvlText w:val="%1"/>
      <w:lvlJc w:val="left"/>
      <w:pPr>
        <w:ind w:left="205" w:hanging="432"/>
      </w:pPr>
    </w:lvl>
    <w:lvl w:ilvl="1">
      <w:start w:val="1"/>
      <w:numFmt w:val="decimal"/>
      <w:pStyle w:val="Kop2"/>
      <w:lvlText w:val="%1.%2"/>
      <w:lvlJc w:val="left"/>
      <w:pPr>
        <w:ind w:left="349" w:hanging="576"/>
      </w:pPr>
    </w:lvl>
    <w:lvl w:ilvl="2">
      <w:start w:val="1"/>
      <w:numFmt w:val="decimal"/>
      <w:pStyle w:val="Kop3"/>
      <w:lvlText w:val="%1.%2.%3"/>
      <w:lvlJc w:val="left"/>
      <w:pPr>
        <w:ind w:left="493" w:hanging="720"/>
      </w:pPr>
    </w:lvl>
    <w:lvl w:ilvl="3">
      <w:start w:val="1"/>
      <w:numFmt w:val="decimal"/>
      <w:pStyle w:val="Kop4"/>
      <w:lvlText w:val="%1.%2.%3.%4"/>
      <w:lvlJc w:val="left"/>
      <w:pPr>
        <w:ind w:left="637" w:hanging="864"/>
      </w:pPr>
    </w:lvl>
    <w:lvl w:ilvl="4">
      <w:start w:val="1"/>
      <w:numFmt w:val="decimal"/>
      <w:pStyle w:val="Kop5"/>
      <w:lvlText w:val="%1.%2.%3.%4.%5"/>
      <w:lvlJc w:val="left"/>
      <w:pPr>
        <w:ind w:left="781" w:hanging="1008"/>
      </w:pPr>
    </w:lvl>
    <w:lvl w:ilvl="5">
      <w:start w:val="1"/>
      <w:numFmt w:val="decimal"/>
      <w:pStyle w:val="Kop6"/>
      <w:lvlText w:val="%1.%2.%3.%4.%5.%6"/>
      <w:lvlJc w:val="left"/>
      <w:pPr>
        <w:ind w:left="925" w:hanging="1152"/>
      </w:pPr>
    </w:lvl>
    <w:lvl w:ilvl="6">
      <w:start w:val="1"/>
      <w:numFmt w:val="decimal"/>
      <w:pStyle w:val="Kop7"/>
      <w:lvlText w:val="%1.%2.%3.%4.%5.%6.%7"/>
      <w:lvlJc w:val="left"/>
      <w:pPr>
        <w:ind w:left="1069" w:hanging="1296"/>
      </w:pPr>
    </w:lvl>
    <w:lvl w:ilvl="7">
      <w:start w:val="1"/>
      <w:numFmt w:val="decimal"/>
      <w:pStyle w:val="Kop8"/>
      <w:lvlText w:val="%1.%2.%3.%4.%5.%6.%7.%8"/>
      <w:lvlJc w:val="left"/>
      <w:pPr>
        <w:ind w:left="1213" w:hanging="1440"/>
      </w:pPr>
    </w:lvl>
    <w:lvl w:ilvl="8">
      <w:start w:val="1"/>
      <w:numFmt w:val="decimal"/>
      <w:pStyle w:val="Kop9"/>
      <w:lvlText w:val="%1.%2.%3.%4.%5.%6.%7.%8.%9"/>
      <w:lvlJc w:val="left"/>
      <w:pPr>
        <w:ind w:left="1357" w:hanging="1584"/>
      </w:pPr>
    </w:lvl>
  </w:abstractNum>
  <w:abstractNum w:abstractNumId="34" w15:restartNumberingAfterBreak="0">
    <w:nsid w:val="6242111B"/>
    <w:multiLevelType w:val="hybridMultilevel"/>
    <w:tmpl w:val="8D8240E8"/>
    <w:lvl w:ilvl="0" w:tplc="7B8AC666">
      <w:start w:val="1"/>
      <w:numFmt w:val="bullet"/>
      <w:lvlText w:val="-"/>
      <w:lvlJc w:val="left"/>
      <w:pPr>
        <w:ind w:left="360" w:hanging="360"/>
      </w:pPr>
      <w:rPr>
        <w:rFonts w:ascii="Calibri" w:hAnsi="Calibri" w:hint="default"/>
      </w:rPr>
    </w:lvl>
    <w:lvl w:ilvl="1" w:tplc="CFCC75FE">
      <w:start w:val="1"/>
      <w:numFmt w:val="bullet"/>
      <w:lvlText w:val="o"/>
      <w:lvlJc w:val="left"/>
      <w:pPr>
        <w:ind w:left="1080" w:hanging="360"/>
      </w:pPr>
      <w:rPr>
        <w:rFonts w:ascii="Courier New" w:hAnsi="Courier New" w:hint="default"/>
      </w:rPr>
    </w:lvl>
    <w:lvl w:ilvl="2" w:tplc="056ECDD0">
      <w:start w:val="1"/>
      <w:numFmt w:val="bullet"/>
      <w:lvlText w:val=""/>
      <w:lvlJc w:val="left"/>
      <w:pPr>
        <w:ind w:left="1800" w:hanging="360"/>
      </w:pPr>
      <w:rPr>
        <w:rFonts w:ascii="Wingdings" w:hAnsi="Wingdings" w:hint="default"/>
      </w:rPr>
    </w:lvl>
    <w:lvl w:ilvl="3" w:tplc="4BDA6C82">
      <w:start w:val="1"/>
      <w:numFmt w:val="bullet"/>
      <w:lvlText w:val=""/>
      <w:lvlJc w:val="left"/>
      <w:pPr>
        <w:ind w:left="2520" w:hanging="360"/>
      </w:pPr>
      <w:rPr>
        <w:rFonts w:ascii="Symbol" w:hAnsi="Symbol" w:hint="default"/>
      </w:rPr>
    </w:lvl>
    <w:lvl w:ilvl="4" w:tplc="1EAAE5EC">
      <w:start w:val="1"/>
      <w:numFmt w:val="bullet"/>
      <w:lvlText w:val="o"/>
      <w:lvlJc w:val="left"/>
      <w:pPr>
        <w:ind w:left="3240" w:hanging="360"/>
      </w:pPr>
      <w:rPr>
        <w:rFonts w:ascii="Courier New" w:hAnsi="Courier New" w:hint="default"/>
      </w:rPr>
    </w:lvl>
    <w:lvl w:ilvl="5" w:tplc="09FC5FD0">
      <w:start w:val="1"/>
      <w:numFmt w:val="bullet"/>
      <w:lvlText w:val=""/>
      <w:lvlJc w:val="left"/>
      <w:pPr>
        <w:ind w:left="3960" w:hanging="360"/>
      </w:pPr>
      <w:rPr>
        <w:rFonts w:ascii="Wingdings" w:hAnsi="Wingdings" w:hint="default"/>
      </w:rPr>
    </w:lvl>
    <w:lvl w:ilvl="6" w:tplc="115A19E8">
      <w:start w:val="1"/>
      <w:numFmt w:val="bullet"/>
      <w:lvlText w:val=""/>
      <w:lvlJc w:val="left"/>
      <w:pPr>
        <w:ind w:left="4680" w:hanging="360"/>
      </w:pPr>
      <w:rPr>
        <w:rFonts w:ascii="Symbol" w:hAnsi="Symbol" w:hint="default"/>
      </w:rPr>
    </w:lvl>
    <w:lvl w:ilvl="7" w:tplc="21984708">
      <w:start w:val="1"/>
      <w:numFmt w:val="bullet"/>
      <w:lvlText w:val="o"/>
      <w:lvlJc w:val="left"/>
      <w:pPr>
        <w:ind w:left="5400" w:hanging="360"/>
      </w:pPr>
      <w:rPr>
        <w:rFonts w:ascii="Courier New" w:hAnsi="Courier New" w:hint="default"/>
      </w:rPr>
    </w:lvl>
    <w:lvl w:ilvl="8" w:tplc="7E32BEFE">
      <w:start w:val="1"/>
      <w:numFmt w:val="bullet"/>
      <w:lvlText w:val=""/>
      <w:lvlJc w:val="left"/>
      <w:pPr>
        <w:ind w:left="6120" w:hanging="360"/>
      </w:pPr>
      <w:rPr>
        <w:rFonts w:ascii="Wingdings" w:hAnsi="Wingdings" w:hint="default"/>
      </w:rPr>
    </w:lvl>
  </w:abstractNum>
  <w:abstractNum w:abstractNumId="35" w15:restartNumberingAfterBreak="0">
    <w:nsid w:val="64FEC508"/>
    <w:multiLevelType w:val="hybridMultilevel"/>
    <w:tmpl w:val="37B809DE"/>
    <w:lvl w:ilvl="0" w:tplc="FC62FC36">
      <w:start w:val="1"/>
      <w:numFmt w:val="bullet"/>
      <w:lvlText w:val="-"/>
      <w:lvlJc w:val="left"/>
      <w:pPr>
        <w:ind w:left="720" w:hanging="360"/>
      </w:pPr>
      <w:rPr>
        <w:rFonts w:ascii="Calibri" w:hAnsi="Calibri" w:hint="default"/>
      </w:rPr>
    </w:lvl>
    <w:lvl w:ilvl="1" w:tplc="6D3056D2">
      <w:start w:val="1"/>
      <w:numFmt w:val="bullet"/>
      <w:lvlText w:val="o"/>
      <w:lvlJc w:val="left"/>
      <w:pPr>
        <w:ind w:left="1440" w:hanging="360"/>
      </w:pPr>
      <w:rPr>
        <w:rFonts w:ascii="Courier New" w:hAnsi="Courier New" w:hint="default"/>
      </w:rPr>
    </w:lvl>
    <w:lvl w:ilvl="2" w:tplc="4EF0A9EC">
      <w:start w:val="1"/>
      <w:numFmt w:val="bullet"/>
      <w:lvlText w:val=""/>
      <w:lvlJc w:val="left"/>
      <w:pPr>
        <w:ind w:left="2160" w:hanging="360"/>
      </w:pPr>
      <w:rPr>
        <w:rFonts w:ascii="Wingdings" w:hAnsi="Wingdings" w:hint="default"/>
      </w:rPr>
    </w:lvl>
    <w:lvl w:ilvl="3" w:tplc="78783888">
      <w:start w:val="1"/>
      <w:numFmt w:val="bullet"/>
      <w:lvlText w:val=""/>
      <w:lvlJc w:val="left"/>
      <w:pPr>
        <w:ind w:left="2880" w:hanging="360"/>
      </w:pPr>
      <w:rPr>
        <w:rFonts w:ascii="Symbol" w:hAnsi="Symbol" w:hint="default"/>
      </w:rPr>
    </w:lvl>
    <w:lvl w:ilvl="4" w:tplc="353E02BA">
      <w:start w:val="1"/>
      <w:numFmt w:val="bullet"/>
      <w:lvlText w:val="o"/>
      <w:lvlJc w:val="left"/>
      <w:pPr>
        <w:ind w:left="3600" w:hanging="360"/>
      </w:pPr>
      <w:rPr>
        <w:rFonts w:ascii="Courier New" w:hAnsi="Courier New" w:hint="default"/>
      </w:rPr>
    </w:lvl>
    <w:lvl w:ilvl="5" w:tplc="D2AC9928">
      <w:start w:val="1"/>
      <w:numFmt w:val="bullet"/>
      <w:lvlText w:val=""/>
      <w:lvlJc w:val="left"/>
      <w:pPr>
        <w:ind w:left="4320" w:hanging="360"/>
      </w:pPr>
      <w:rPr>
        <w:rFonts w:ascii="Wingdings" w:hAnsi="Wingdings" w:hint="default"/>
      </w:rPr>
    </w:lvl>
    <w:lvl w:ilvl="6" w:tplc="0AB4DCF2">
      <w:start w:val="1"/>
      <w:numFmt w:val="bullet"/>
      <w:lvlText w:val=""/>
      <w:lvlJc w:val="left"/>
      <w:pPr>
        <w:ind w:left="5040" w:hanging="360"/>
      </w:pPr>
      <w:rPr>
        <w:rFonts w:ascii="Symbol" w:hAnsi="Symbol" w:hint="default"/>
      </w:rPr>
    </w:lvl>
    <w:lvl w:ilvl="7" w:tplc="B5CE5346">
      <w:start w:val="1"/>
      <w:numFmt w:val="bullet"/>
      <w:lvlText w:val="o"/>
      <w:lvlJc w:val="left"/>
      <w:pPr>
        <w:ind w:left="5760" w:hanging="360"/>
      </w:pPr>
      <w:rPr>
        <w:rFonts w:ascii="Courier New" w:hAnsi="Courier New" w:hint="default"/>
      </w:rPr>
    </w:lvl>
    <w:lvl w:ilvl="8" w:tplc="FD508A70">
      <w:start w:val="1"/>
      <w:numFmt w:val="bullet"/>
      <w:lvlText w:val=""/>
      <w:lvlJc w:val="left"/>
      <w:pPr>
        <w:ind w:left="6480" w:hanging="360"/>
      </w:pPr>
      <w:rPr>
        <w:rFonts w:ascii="Wingdings" w:hAnsi="Wingdings" w:hint="default"/>
      </w:rPr>
    </w:lvl>
  </w:abstractNum>
  <w:abstractNum w:abstractNumId="36" w15:restartNumberingAfterBreak="0">
    <w:nsid w:val="67D7525E"/>
    <w:multiLevelType w:val="hybridMultilevel"/>
    <w:tmpl w:val="E00A7DC0"/>
    <w:lvl w:ilvl="0" w:tplc="BB066CF0">
      <w:start w:val="1"/>
      <w:numFmt w:val="bullet"/>
      <w:lvlText w:val="-"/>
      <w:lvlJc w:val="left"/>
      <w:pPr>
        <w:ind w:left="360" w:hanging="360"/>
      </w:pPr>
      <w:rPr>
        <w:rFonts w:ascii="Calibri" w:hAnsi="Calibri" w:hint="default"/>
      </w:rPr>
    </w:lvl>
    <w:lvl w:ilvl="1" w:tplc="9E0A70DE">
      <w:start w:val="1"/>
      <w:numFmt w:val="bullet"/>
      <w:lvlText w:val="o"/>
      <w:lvlJc w:val="left"/>
      <w:pPr>
        <w:ind w:left="1080" w:hanging="360"/>
      </w:pPr>
      <w:rPr>
        <w:rFonts w:ascii="Courier New" w:hAnsi="Courier New" w:hint="default"/>
      </w:rPr>
    </w:lvl>
    <w:lvl w:ilvl="2" w:tplc="53346D8E">
      <w:start w:val="1"/>
      <w:numFmt w:val="bullet"/>
      <w:lvlText w:val=""/>
      <w:lvlJc w:val="left"/>
      <w:pPr>
        <w:ind w:left="1800" w:hanging="360"/>
      </w:pPr>
      <w:rPr>
        <w:rFonts w:ascii="Wingdings" w:hAnsi="Wingdings" w:hint="default"/>
      </w:rPr>
    </w:lvl>
    <w:lvl w:ilvl="3" w:tplc="7DCED69A">
      <w:start w:val="1"/>
      <w:numFmt w:val="bullet"/>
      <w:lvlText w:val=""/>
      <w:lvlJc w:val="left"/>
      <w:pPr>
        <w:ind w:left="2520" w:hanging="360"/>
      </w:pPr>
      <w:rPr>
        <w:rFonts w:ascii="Symbol" w:hAnsi="Symbol" w:hint="default"/>
      </w:rPr>
    </w:lvl>
    <w:lvl w:ilvl="4" w:tplc="77C06908">
      <w:start w:val="1"/>
      <w:numFmt w:val="bullet"/>
      <w:lvlText w:val="o"/>
      <w:lvlJc w:val="left"/>
      <w:pPr>
        <w:ind w:left="3240" w:hanging="360"/>
      </w:pPr>
      <w:rPr>
        <w:rFonts w:ascii="Courier New" w:hAnsi="Courier New" w:hint="default"/>
      </w:rPr>
    </w:lvl>
    <w:lvl w:ilvl="5" w:tplc="EA507F74">
      <w:start w:val="1"/>
      <w:numFmt w:val="bullet"/>
      <w:lvlText w:val=""/>
      <w:lvlJc w:val="left"/>
      <w:pPr>
        <w:ind w:left="3960" w:hanging="360"/>
      </w:pPr>
      <w:rPr>
        <w:rFonts w:ascii="Wingdings" w:hAnsi="Wingdings" w:hint="default"/>
      </w:rPr>
    </w:lvl>
    <w:lvl w:ilvl="6" w:tplc="2918F90C">
      <w:start w:val="1"/>
      <w:numFmt w:val="bullet"/>
      <w:lvlText w:val=""/>
      <w:lvlJc w:val="left"/>
      <w:pPr>
        <w:ind w:left="4680" w:hanging="360"/>
      </w:pPr>
      <w:rPr>
        <w:rFonts w:ascii="Symbol" w:hAnsi="Symbol" w:hint="default"/>
      </w:rPr>
    </w:lvl>
    <w:lvl w:ilvl="7" w:tplc="F1141F00">
      <w:start w:val="1"/>
      <w:numFmt w:val="bullet"/>
      <w:lvlText w:val="o"/>
      <w:lvlJc w:val="left"/>
      <w:pPr>
        <w:ind w:left="5400" w:hanging="360"/>
      </w:pPr>
      <w:rPr>
        <w:rFonts w:ascii="Courier New" w:hAnsi="Courier New" w:hint="default"/>
      </w:rPr>
    </w:lvl>
    <w:lvl w:ilvl="8" w:tplc="9C68AD00">
      <w:start w:val="1"/>
      <w:numFmt w:val="bullet"/>
      <w:lvlText w:val=""/>
      <w:lvlJc w:val="left"/>
      <w:pPr>
        <w:ind w:left="6120" w:hanging="360"/>
      </w:pPr>
      <w:rPr>
        <w:rFonts w:ascii="Wingdings" w:hAnsi="Wingdings" w:hint="default"/>
      </w:rPr>
    </w:lvl>
  </w:abstractNum>
  <w:abstractNum w:abstractNumId="37" w15:restartNumberingAfterBreak="0">
    <w:nsid w:val="6B67E247"/>
    <w:multiLevelType w:val="hybridMultilevel"/>
    <w:tmpl w:val="15AE3820"/>
    <w:lvl w:ilvl="0" w:tplc="7EC61A6C">
      <w:start w:val="1"/>
      <w:numFmt w:val="bullet"/>
      <w:lvlText w:val="-"/>
      <w:lvlJc w:val="left"/>
      <w:pPr>
        <w:ind w:left="360" w:hanging="360"/>
      </w:pPr>
      <w:rPr>
        <w:rFonts w:ascii="Calibri" w:hAnsi="Calibri" w:hint="default"/>
      </w:rPr>
    </w:lvl>
    <w:lvl w:ilvl="1" w:tplc="E084E4E8">
      <w:start w:val="1"/>
      <w:numFmt w:val="bullet"/>
      <w:lvlText w:val="o"/>
      <w:lvlJc w:val="left"/>
      <w:pPr>
        <w:ind w:left="1080" w:hanging="360"/>
      </w:pPr>
      <w:rPr>
        <w:rFonts w:ascii="Courier New" w:hAnsi="Courier New" w:hint="default"/>
      </w:rPr>
    </w:lvl>
    <w:lvl w:ilvl="2" w:tplc="1DC4484E">
      <w:start w:val="1"/>
      <w:numFmt w:val="bullet"/>
      <w:lvlText w:val=""/>
      <w:lvlJc w:val="left"/>
      <w:pPr>
        <w:ind w:left="1800" w:hanging="360"/>
      </w:pPr>
      <w:rPr>
        <w:rFonts w:ascii="Wingdings" w:hAnsi="Wingdings" w:hint="default"/>
      </w:rPr>
    </w:lvl>
    <w:lvl w:ilvl="3" w:tplc="4E1AA988">
      <w:start w:val="1"/>
      <w:numFmt w:val="bullet"/>
      <w:lvlText w:val=""/>
      <w:lvlJc w:val="left"/>
      <w:pPr>
        <w:ind w:left="2520" w:hanging="360"/>
      </w:pPr>
      <w:rPr>
        <w:rFonts w:ascii="Symbol" w:hAnsi="Symbol" w:hint="default"/>
      </w:rPr>
    </w:lvl>
    <w:lvl w:ilvl="4" w:tplc="6380AD30">
      <w:start w:val="1"/>
      <w:numFmt w:val="bullet"/>
      <w:lvlText w:val="o"/>
      <w:lvlJc w:val="left"/>
      <w:pPr>
        <w:ind w:left="3240" w:hanging="360"/>
      </w:pPr>
      <w:rPr>
        <w:rFonts w:ascii="Courier New" w:hAnsi="Courier New" w:hint="default"/>
      </w:rPr>
    </w:lvl>
    <w:lvl w:ilvl="5" w:tplc="823A4C98">
      <w:start w:val="1"/>
      <w:numFmt w:val="bullet"/>
      <w:lvlText w:val=""/>
      <w:lvlJc w:val="left"/>
      <w:pPr>
        <w:ind w:left="3960" w:hanging="360"/>
      </w:pPr>
      <w:rPr>
        <w:rFonts w:ascii="Wingdings" w:hAnsi="Wingdings" w:hint="default"/>
      </w:rPr>
    </w:lvl>
    <w:lvl w:ilvl="6" w:tplc="ED1E3914">
      <w:start w:val="1"/>
      <w:numFmt w:val="bullet"/>
      <w:lvlText w:val=""/>
      <w:lvlJc w:val="left"/>
      <w:pPr>
        <w:ind w:left="4680" w:hanging="360"/>
      </w:pPr>
      <w:rPr>
        <w:rFonts w:ascii="Symbol" w:hAnsi="Symbol" w:hint="default"/>
      </w:rPr>
    </w:lvl>
    <w:lvl w:ilvl="7" w:tplc="14D0D8CA">
      <w:start w:val="1"/>
      <w:numFmt w:val="bullet"/>
      <w:lvlText w:val="o"/>
      <w:lvlJc w:val="left"/>
      <w:pPr>
        <w:ind w:left="5400" w:hanging="360"/>
      </w:pPr>
      <w:rPr>
        <w:rFonts w:ascii="Courier New" w:hAnsi="Courier New" w:hint="default"/>
      </w:rPr>
    </w:lvl>
    <w:lvl w:ilvl="8" w:tplc="4A30663C">
      <w:start w:val="1"/>
      <w:numFmt w:val="bullet"/>
      <w:lvlText w:val=""/>
      <w:lvlJc w:val="left"/>
      <w:pPr>
        <w:ind w:left="6120" w:hanging="360"/>
      </w:pPr>
      <w:rPr>
        <w:rFonts w:ascii="Wingdings" w:hAnsi="Wingdings" w:hint="default"/>
      </w:rPr>
    </w:lvl>
  </w:abstractNum>
  <w:abstractNum w:abstractNumId="38" w15:restartNumberingAfterBreak="0">
    <w:nsid w:val="6BF86320"/>
    <w:multiLevelType w:val="hybridMultilevel"/>
    <w:tmpl w:val="1EFE715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E228943"/>
    <w:multiLevelType w:val="hybridMultilevel"/>
    <w:tmpl w:val="C15C94DC"/>
    <w:lvl w:ilvl="0" w:tplc="66600612">
      <w:start w:val="1"/>
      <w:numFmt w:val="bullet"/>
      <w:lvlText w:val="-"/>
      <w:lvlJc w:val="left"/>
      <w:pPr>
        <w:ind w:left="360" w:hanging="360"/>
      </w:pPr>
      <w:rPr>
        <w:rFonts w:ascii="Calibri" w:hAnsi="Calibri" w:hint="default"/>
      </w:rPr>
    </w:lvl>
    <w:lvl w:ilvl="1" w:tplc="44B2F78E">
      <w:start w:val="1"/>
      <w:numFmt w:val="bullet"/>
      <w:lvlText w:val="o"/>
      <w:lvlJc w:val="left"/>
      <w:pPr>
        <w:ind w:left="1080" w:hanging="360"/>
      </w:pPr>
      <w:rPr>
        <w:rFonts w:ascii="Courier New" w:hAnsi="Courier New" w:hint="default"/>
      </w:rPr>
    </w:lvl>
    <w:lvl w:ilvl="2" w:tplc="C428D894">
      <w:start w:val="1"/>
      <w:numFmt w:val="bullet"/>
      <w:lvlText w:val=""/>
      <w:lvlJc w:val="left"/>
      <w:pPr>
        <w:ind w:left="1800" w:hanging="360"/>
      </w:pPr>
      <w:rPr>
        <w:rFonts w:ascii="Wingdings" w:hAnsi="Wingdings" w:hint="default"/>
      </w:rPr>
    </w:lvl>
    <w:lvl w:ilvl="3" w:tplc="32486DEC">
      <w:start w:val="1"/>
      <w:numFmt w:val="bullet"/>
      <w:lvlText w:val=""/>
      <w:lvlJc w:val="left"/>
      <w:pPr>
        <w:ind w:left="2520" w:hanging="360"/>
      </w:pPr>
      <w:rPr>
        <w:rFonts w:ascii="Symbol" w:hAnsi="Symbol" w:hint="default"/>
      </w:rPr>
    </w:lvl>
    <w:lvl w:ilvl="4" w:tplc="51D23CCA">
      <w:start w:val="1"/>
      <w:numFmt w:val="bullet"/>
      <w:lvlText w:val="o"/>
      <w:lvlJc w:val="left"/>
      <w:pPr>
        <w:ind w:left="3240" w:hanging="360"/>
      </w:pPr>
      <w:rPr>
        <w:rFonts w:ascii="Courier New" w:hAnsi="Courier New" w:hint="default"/>
      </w:rPr>
    </w:lvl>
    <w:lvl w:ilvl="5" w:tplc="9DC2B4B2">
      <w:start w:val="1"/>
      <w:numFmt w:val="bullet"/>
      <w:lvlText w:val=""/>
      <w:lvlJc w:val="left"/>
      <w:pPr>
        <w:ind w:left="3960" w:hanging="360"/>
      </w:pPr>
      <w:rPr>
        <w:rFonts w:ascii="Wingdings" w:hAnsi="Wingdings" w:hint="default"/>
      </w:rPr>
    </w:lvl>
    <w:lvl w:ilvl="6" w:tplc="9A868B7E">
      <w:start w:val="1"/>
      <w:numFmt w:val="bullet"/>
      <w:lvlText w:val=""/>
      <w:lvlJc w:val="left"/>
      <w:pPr>
        <w:ind w:left="4680" w:hanging="360"/>
      </w:pPr>
      <w:rPr>
        <w:rFonts w:ascii="Symbol" w:hAnsi="Symbol" w:hint="default"/>
      </w:rPr>
    </w:lvl>
    <w:lvl w:ilvl="7" w:tplc="E9109628">
      <w:start w:val="1"/>
      <w:numFmt w:val="bullet"/>
      <w:lvlText w:val="o"/>
      <w:lvlJc w:val="left"/>
      <w:pPr>
        <w:ind w:left="5400" w:hanging="360"/>
      </w:pPr>
      <w:rPr>
        <w:rFonts w:ascii="Courier New" w:hAnsi="Courier New" w:hint="default"/>
      </w:rPr>
    </w:lvl>
    <w:lvl w:ilvl="8" w:tplc="E09EC944">
      <w:start w:val="1"/>
      <w:numFmt w:val="bullet"/>
      <w:lvlText w:val=""/>
      <w:lvlJc w:val="left"/>
      <w:pPr>
        <w:ind w:left="6120" w:hanging="360"/>
      </w:pPr>
      <w:rPr>
        <w:rFonts w:ascii="Wingdings" w:hAnsi="Wingdings" w:hint="default"/>
      </w:rPr>
    </w:lvl>
  </w:abstractNum>
  <w:abstractNum w:abstractNumId="40" w15:restartNumberingAfterBreak="0">
    <w:nsid w:val="6FAC2999"/>
    <w:multiLevelType w:val="hybridMultilevel"/>
    <w:tmpl w:val="2D3A5EA0"/>
    <w:lvl w:ilvl="0" w:tplc="96EE9FF6">
      <w:start w:val="1"/>
      <w:numFmt w:val="bullet"/>
      <w:lvlText w:val="-"/>
      <w:lvlJc w:val="left"/>
      <w:pPr>
        <w:ind w:left="720" w:hanging="360"/>
      </w:pPr>
      <w:rPr>
        <w:rFonts w:ascii="Calibri" w:hAnsi="Calibri" w:hint="default"/>
      </w:rPr>
    </w:lvl>
    <w:lvl w:ilvl="1" w:tplc="326824E6">
      <w:start w:val="1"/>
      <w:numFmt w:val="bullet"/>
      <w:lvlText w:val="o"/>
      <w:lvlJc w:val="left"/>
      <w:pPr>
        <w:ind w:left="1440" w:hanging="360"/>
      </w:pPr>
      <w:rPr>
        <w:rFonts w:ascii="Courier New" w:hAnsi="Courier New" w:hint="default"/>
      </w:rPr>
    </w:lvl>
    <w:lvl w:ilvl="2" w:tplc="EB40B38A">
      <w:start w:val="1"/>
      <w:numFmt w:val="bullet"/>
      <w:lvlText w:val=""/>
      <w:lvlJc w:val="left"/>
      <w:pPr>
        <w:ind w:left="2160" w:hanging="360"/>
      </w:pPr>
      <w:rPr>
        <w:rFonts w:ascii="Wingdings" w:hAnsi="Wingdings" w:hint="default"/>
      </w:rPr>
    </w:lvl>
    <w:lvl w:ilvl="3" w:tplc="67B638E6">
      <w:start w:val="1"/>
      <w:numFmt w:val="bullet"/>
      <w:lvlText w:val=""/>
      <w:lvlJc w:val="left"/>
      <w:pPr>
        <w:ind w:left="2880" w:hanging="360"/>
      </w:pPr>
      <w:rPr>
        <w:rFonts w:ascii="Symbol" w:hAnsi="Symbol" w:hint="default"/>
      </w:rPr>
    </w:lvl>
    <w:lvl w:ilvl="4" w:tplc="2B667322">
      <w:start w:val="1"/>
      <w:numFmt w:val="bullet"/>
      <w:lvlText w:val="o"/>
      <w:lvlJc w:val="left"/>
      <w:pPr>
        <w:ind w:left="3600" w:hanging="360"/>
      </w:pPr>
      <w:rPr>
        <w:rFonts w:ascii="Courier New" w:hAnsi="Courier New" w:hint="default"/>
      </w:rPr>
    </w:lvl>
    <w:lvl w:ilvl="5" w:tplc="6F0A6E1C">
      <w:start w:val="1"/>
      <w:numFmt w:val="bullet"/>
      <w:lvlText w:val=""/>
      <w:lvlJc w:val="left"/>
      <w:pPr>
        <w:ind w:left="4320" w:hanging="360"/>
      </w:pPr>
      <w:rPr>
        <w:rFonts w:ascii="Wingdings" w:hAnsi="Wingdings" w:hint="default"/>
      </w:rPr>
    </w:lvl>
    <w:lvl w:ilvl="6" w:tplc="9F061A0C">
      <w:start w:val="1"/>
      <w:numFmt w:val="bullet"/>
      <w:lvlText w:val=""/>
      <w:lvlJc w:val="left"/>
      <w:pPr>
        <w:ind w:left="5040" w:hanging="360"/>
      </w:pPr>
      <w:rPr>
        <w:rFonts w:ascii="Symbol" w:hAnsi="Symbol" w:hint="default"/>
      </w:rPr>
    </w:lvl>
    <w:lvl w:ilvl="7" w:tplc="9A2E42B6">
      <w:start w:val="1"/>
      <w:numFmt w:val="bullet"/>
      <w:lvlText w:val="o"/>
      <w:lvlJc w:val="left"/>
      <w:pPr>
        <w:ind w:left="5760" w:hanging="360"/>
      </w:pPr>
      <w:rPr>
        <w:rFonts w:ascii="Courier New" w:hAnsi="Courier New" w:hint="default"/>
      </w:rPr>
    </w:lvl>
    <w:lvl w:ilvl="8" w:tplc="8CD8C3F8">
      <w:start w:val="1"/>
      <w:numFmt w:val="bullet"/>
      <w:lvlText w:val=""/>
      <w:lvlJc w:val="left"/>
      <w:pPr>
        <w:ind w:left="6480" w:hanging="360"/>
      </w:pPr>
      <w:rPr>
        <w:rFonts w:ascii="Wingdings" w:hAnsi="Wingdings" w:hint="default"/>
      </w:rPr>
    </w:lvl>
  </w:abstractNum>
  <w:abstractNum w:abstractNumId="41" w15:restartNumberingAfterBreak="0">
    <w:nsid w:val="70B9EB42"/>
    <w:multiLevelType w:val="hybridMultilevel"/>
    <w:tmpl w:val="8A58ECEC"/>
    <w:lvl w:ilvl="0" w:tplc="BCE05964">
      <w:start w:val="1"/>
      <w:numFmt w:val="bullet"/>
      <w:lvlText w:val="-"/>
      <w:lvlJc w:val="left"/>
      <w:pPr>
        <w:ind w:left="720" w:hanging="360"/>
      </w:pPr>
      <w:rPr>
        <w:rFonts w:ascii="Calibri" w:hAnsi="Calibri" w:hint="default"/>
      </w:rPr>
    </w:lvl>
    <w:lvl w:ilvl="1" w:tplc="D9CCEFE4">
      <w:start w:val="1"/>
      <w:numFmt w:val="bullet"/>
      <w:lvlText w:val="o"/>
      <w:lvlJc w:val="left"/>
      <w:pPr>
        <w:ind w:left="1440" w:hanging="360"/>
      </w:pPr>
      <w:rPr>
        <w:rFonts w:ascii="Courier New" w:hAnsi="Courier New" w:hint="default"/>
      </w:rPr>
    </w:lvl>
    <w:lvl w:ilvl="2" w:tplc="A3E0427A">
      <w:start w:val="1"/>
      <w:numFmt w:val="bullet"/>
      <w:lvlText w:val=""/>
      <w:lvlJc w:val="left"/>
      <w:pPr>
        <w:ind w:left="2160" w:hanging="360"/>
      </w:pPr>
      <w:rPr>
        <w:rFonts w:ascii="Wingdings" w:hAnsi="Wingdings" w:hint="default"/>
      </w:rPr>
    </w:lvl>
    <w:lvl w:ilvl="3" w:tplc="B58665EC">
      <w:start w:val="1"/>
      <w:numFmt w:val="bullet"/>
      <w:lvlText w:val=""/>
      <w:lvlJc w:val="left"/>
      <w:pPr>
        <w:ind w:left="2880" w:hanging="360"/>
      </w:pPr>
      <w:rPr>
        <w:rFonts w:ascii="Symbol" w:hAnsi="Symbol" w:hint="default"/>
      </w:rPr>
    </w:lvl>
    <w:lvl w:ilvl="4" w:tplc="A0F2D412">
      <w:start w:val="1"/>
      <w:numFmt w:val="bullet"/>
      <w:lvlText w:val="o"/>
      <w:lvlJc w:val="left"/>
      <w:pPr>
        <w:ind w:left="3600" w:hanging="360"/>
      </w:pPr>
      <w:rPr>
        <w:rFonts w:ascii="Courier New" w:hAnsi="Courier New" w:hint="default"/>
      </w:rPr>
    </w:lvl>
    <w:lvl w:ilvl="5" w:tplc="4878B3E6">
      <w:start w:val="1"/>
      <w:numFmt w:val="bullet"/>
      <w:lvlText w:val=""/>
      <w:lvlJc w:val="left"/>
      <w:pPr>
        <w:ind w:left="4320" w:hanging="360"/>
      </w:pPr>
      <w:rPr>
        <w:rFonts w:ascii="Wingdings" w:hAnsi="Wingdings" w:hint="default"/>
      </w:rPr>
    </w:lvl>
    <w:lvl w:ilvl="6" w:tplc="1CF89992">
      <w:start w:val="1"/>
      <w:numFmt w:val="bullet"/>
      <w:lvlText w:val=""/>
      <w:lvlJc w:val="left"/>
      <w:pPr>
        <w:ind w:left="5040" w:hanging="360"/>
      </w:pPr>
      <w:rPr>
        <w:rFonts w:ascii="Symbol" w:hAnsi="Symbol" w:hint="default"/>
      </w:rPr>
    </w:lvl>
    <w:lvl w:ilvl="7" w:tplc="E1A4FA28">
      <w:start w:val="1"/>
      <w:numFmt w:val="bullet"/>
      <w:lvlText w:val="o"/>
      <w:lvlJc w:val="left"/>
      <w:pPr>
        <w:ind w:left="5760" w:hanging="360"/>
      </w:pPr>
      <w:rPr>
        <w:rFonts w:ascii="Courier New" w:hAnsi="Courier New" w:hint="default"/>
      </w:rPr>
    </w:lvl>
    <w:lvl w:ilvl="8" w:tplc="5534148A">
      <w:start w:val="1"/>
      <w:numFmt w:val="bullet"/>
      <w:lvlText w:val=""/>
      <w:lvlJc w:val="left"/>
      <w:pPr>
        <w:ind w:left="6480" w:hanging="360"/>
      </w:pPr>
      <w:rPr>
        <w:rFonts w:ascii="Wingdings" w:hAnsi="Wingdings" w:hint="default"/>
      </w:rPr>
    </w:lvl>
  </w:abstractNum>
  <w:num w:numId="1" w16cid:durableId="1237669863">
    <w:abstractNumId w:val="13"/>
  </w:num>
  <w:num w:numId="2" w16cid:durableId="1674527790">
    <w:abstractNumId w:val="26"/>
  </w:num>
  <w:num w:numId="3" w16cid:durableId="2044749999">
    <w:abstractNumId w:val="17"/>
  </w:num>
  <w:num w:numId="4" w16cid:durableId="1005523462">
    <w:abstractNumId w:val="32"/>
  </w:num>
  <w:num w:numId="5" w16cid:durableId="609552721">
    <w:abstractNumId w:val="22"/>
  </w:num>
  <w:num w:numId="6" w16cid:durableId="1599560129">
    <w:abstractNumId w:val="20"/>
  </w:num>
  <w:num w:numId="7" w16cid:durableId="358165336">
    <w:abstractNumId w:val="14"/>
  </w:num>
  <w:num w:numId="8" w16cid:durableId="377709885">
    <w:abstractNumId w:val="37"/>
  </w:num>
  <w:num w:numId="9" w16cid:durableId="1262180743">
    <w:abstractNumId w:val="39"/>
  </w:num>
  <w:num w:numId="10" w16cid:durableId="986593231">
    <w:abstractNumId w:val="11"/>
  </w:num>
  <w:num w:numId="11" w16cid:durableId="1625115769">
    <w:abstractNumId w:val="34"/>
  </w:num>
  <w:num w:numId="12" w16cid:durableId="292833465">
    <w:abstractNumId w:val="27"/>
  </w:num>
  <w:num w:numId="13" w16cid:durableId="424158082">
    <w:abstractNumId w:val="36"/>
  </w:num>
  <w:num w:numId="14" w16cid:durableId="479616745">
    <w:abstractNumId w:val="21"/>
  </w:num>
  <w:num w:numId="15" w16cid:durableId="1269584293">
    <w:abstractNumId w:val="19"/>
  </w:num>
  <w:num w:numId="16" w16cid:durableId="1866016383">
    <w:abstractNumId w:val="12"/>
  </w:num>
  <w:num w:numId="17" w16cid:durableId="1177691247">
    <w:abstractNumId w:val="40"/>
  </w:num>
  <w:num w:numId="18" w16cid:durableId="308443738">
    <w:abstractNumId w:val="31"/>
  </w:num>
  <w:num w:numId="19" w16cid:durableId="679964285">
    <w:abstractNumId w:val="35"/>
  </w:num>
  <w:num w:numId="20" w16cid:durableId="982150626">
    <w:abstractNumId w:val="41"/>
  </w:num>
  <w:num w:numId="21" w16cid:durableId="93290334">
    <w:abstractNumId w:val="18"/>
  </w:num>
  <w:num w:numId="22" w16cid:durableId="1669555481">
    <w:abstractNumId w:val="25"/>
  </w:num>
  <w:num w:numId="23" w16cid:durableId="514803145">
    <w:abstractNumId w:val="16"/>
  </w:num>
  <w:num w:numId="24" w16cid:durableId="978916701">
    <w:abstractNumId w:val="30"/>
  </w:num>
  <w:num w:numId="25" w16cid:durableId="251086630">
    <w:abstractNumId w:val="10"/>
  </w:num>
  <w:num w:numId="26" w16cid:durableId="1698385907">
    <w:abstractNumId w:val="33"/>
  </w:num>
  <w:num w:numId="27" w16cid:durableId="1393117947">
    <w:abstractNumId w:val="10"/>
  </w:num>
  <w:num w:numId="28" w16cid:durableId="708719747">
    <w:abstractNumId w:val="9"/>
  </w:num>
  <w:num w:numId="29" w16cid:durableId="1356924285">
    <w:abstractNumId w:val="7"/>
  </w:num>
  <w:num w:numId="30" w16cid:durableId="90125901">
    <w:abstractNumId w:val="6"/>
  </w:num>
  <w:num w:numId="31" w16cid:durableId="1132483108">
    <w:abstractNumId w:val="5"/>
  </w:num>
  <w:num w:numId="32" w16cid:durableId="690377178">
    <w:abstractNumId w:val="4"/>
  </w:num>
  <w:num w:numId="33" w16cid:durableId="2109109509">
    <w:abstractNumId w:val="8"/>
  </w:num>
  <w:num w:numId="34" w16cid:durableId="1510757969">
    <w:abstractNumId w:val="3"/>
  </w:num>
  <w:num w:numId="35" w16cid:durableId="661352077">
    <w:abstractNumId w:val="2"/>
  </w:num>
  <w:num w:numId="36" w16cid:durableId="2129739307">
    <w:abstractNumId w:val="1"/>
  </w:num>
  <w:num w:numId="37" w16cid:durableId="69816865">
    <w:abstractNumId w:val="0"/>
  </w:num>
  <w:num w:numId="38" w16cid:durableId="571699045">
    <w:abstractNumId w:val="24"/>
  </w:num>
  <w:num w:numId="39" w16cid:durableId="125511143">
    <w:abstractNumId w:val="15"/>
  </w:num>
  <w:num w:numId="40" w16cid:durableId="478572218">
    <w:abstractNumId w:val="38"/>
  </w:num>
  <w:num w:numId="41" w16cid:durableId="222837505">
    <w:abstractNumId w:val="23"/>
  </w:num>
  <w:num w:numId="42" w16cid:durableId="208617472">
    <w:abstractNumId w:val="28"/>
  </w:num>
  <w:num w:numId="43" w16cid:durableId="273944630">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95"/>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atum" w:val="40660,6725902662"/>
    <w:docVar w:name="DatumDMS" w:val="27-04-2011"/>
    <w:docVar w:name="DynamicLogoEnabled" w:val="Yes"/>
    <w:docVar w:name="KopStijl" w:val="Kop 1"/>
    <w:docVar w:name="kopVrij1" w:val="Opsteller"/>
    <w:docVar w:name="kopVrij2" w:val="Beheerder"/>
    <w:docVar w:name="kopVrij3" w:val="Opdrachtgever"/>
    <w:docVar w:name="MD_CreationDocumentClientVersion" w:val="3.5.6.537"/>
    <w:docVar w:name="MD_CreationProjectVersion" w:val="4.2.927 Final"/>
    <w:docVar w:name="MD_CreationWindowsLanguage" w:val="1043"/>
    <w:docVar w:name="MD_CreationWindowsVersion" w:val="5.1.2600 Service Pack 3"/>
    <w:docVar w:name="MD_CreationWordLanguage" w:val="2057"/>
    <w:docVar w:name="MD_CreationWordVersion" w:val="11.0"/>
    <w:docVar w:name="MD_DocumentLanguage" w:val="1043"/>
    <w:docVar w:name="MD_LastModifiedDocumentClientVersion" w:val="3.5.6.537"/>
    <w:docVar w:name="MD_LastModifiedProjectVersion" w:val="4.2.927 Final"/>
    <w:docVar w:name="MD_LastModifiedWindowsLanguage" w:val="1043"/>
    <w:docVar w:name="MD_LastModifiedWindowsVersion" w:val="5.1.2600 Service Pack 3"/>
    <w:docVar w:name="MD_LastModifiedWordLanguage" w:val="2057"/>
    <w:docVar w:name="MD_LastModifiedWordVersion" w:val="11.0"/>
    <w:docVar w:name="MD_PapertypeIsPrePrint" w:val="N"/>
    <w:docVar w:name="MD_Projectname" w:val="Erasmus MC"/>
    <w:docVar w:name="MD_SystemID" w:val="{ED23229B-B96A-440D-BBDC-D0BDEC675431}"/>
    <w:docVar w:name="MD_TemplateName" w:val="Rapport"/>
    <w:docVar w:name="ReuseAvailable" w:val="Yes"/>
    <w:docVar w:name="ReuseVersion" w:val="1"/>
    <w:docVar w:name="Titel" w:val="Merk- en naambeleid Erasmus MC"/>
    <w:docVar w:name="Versie" w:val="Definitief (versie 2, mei 2011)"/>
    <w:docVar w:name="Vrij1" w:val="Pauline Roodenburg (Communicatie)"/>
    <w:docVar w:name="Vrij2" w:val="Pauline Roodenburg (Communicatie)"/>
    <w:docVar w:name="Vrij3" w:val="Raad van Bestuur"/>
  </w:docVars>
  <w:rsids>
    <w:rsidRoot w:val="007A1DAD"/>
    <w:rsid w:val="00001331"/>
    <w:rsid w:val="0000265F"/>
    <w:rsid w:val="0000286C"/>
    <w:rsid w:val="00007F80"/>
    <w:rsid w:val="0001152D"/>
    <w:rsid w:val="00014F1F"/>
    <w:rsid w:val="000174BF"/>
    <w:rsid w:val="000209E1"/>
    <w:rsid w:val="00030EBE"/>
    <w:rsid w:val="00040591"/>
    <w:rsid w:val="00047886"/>
    <w:rsid w:val="0005359D"/>
    <w:rsid w:val="000570F9"/>
    <w:rsid w:val="000628EE"/>
    <w:rsid w:val="000629F5"/>
    <w:rsid w:val="00065399"/>
    <w:rsid w:val="00067E10"/>
    <w:rsid w:val="00071077"/>
    <w:rsid w:val="000777D4"/>
    <w:rsid w:val="00077899"/>
    <w:rsid w:val="00083068"/>
    <w:rsid w:val="000830FF"/>
    <w:rsid w:val="00084950"/>
    <w:rsid w:val="00091AD5"/>
    <w:rsid w:val="000A1F75"/>
    <w:rsid w:val="000A37C6"/>
    <w:rsid w:val="000B4CFC"/>
    <w:rsid w:val="000B687F"/>
    <w:rsid w:val="000C1E95"/>
    <w:rsid w:val="000D5991"/>
    <w:rsid w:val="000D7EED"/>
    <w:rsid w:val="000E34B6"/>
    <w:rsid w:val="00102EF7"/>
    <w:rsid w:val="00112553"/>
    <w:rsid w:val="001150FC"/>
    <w:rsid w:val="001223C9"/>
    <w:rsid w:val="00122DB2"/>
    <w:rsid w:val="00123F9B"/>
    <w:rsid w:val="00131384"/>
    <w:rsid w:val="00151B8D"/>
    <w:rsid w:val="001525B5"/>
    <w:rsid w:val="001534C0"/>
    <w:rsid w:val="00153575"/>
    <w:rsid w:val="00165401"/>
    <w:rsid w:val="00167B00"/>
    <w:rsid w:val="00175FCD"/>
    <w:rsid w:val="00177D59"/>
    <w:rsid w:val="00182590"/>
    <w:rsid w:val="00187590"/>
    <w:rsid w:val="001900E6"/>
    <w:rsid w:val="001932BB"/>
    <w:rsid w:val="001B7DCE"/>
    <w:rsid w:val="001C1F73"/>
    <w:rsid w:val="001D1813"/>
    <w:rsid w:val="001D2E4E"/>
    <w:rsid w:val="001D4DD7"/>
    <w:rsid w:val="001D554B"/>
    <w:rsid w:val="001E2972"/>
    <w:rsid w:val="001E45E8"/>
    <w:rsid w:val="001F2350"/>
    <w:rsid w:val="001F2436"/>
    <w:rsid w:val="001F3894"/>
    <w:rsid w:val="001F52F8"/>
    <w:rsid w:val="0020308C"/>
    <w:rsid w:val="00207BAD"/>
    <w:rsid w:val="00212251"/>
    <w:rsid w:val="002152BD"/>
    <w:rsid w:val="00221447"/>
    <w:rsid w:val="00241526"/>
    <w:rsid w:val="00250022"/>
    <w:rsid w:val="0025234B"/>
    <w:rsid w:val="00264741"/>
    <w:rsid w:val="00265EDE"/>
    <w:rsid w:val="00267ACD"/>
    <w:rsid w:val="00270119"/>
    <w:rsid w:val="00270B75"/>
    <w:rsid w:val="002744ED"/>
    <w:rsid w:val="00280202"/>
    <w:rsid w:val="002816B5"/>
    <w:rsid w:val="00281B49"/>
    <w:rsid w:val="002820BD"/>
    <w:rsid w:val="00284A9B"/>
    <w:rsid w:val="00285DA9"/>
    <w:rsid w:val="002871E6"/>
    <w:rsid w:val="002926B0"/>
    <w:rsid w:val="002930E9"/>
    <w:rsid w:val="00294840"/>
    <w:rsid w:val="0029506B"/>
    <w:rsid w:val="00297E4A"/>
    <w:rsid w:val="002B0CE6"/>
    <w:rsid w:val="002B19E2"/>
    <w:rsid w:val="002B464D"/>
    <w:rsid w:val="002C102A"/>
    <w:rsid w:val="002C3377"/>
    <w:rsid w:val="002C4F0B"/>
    <w:rsid w:val="002C67AE"/>
    <w:rsid w:val="002CC7D2"/>
    <w:rsid w:val="002E7CB0"/>
    <w:rsid w:val="002F3C06"/>
    <w:rsid w:val="002F49FB"/>
    <w:rsid w:val="002F5ADA"/>
    <w:rsid w:val="002F69C2"/>
    <w:rsid w:val="002F7C94"/>
    <w:rsid w:val="00300983"/>
    <w:rsid w:val="00312BBD"/>
    <w:rsid w:val="0031608F"/>
    <w:rsid w:val="00322691"/>
    <w:rsid w:val="0032359B"/>
    <w:rsid w:val="00324740"/>
    <w:rsid w:val="003415E2"/>
    <w:rsid w:val="0035400E"/>
    <w:rsid w:val="00355F06"/>
    <w:rsid w:val="00361BB3"/>
    <w:rsid w:val="00363C34"/>
    <w:rsid w:val="00367C05"/>
    <w:rsid w:val="00376A31"/>
    <w:rsid w:val="00377630"/>
    <w:rsid w:val="003802C3"/>
    <w:rsid w:val="00382FD9"/>
    <w:rsid w:val="0038479F"/>
    <w:rsid w:val="00385089"/>
    <w:rsid w:val="0039202B"/>
    <w:rsid w:val="003A177E"/>
    <w:rsid w:val="003A5144"/>
    <w:rsid w:val="003B0C0A"/>
    <w:rsid w:val="003B1AA1"/>
    <w:rsid w:val="003C13E9"/>
    <w:rsid w:val="003C3847"/>
    <w:rsid w:val="003C7BCC"/>
    <w:rsid w:val="003D625C"/>
    <w:rsid w:val="003E0283"/>
    <w:rsid w:val="003E4933"/>
    <w:rsid w:val="003E54B8"/>
    <w:rsid w:val="003E61F5"/>
    <w:rsid w:val="003E66C4"/>
    <w:rsid w:val="003F24A3"/>
    <w:rsid w:val="003F276D"/>
    <w:rsid w:val="003F7757"/>
    <w:rsid w:val="00402EC7"/>
    <w:rsid w:val="00411EC6"/>
    <w:rsid w:val="00415A3D"/>
    <w:rsid w:val="004171D5"/>
    <w:rsid w:val="0041782F"/>
    <w:rsid w:val="00430E13"/>
    <w:rsid w:val="00432451"/>
    <w:rsid w:val="0044632B"/>
    <w:rsid w:val="00450DFC"/>
    <w:rsid w:val="00452CBD"/>
    <w:rsid w:val="00459683"/>
    <w:rsid w:val="00460412"/>
    <w:rsid w:val="004668E6"/>
    <w:rsid w:val="00466B5F"/>
    <w:rsid w:val="00466CB0"/>
    <w:rsid w:val="004680D7"/>
    <w:rsid w:val="00473B11"/>
    <w:rsid w:val="004811BA"/>
    <w:rsid w:val="00486FC4"/>
    <w:rsid w:val="004907FE"/>
    <w:rsid w:val="00491C5A"/>
    <w:rsid w:val="00496515"/>
    <w:rsid w:val="004A0EFB"/>
    <w:rsid w:val="004A3444"/>
    <w:rsid w:val="004B1071"/>
    <w:rsid w:val="004C2E8B"/>
    <w:rsid w:val="004C5AAA"/>
    <w:rsid w:val="004D4366"/>
    <w:rsid w:val="004D6B2F"/>
    <w:rsid w:val="004D761E"/>
    <w:rsid w:val="004D78E2"/>
    <w:rsid w:val="004E3F2B"/>
    <w:rsid w:val="004F144C"/>
    <w:rsid w:val="004F1CDA"/>
    <w:rsid w:val="004F446E"/>
    <w:rsid w:val="00501CA8"/>
    <w:rsid w:val="00506A76"/>
    <w:rsid w:val="005115E6"/>
    <w:rsid w:val="00516EF3"/>
    <w:rsid w:val="0051C00C"/>
    <w:rsid w:val="00521B7B"/>
    <w:rsid w:val="00530D55"/>
    <w:rsid w:val="00534DF8"/>
    <w:rsid w:val="005354F2"/>
    <w:rsid w:val="00535ECF"/>
    <w:rsid w:val="00540EEC"/>
    <w:rsid w:val="00556F41"/>
    <w:rsid w:val="00564AEB"/>
    <w:rsid w:val="00584B3A"/>
    <w:rsid w:val="005909F1"/>
    <w:rsid w:val="005A65DE"/>
    <w:rsid w:val="005B266A"/>
    <w:rsid w:val="005B566C"/>
    <w:rsid w:val="005B7EC7"/>
    <w:rsid w:val="005C6F70"/>
    <w:rsid w:val="005E4BEA"/>
    <w:rsid w:val="005E6B13"/>
    <w:rsid w:val="0060443C"/>
    <w:rsid w:val="00606E5D"/>
    <w:rsid w:val="00612C93"/>
    <w:rsid w:val="006135B0"/>
    <w:rsid w:val="00614552"/>
    <w:rsid w:val="0061516A"/>
    <w:rsid w:val="006160F1"/>
    <w:rsid w:val="00620205"/>
    <w:rsid w:val="00622452"/>
    <w:rsid w:val="00623DB4"/>
    <w:rsid w:val="00623F44"/>
    <w:rsid w:val="00626F0D"/>
    <w:rsid w:val="00634916"/>
    <w:rsid w:val="00634B84"/>
    <w:rsid w:val="00637418"/>
    <w:rsid w:val="006466DE"/>
    <w:rsid w:val="0064EFBA"/>
    <w:rsid w:val="006516A1"/>
    <w:rsid w:val="006517EA"/>
    <w:rsid w:val="00652F79"/>
    <w:rsid w:val="00665C90"/>
    <w:rsid w:val="006665C0"/>
    <w:rsid w:val="00673EC3"/>
    <w:rsid w:val="0067709D"/>
    <w:rsid w:val="00677B26"/>
    <w:rsid w:val="0068696C"/>
    <w:rsid w:val="006875B2"/>
    <w:rsid w:val="00693489"/>
    <w:rsid w:val="0069600C"/>
    <w:rsid w:val="006A112D"/>
    <w:rsid w:val="006A469B"/>
    <w:rsid w:val="006B253C"/>
    <w:rsid w:val="006B5637"/>
    <w:rsid w:val="006B6854"/>
    <w:rsid w:val="006C21CA"/>
    <w:rsid w:val="006C4A32"/>
    <w:rsid w:val="006D004C"/>
    <w:rsid w:val="006D7DC1"/>
    <w:rsid w:val="006E0B8E"/>
    <w:rsid w:val="006E5807"/>
    <w:rsid w:val="006E68C7"/>
    <w:rsid w:val="006F2C41"/>
    <w:rsid w:val="006F2E57"/>
    <w:rsid w:val="006F43DA"/>
    <w:rsid w:val="006F6AD7"/>
    <w:rsid w:val="007027FA"/>
    <w:rsid w:val="007034FD"/>
    <w:rsid w:val="00706225"/>
    <w:rsid w:val="00712A09"/>
    <w:rsid w:val="0072472D"/>
    <w:rsid w:val="0072674D"/>
    <w:rsid w:val="00727134"/>
    <w:rsid w:val="00732349"/>
    <w:rsid w:val="007351EF"/>
    <w:rsid w:val="00736096"/>
    <w:rsid w:val="00740BFB"/>
    <w:rsid w:val="00743B97"/>
    <w:rsid w:val="00762A71"/>
    <w:rsid w:val="0077068F"/>
    <w:rsid w:val="0077728D"/>
    <w:rsid w:val="00777E6C"/>
    <w:rsid w:val="00780BDF"/>
    <w:rsid w:val="00780F8F"/>
    <w:rsid w:val="00782598"/>
    <w:rsid w:val="00792547"/>
    <w:rsid w:val="00795BFF"/>
    <w:rsid w:val="007A19E6"/>
    <w:rsid w:val="007A1DAD"/>
    <w:rsid w:val="007A284A"/>
    <w:rsid w:val="007A3F3B"/>
    <w:rsid w:val="007A7BF3"/>
    <w:rsid w:val="007C0DC0"/>
    <w:rsid w:val="007D3AC2"/>
    <w:rsid w:val="007E3048"/>
    <w:rsid w:val="007E5D3F"/>
    <w:rsid w:val="007E75C8"/>
    <w:rsid w:val="007F042D"/>
    <w:rsid w:val="007F187A"/>
    <w:rsid w:val="007F71BC"/>
    <w:rsid w:val="00800463"/>
    <w:rsid w:val="00802627"/>
    <w:rsid w:val="008038CA"/>
    <w:rsid w:val="00820CD5"/>
    <w:rsid w:val="00824AD3"/>
    <w:rsid w:val="00830780"/>
    <w:rsid w:val="00830AE4"/>
    <w:rsid w:val="0083131B"/>
    <w:rsid w:val="00832043"/>
    <w:rsid w:val="00832B85"/>
    <w:rsid w:val="00833199"/>
    <w:rsid w:val="00833919"/>
    <w:rsid w:val="00835E12"/>
    <w:rsid w:val="00836833"/>
    <w:rsid w:val="00837A2F"/>
    <w:rsid w:val="008409FF"/>
    <w:rsid w:val="00845A95"/>
    <w:rsid w:val="00870ADB"/>
    <w:rsid w:val="00876FCC"/>
    <w:rsid w:val="00880AC1"/>
    <w:rsid w:val="008875E9"/>
    <w:rsid w:val="0088AE00"/>
    <w:rsid w:val="00895D90"/>
    <w:rsid w:val="00895EA3"/>
    <w:rsid w:val="00896C34"/>
    <w:rsid w:val="00896D4B"/>
    <w:rsid w:val="0089745C"/>
    <w:rsid w:val="00897D64"/>
    <w:rsid w:val="008A3942"/>
    <w:rsid w:val="008B0F68"/>
    <w:rsid w:val="008B2893"/>
    <w:rsid w:val="008D1D48"/>
    <w:rsid w:val="008D2454"/>
    <w:rsid w:val="008D286D"/>
    <w:rsid w:val="008E7E32"/>
    <w:rsid w:val="008F0F8D"/>
    <w:rsid w:val="008F21B4"/>
    <w:rsid w:val="008F334B"/>
    <w:rsid w:val="008F3BF5"/>
    <w:rsid w:val="008F6429"/>
    <w:rsid w:val="008F6B32"/>
    <w:rsid w:val="00903AC3"/>
    <w:rsid w:val="0090DB43"/>
    <w:rsid w:val="0091438F"/>
    <w:rsid w:val="009147F0"/>
    <w:rsid w:val="00944755"/>
    <w:rsid w:val="00945E6D"/>
    <w:rsid w:val="00950EA8"/>
    <w:rsid w:val="00953203"/>
    <w:rsid w:val="009556CE"/>
    <w:rsid w:val="00957BA1"/>
    <w:rsid w:val="00970CA2"/>
    <w:rsid w:val="00971473"/>
    <w:rsid w:val="00971826"/>
    <w:rsid w:val="009817D4"/>
    <w:rsid w:val="00982EE8"/>
    <w:rsid w:val="00986293"/>
    <w:rsid w:val="009A1D15"/>
    <w:rsid w:val="009A621A"/>
    <w:rsid w:val="009B7ABB"/>
    <w:rsid w:val="009B7D16"/>
    <w:rsid w:val="009C0B41"/>
    <w:rsid w:val="009C2BEF"/>
    <w:rsid w:val="009D2003"/>
    <w:rsid w:val="009D3ABA"/>
    <w:rsid w:val="009D5BEF"/>
    <w:rsid w:val="009D6283"/>
    <w:rsid w:val="009D7D42"/>
    <w:rsid w:val="009F0EF3"/>
    <w:rsid w:val="009F56CF"/>
    <w:rsid w:val="00A00CB4"/>
    <w:rsid w:val="00A04ACC"/>
    <w:rsid w:val="00A0686A"/>
    <w:rsid w:val="00A12994"/>
    <w:rsid w:val="00A14594"/>
    <w:rsid w:val="00A14B5B"/>
    <w:rsid w:val="00A22963"/>
    <w:rsid w:val="00A23E66"/>
    <w:rsid w:val="00A50F89"/>
    <w:rsid w:val="00A651F0"/>
    <w:rsid w:val="00A67914"/>
    <w:rsid w:val="00A77D75"/>
    <w:rsid w:val="00A86204"/>
    <w:rsid w:val="00A938CC"/>
    <w:rsid w:val="00A95121"/>
    <w:rsid w:val="00A96BCA"/>
    <w:rsid w:val="00A97D2F"/>
    <w:rsid w:val="00AA258C"/>
    <w:rsid w:val="00AA310F"/>
    <w:rsid w:val="00AA5D89"/>
    <w:rsid w:val="00AB06C6"/>
    <w:rsid w:val="00AB1216"/>
    <w:rsid w:val="00AB2B41"/>
    <w:rsid w:val="00AB3779"/>
    <w:rsid w:val="00AB38CF"/>
    <w:rsid w:val="00AB691B"/>
    <w:rsid w:val="00AB6DD8"/>
    <w:rsid w:val="00AC1D7B"/>
    <w:rsid w:val="00AC1E55"/>
    <w:rsid w:val="00AD094F"/>
    <w:rsid w:val="00AD583F"/>
    <w:rsid w:val="00AD75EE"/>
    <w:rsid w:val="00AE3486"/>
    <w:rsid w:val="00B23FE9"/>
    <w:rsid w:val="00B2541C"/>
    <w:rsid w:val="00B31A9C"/>
    <w:rsid w:val="00B32E14"/>
    <w:rsid w:val="00B3326F"/>
    <w:rsid w:val="00B35103"/>
    <w:rsid w:val="00B37D1E"/>
    <w:rsid w:val="00B43DE3"/>
    <w:rsid w:val="00B4500A"/>
    <w:rsid w:val="00B478A6"/>
    <w:rsid w:val="00B47D85"/>
    <w:rsid w:val="00B5318C"/>
    <w:rsid w:val="00B54441"/>
    <w:rsid w:val="00B5522E"/>
    <w:rsid w:val="00B559AA"/>
    <w:rsid w:val="00B63302"/>
    <w:rsid w:val="00B653B4"/>
    <w:rsid w:val="00B7713B"/>
    <w:rsid w:val="00B80B10"/>
    <w:rsid w:val="00B824FE"/>
    <w:rsid w:val="00BA29FE"/>
    <w:rsid w:val="00BB2F5A"/>
    <w:rsid w:val="00BC3A6E"/>
    <w:rsid w:val="00BC7235"/>
    <w:rsid w:val="00BD4EAB"/>
    <w:rsid w:val="00BE2F74"/>
    <w:rsid w:val="00BE5E65"/>
    <w:rsid w:val="00BF4274"/>
    <w:rsid w:val="00BF4F30"/>
    <w:rsid w:val="00BF5936"/>
    <w:rsid w:val="00BFCA23"/>
    <w:rsid w:val="00C0263F"/>
    <w:rsid w:val="00C1073E"/>
    <w:rsid w:val="00C1130D"/>
    <w:rsid w:val="00C15F66"/>
    <w:rsid w:val="00C2313E"/>
    <w:rsid w:val="00C40698"/>
    <w:rsid w:val="00C430B7"/>
    <w:rsid w:val="00C463BF"/>
    <w:rsid w:val="00C46691"/>
    <w:rsid w:val="00C50B7C"/>
    <w:rsid w:val="00C53ABE"/>
    <w:rsid w:val="00C60B5B"/>
    <w:rsid w:val="00C6606F"/>
    <w:rsid w:val="00C676B5"/>
    <w:rsid w:val="00C70114"/>
    <w:rsid w:val="00C70898"/>
    <w:rsid w:val="00C7647E"/>
    <w:rsid w:val="00C81114"/>
    <w:rsid w:val="00C919E4"/>
    <w:rsid w:val="00CA632B"/>
    <w:rsid w:val="00CA779E"/>
    <w:rsid w:val="00CA77E0"/>
    <w:rsid w:val="00CC4C23"/>
    <w:rsid w:val="00CC7B4B"/>
    <w:rsid w:val="00CD0DA0"/>
    <w:rsid w:val="00CE13FC"/>
    <w:rsid w:val="00CE6E98"/>
    <w:rsid w:val="00CF6C83"/>
    <w:rsid w:val="00CF6DEF"/>
    <w:rsid w:val="00D010BD"/>
    <w:rsid w:val="00D036C3"/>
    <w:rsid w:val="00D03AFD"/>
    <w:rsid w:val="00D07021"/>
    <w:rsid w:val="00D204C5"/>
    <w:rsid w:val="00D22F3E"/>
    <w:rsid w:val="00D259F2"/>
    <w:rsid w:val="00D30F8B"/>
    <w:rsid w:val="00D32E97"/>
    <w:rsid w:val="00D3630F"/>
    <w:rsid w:val="00D41A89"/>
    <w:rsid w:val="00D43B93"/>
    <w:rsid w:val="00D47BBC"/>
    <w:rsid w:val="00D47CE9"/>
    <w:rsid w:val="00D52199"/>
    <w:rsid w:val="00D52206"/>
    <w:rsid w:val="00D57F31"/>
    <w:rsid w:val="00D63592"/>
    <w:rsid w:val="00D64CA0"/>
    <w:rsid w:val="00D68196"/>
    <w:rsid w:val="00D73B05"/>
    <w:rsid w:val="00D75E21"/>
    <w:rsid w:val="00D76036"/>
    <w:rsid w:val="00D83686"/>
    <w:rsid w:val="00D85DD1"/>
    <w:rsid w:val="00D8716D"/>
    <w:rsid w:val="00D93666"/>
    <w:rsid w:val="00D939EF"/>
    <w:rsid w:val="00D96F90"/>
    <w:rsid w:val="00DA0E95"/>
    <w:rsid w:val="00DB1F69"/>
    <w:rsid w:val="00DB22B0"/>
    <w:rsid w:val="00DB2FE6"/>
    <w:rsid w:val="00DB5461"/>
    <w:rsid w:val="00DB739A"/>
    <w:rsid w:val="00DC3CA8"/>
    <w:rsid w:val="00DC4F1F"/>
    <w:rsid w:val="00DC5219"/>
    <w:rsid w:val="00DC654A"/>
    <w:rsid w:val="00DC69B7"/>
    <w:rsid w:val="00DD12EA"/>
    <w:rsid w:val="00DE186D"/>
    <w:rsid w:val="00DE2735"/>
    <w:rsid w:val="00DE7966"/>
    <w:rsid w:val="00DF2119"/>
    <w:rsid w:val="00DF21C8"/>
    <w:rsid w:val="00DF2FC2"/>
    <w:rsid w:val="00DF7586"/>
    <w:rsid w:val="00E00607"/>
    <w:rsid w:val="00E0231D"/>
    <w:rsid w:val="00E06972"/>
    <w:rsid w:val="00E07ED0"/>
    <w:rsid w:val="00E11F15"/>
    <w:rsid w:val="00E12319"/>
    <w:rsid w:val="00E17C99"/>
    <w:rsid w:val="00E27F24"/>
    <w:rsid w:val="00E3102C"/>
    <w:rsid w:val="00E43224"/>
    <w:rsid w:val="00E5092A"/>
    <w:rsid w:val="00E50D1B"/>
    <w:rsid w:val="00E523C0"/>
    <w:rsid w:val="00E53B4E"/>
    <w:rsid w:val="00E55514"/>
    <w:rsid w:val="00E557A6"/>
    <w:rsid w:val="00E56940"/>
    <w:rsid w:val="00E56E03"/>
    <w:rsid w:val="00E6322B"/>
    <w:rsid w:val="00E63D0B"/>
    <w:rsid w:val="00E67880"/>
    <w:rsid w:val="00E67D51"/>
    <w:rsid w:val="00E82F72"/>
    <w:rsid w:val="00E90CAB"/>
    <w:rsid w:val="00E9187E"/>
    <w:rsid w:val="00EA2E15"/>
    <w:rsid w:val="00EA4951"/>
    <w:rsid w:val="00EAEBDB"/>
    <w:rsid w:val="00EB678F"/>
    <w:rsid w:val="00EC2F28"/>
    <w:rsid w:val="00EC42FB"/>
    <w:rsid w:val="00EC4F6C"/>
    <w:rsid w:val="00EC720E"/>
    <w:rsid w:val="00ED088E"/>
    <w:rsid w:val="00ED26D6"/>
    <w:rsid w:val="00ED4009"/>
    <w:rsid w:val="00EE49C0"/>
    <w:rsid w:val="00EE4B79"/>
    <w:rsid w:val="00EE5626"/>
    <w:rsid w:val="00EE592F"/>
    <w:rsid w:val="00EE6198"/>
    <w:rsid w:val="00EF3A5B"/>
    <w:rsid w:val="00EF5E41"/>
    <w:rsid w:val="00F01576"/>
    <w:rsid w:val="00F105EB"/>
    <w:rsid w:val="00F20F29"/>
    <w:rsid w:val="00F24005"/>
    <w:rsid w:val="00F32675"/>
    <w:rsid w:val="00F36303"/>
    <w:rsid w:val="00F3DEEF"/>
    <w:rsid w:val="00F41880"/>
    <w:rsid w:val="00F44999"/>
    <w:rsid w:val="00F47022"/>
    <w:rsid w:val="00F478A8"/>
    <w:rsid w:val="00F4A06C"/>
    <w:rsid w:val="00F55953"/>
    <w:rsid w:val="00F61C95"/>
    <w:rsid w:val="00F65A2D"/>
    <w:rsid w:val="00F663BB"/>
    <w:rsid w:val="00F718AB"/>
    <w:rsid w:val="00F71F78"/>
    <w:rsid w:val="00F72003"/>
    <w:rsid w:val="00F8532B"/>
    <w:rsid w:val="00F92C03"/>
    <w:rsid w:val="00F94E0D"/>
    <w:rsid w:val="00F97A2C"/>
    <w:rsid w:val="00FA2E94"/>
    <w:rsid w:val="00FA4717"/>
    <w:rsid w:val="00FB0429"/>
    <w:rsid w:val="00FB2665"/>
    <w:rsid w:val="00FB307F"/>
    <w:rsid w:val="00FB58FB"/>
    <w:rsid w:val="00FC18AC"/>
    <w:rsid w:val="00FC4DA9"/>
    <w:rsid w:val="00FC76EA"/>
    <w:rsid w:val="00FD171A"/>
    <w:rsid w:val="00FF09DC"/>
    <w:rsid w:val="00FF3F54"/>
    <w:rsid w:val="0100C49C"/>
    <w:rsid w:val="011A8E0D"/>
    <w:rsid w:val="011A9CF6"/>
    <w:rsid w:val="01267688"/>
    <w:rsid w:val="012D0F46"/>
    <w:rsid w:val="01302370"/>
    <w:rsid w:val="013593AD"/>
    <w:rsid w:val="01657BAF"/>
    <w:rsid w:val="01709BB8"/>
    <w:rsid w:val="01872B93"/>
    <w:rsid w:val="018EE5C4"/>
    <w:rsid w:val="019F7903"/>
    <w:rsid w:val="019F8879"/>
    <w:rsid w:val="01ADEEC9"/>
    <w:rsid w:val="01EAE4AD"/>
    <w:rsid w:val="01F0B684"/>
    <w:rsid w:val="020D870A"/>
    <w:rsid w:val="021942F5"/>
    <w:rsid w:val="021B1CB8"/>
    <w:rsid w:val="02200324"/>
    <w:rsid w:val="022EEFB1"/>
    <w:rsid w:val="02420107"/>
    <w:rsid w:val="024E9A30"/>
    <w:rsid w:val="0282D9A2"/>
    <w:rsid w:val="0291B7DE"/>
    <w:rsid w:val="02989ABA"/>
    <w:rsid w:val="02AA8A35"/>
    <w:rsid w:val="02D4B8ED"/>
    <w:rsid w:val="02E585FE"/>
    <w:rsid w:val="02F44056"/>
    <w:rsid w:val="0305FC80"/>
    <w:rsid w:val="03159C7E"/>
    <w:rsid w:val="0322FBF4"/>
    <w:rsid w:val="03244962"/>
    <w:rsid w:val="03330899"/>
    <w:rsid w:val="036A6082"/>
    <w:rsid w:val="0371D193"/>
    <w:rsid w:val="03726839"/>
    <w:rsid w:val="038DE396"/>
    <w:rsid w:val="03A53081"/>
    <w:rsid w:val="03A734F0"/>
    <w:rsid w:val="03AD7964"/>
    <w:rsid w:val="03BB2129"/>
    <w:rsid w:val="03C0E93F"/>
    <w:rsid w:val="03C89B21"/>
    <w:rsid w:val="03D07CFB"/>
    <w:rsid w:val="03DEF7AF"/>
    <w:rsid w:val="03EABD78"/>
    <w:rsid w:val="03EB5954"/>
    <w:rsid w:val="03EC0435"/>
    <w:rsid w:val="03ED74BB"/>
    <w:rsid w:val="03F5D92E"/>
    <w:rsid w:val="04168BA6"/>
    <w:rsid w:val="041E5771"/>
    <w:rsid w:val="0420794E"/>
    <w:rsid w:val="042E7327"/>
    <w:rsid w:val="043167D7"/>
    <w:rsid w:val="044504D0"/>
    <w:rsid w:val="044C00CB"/>
    <w:rsid w:val="046B1B9C"/>
    <w:rsid w:val="046E6731"/>
    <w:rsid w:val="04894D20"/>
    <w:rsid w:val="04A0921C"/>
    <w:rsid w:val="04A44102"/>
    <w:rsid w:val="04AEF045"/>
    <w:rsid w:val="04BB1B44"/>
    <w:rsid w:val="04BC8AC7"/>
    <w:rsid w:val="04D9995C"/>
    <w:rsid w:val="04E17CBA"/>
    <w:rsid w:val="04EC719E"/>
    <w:rsid w:val="04FF5C5D"/>
    <w:rsid w:val="051DBA22"/>
    <w:rsid w:val="0525FC9E"/>
    <w:rsid w:val="05343FD5"/>
    <w:rsid w:val="054C3E14"/>
    <w:rsid w:val="05535D5E"/>
    <w:rsid w:val="0554C77E"/>
    <w:rsid w:val="05617E9F"/>
    <w:rsid w:val="05757982"/>
    <w:rsid w:val="05768E78"/>
    <w:rsid w:val="05952D38"/>
    <w:rsid w:val="05A47DCE"/>
    <w:rsid w:val="05BE1270"/>
    <w:rsid w:val="05C2546E"/>
    <w:rsid w:val="05C4C95F"/>
    <w:rsid w:val="05C655FD"/>
    <w:rsid w:val="05C959C9"/>
    <w:rsid w:val="05E22AF7"/>
    <w:rsid w:val="05E4C562"/>
    <w:rsid w:val="05EAD5A4"/>
    <w:rsid w:val="05ED0F17"/>
    <w:rsid w:val="06034995"/>
    <w:rsid w:val="060C7FAA"/>
    <w:rsid w:val="0611BD9E"/>
    <w:rsid w:val="061925B5"/>
    <w:rsid w:val="06201ACF"/>
    <w:rsid w:val="063A3773"/>
    <w:rsid w:val="063AF00D"/>
    <w:rsid w:val="0640303C"/>
    <w:rsid w:val="0657B4DC"/>
    <w:rsid w:val="066D6D25"/>
    <w:rsid w:val="067D35D6"/>
    <w:rsid w:val="06836C53"/>
    <w:rsid w:val="06844A9A"/>
    <w:rsid w:val="06A45193"/>
    <w:rsid w:val="06C85911"/>
    <w:rsid w:val="06C8DCA9"/>
    <w:rsid w:val="06D1665B"/>
    <w:rsid w:val="0723EC34"/>
    <w:rsid w:val="07269D6D"/>
    <w:rsid w:val="072BB6BA"/>
    <w:rsid w:val="072ED5A4"/>
    <w:rsid w:val="07329F00"/>
    <w:rsid w:val="0763B08C"/>
    <w:rsid w:val="07714A06"/>
    <w:rsid w:val="0788C918"/>
    <w:rsid w:val="078F1139"/>
    <w:rsid w:val="0790C16B"/>
    <w:rsid w:val="07A2AD8F"/>
    <w:rsid w:val="07A5707B"/>
    <w:rsid w:val="07B8F721"/>
    <w:rsid w:val="07C64A58"/>
    <w:rsid w:val="07E3810D"/>
    <w:rsid w:val="07E41371"/>
    <w:rsid w:val="07F11499"/>
    <w:rsid w:val="08220172"/>
    <w:rsid w:val="082B0838"/>
    <w:rsid w:val="083CC3BC"/>
    <w:rsid w:val="08403909"/>
    <w:rsid w:val="0850A868"/>
    <w:rsid w:val="086F1C53"/>
    <w:rsid w:val="087A27F0"/>
    <w:rsid w:val="08842592"/>
    <w:rsid w:val="08B8D965"/>
    <w:rsid w:val="08BD9920"/>
    <w:rsid w:val="08C002BD"/>
    <w:rsid w:val="08D1231E"/>
    <w:rsid w:val="08D73A45"/>
    <w:rsid w:val="08E2D19A"/>
    <w:rsid w:val="08E4EF0B"/>
    <w:rsid w:val="08E5D40C"/>
    <w:rsid w:val="09079DF3"/>
    <w:rsid w:val="090D201D"/>
    <w:rsid w:val="09225703"/>
    <w:rsid w:val="09309C65"/>
    <w:rsid w:val="093A09AC"/>
    <w:rsid w:val="09465970"/>
    <w:rsid w:val="0947AF23"/>
    <w:rsid w:val="09544C00"/>
    <w:rsid w:val="095BD2BF"/>
    <w:rsid w:val="0960057A"/>
    <w:rsid w:val="096E08DF"/>
    <w:rsid w:val="096E4E10"/>
    <w:rsid w:val="097DEF59"/>
    <w:rsid w:val="0989349E"/>
    <w:rsid w:val="09951EA7"/>
    <w:rsid w:val="09998596"/>
    <w:rsid w:val="09B9D410"/>
    <w:rsid w:val="09D68538"/>
    <w:rsid w:val="09E403F3"/>
    <w:rsid w:val="0A025030"/>
    <w:rsid w:val="0A1289C6"/>
    <w:rsid w:val="0A3AE297"/>
    <w:rsid w:val="0A4ED707"/>
    <w:rsid w:val="0A62D3BE"/>
    <w:rsid w:val="0A6EE607"/>
    <w:rsid w:val="0A6F9BB2"/>
    <w:rsid w:val="0A75A7A1"/>
    <w:rsid w:val="0A7A9387"/>
    <w:rsid w:val="0A7B5291"/>
    <w:rsid w:val="0A895C6C"/>
    <w:rsid w:val="0A8ECC18"/>
    <w:rsid w:val="0A9B5203"/>
    <w:rsid w:val="0AD293FB"/>
    <w:rsid w:val="0AE60AA3"/>
    <w:rsid w:val="0AE8E5CD"/>
    <w:rsid w:val="0AE9FC8A"/>
    <w:rsid w:val="0AED60CB"/>
    <w:rsid w:val="0B019872"/>
    <w:rsid w:val="0B0E2F76"/>
    <w:rsid w:val="0B42218C"/>
    <w:rsid w:val="0B472FB9"/>
    <w:rsid w:val="0B49926F"/>
    <w:rsid w:val="0B4AF623"/>
    <w:rsid w:val="0B4B6E3C"/>
    <w:rsid w:val="0B553C54"/>
    <w:rsid w:val="0B6B9EC2"/>
    <w:rsid w:val="0B772B7B"/>
    <w:rsid w:val="0B87F853"/>
    <w:rsid w:val="0B9AF32E"/>
    <w:rsid w:val="0B9C9399"/>
    <w:rsid w:val="0BB60379"/>
    <w:rsid w:val="0BC18A1F"/>
    <w:rsid w:val="0BE3CACB"/>
    <w:rsid w:val="0BE51E7D"/>
    <w:rsid w:val="0BE69CA6"/>
    <w:rsid w:val="0BE776F4"/>
    <w:rsid w:val="0BED9DD5"/>
    <w:rsid w:val="0BFF3278"/>
    <w:rsid w:val="0C0F015F"/>
    <w:rsid w:val="0C13D4CD"/>
    <w:rsid w:val="0C1F7520"/>
    <w:rsid w:val="0C349793"/>
    <w:rsid w:val="0C4784B5"/>
    <w:rsid w:val="0C532ABD"/>
    <w:rsid w:val="0C5BAF9E"/>
    <w:rsid w:val="0C5FDB58"/>
    <w:rsid w:val="0C6A71DE"/>
    <w:rsid w:val="0C708BF0"/>
    <w:rsid w:val="0C81DB04"/>
    <w:rsid w:val="0C8A8486"/>
    <w:rsid w:val="0C9D3D8F"/>
    <w:rsid w:val="0CA7354B"/>
    <w:rsid w:val="0CAC9BDE"/>
    <w:rsid w:val="0CB5901B"/>
    <w:rsid w:val="0CBAD0D0"/>
    <w:rsid w:val="0CC1F08B"/>
    <w:rsid w:val="0CC56A3E"/>
    <w:rsid w:val="0CC6E673"/>
    <w:rsid w:val="0CCCA18A"/>
    <w:rsid w:val="0CCEA875"/>
    <w:rsid w:val="0CD7ED2A"/>
    <w:rsid w:val="0CDA393E"/>
    <w:rsid w:val="0CDDB540"/>
    <w:rsid w:val="0CEAD60F"/>
    <w:rsid w:val="0CF72A02"/>
    <w:rsid w:val="0D0996D2"/>
    <w:rsid w:val="0D14D027"/>
    <w:rsid w:val="0D1E9936"/>
    <w:rsid w:val="0D28A08C"/>
    <w:rsid w:val="0D315EBD"/>
    <w:rsid w:val="0D3DFB7E"/>
    <w:rsid w:val="0D567484"/>
    <w:rsid w:val="0D729C48"/>
    <w:rsid w:val="0D83DB01"/>
    <w:rsid w:val="0D9AF83E"/>
    <w:rsid w:val="0DB00DE9"/>
    <w:rsid w:val="0DB51792"/>
    <w:rsid w:val="0DB6BD7A"/>
    <w:rsid w:val="0DBD2D6B"/>
    <w:rsid w:val="0DBDBE12"/>
    <w:rsid w:val="0DCB38B5"/>
    <w:rsid w:val="0DD88661"/>
    <w:rsid w:val="0DE0DD4F"/>
    <w:rsid w:val="0DEEB533"/>
    <w:rsid w:val="0DEEFB1E"/>
    <w:rsid w:val="0DF6A922"/>
    <w:rsid w:val="0E08AAE7"/>
    <w:rsid w:val="0E09F3D3"/>
    <w:rsid w:val="0E0F19DF"/>
    <w:rsid w:val="0E0FB70C"/>
    <w:rsid w:val="0E2362FC"/>
    <w:rsid w:val="0E2BE270"/>
    <w:rsid w:val="0E2D9E56"/>
    <w:rsid w:val="0E2F9932"/>
    <w:rsid w:val="0E4EF24D"/>
    <w:rsid w:val="0E55AD76"/>
    <w:rsid w:val="0E711E3B"/>
    <w:rsid w:val="0E8D76F3"/>
    <w:rsid w:val="0E929449"/>
    <w:rsid w:val="0E98CDF1"/>
    <w:rsid w:val="0EB117A8"/>
    <w:rsid w:val="0EB1EEC9"/>
    <w:rsid w:val="0EBA1C89"/>
    <w:rsid w:val="0EBCC964"/>
    <w:rsid w:val="0EBDC680"/>
    <w:rsid w:val="0EC79EF7"/>
    <w:rsid w:val="0ED6C540"/>
    <w:rsid w:val="0EDFBDA4"/>
    <w:rsid w:val="0EE462EA"/>
    <w:rsid w:val="0EE80181"/>
    <w:rsid w:val="0EF201C4"/>
    <w:rsid w:val="0EF85C83"/>
    <w:rsid w:val="0F0E316E"/>
    <w:rsid w:val="0F1BFB98"/>
    <w:rsid w:val="0F2F4A1A"/>
    <w:rsid w:val="0F36C89F"/>
    <w:rsid w:val="0F4A51B1"/>
    <w:rsid w:val="0F4D8245"/>
    <w:rsid w:val="0F6515D4"/>
    <w:rsid w:val="0F6A899A"/>
    <w:rsid w:val="0F6E6126"/>
    <w:rsid w:val="0F83E982"/>
    <w:rsid w:val="0F905BC4"/>
    <w:rsid w:val="0FA026FF"/>
    <w:rsid w:val="0FA0604B"/>
    <w:rsid w:val="0FA36162"/>
    <w:rsid w:val="0FA6EBF8"/>
    <w:rsid w:val="0FAA2BDB"/>
    <w:rsid w:val="0FAC03A6"/>
    <w:rsid w:val="0FBBBFB5"/>
    <w:rsid w:val="0FC5C020"/>
    <w:rsid w:val="0FCBFF79"/>
    <w:rsid w:val="0FDCE86A"/>
    <w:rsid w:val="10145A71"/>
    <w:rsid w:val="101914E0"/>
    <w:rsid w:val="101CF1C0"/>
    <w:rsid w:val="104D542A"/>
    <w:rsid w:val="107176B4"/>
    <w:rsid w:val="10743676"/>
    <w:rsid w:val="107E7E3C"/>
    <w:rsid w:val="10820E41"/>
    <w:rsid w:val="109B5BAB"/>
    <w:rsid w:val="10BD4042"/>
    <w:rsid w:val="10F47744"/>
    <w:rsid w:val="10FD0653"/>
    <w:rsid w:val="11040F0F"/>
    <w:rsid w:val="110FEADF"/>
    <w:rsid w:val="11149E04"/>
    <w:rsid w:val="111AF5D8"/>
    <w:rsid w:val="1127221B"/>
    <w:rsid w:val="1135E877"/>
    <w:rsid w:val="1147AEBE"/>
    <w:rsid w:val="11598FBD"/>
    <w:rsid w:val="117035DD"/>
    <w:rsid w:val="1189D2F8"/>
    <w:rsid w:val="118C3770"/>
    <w:rsid w:val="1193CECB"/>
    <w:rsid w:val="1197B3CC"/>
    <w:rsid w:val="11A6BD76"/>
    <w:rsid w:val="11D6F53E"/>
    <w:rsid w:val="11D79D0F"/>
    <w:rsid w:val="11E5A134"/>
    <w:rsid w:val="11E726B9"/>
    <w:rsid w:val="11F422CE"/>
    <w:rsid w:val="11FF2BB4"/>
    <w:rsid w:val="120C1CA0"/>
    <w:rsid w:val="120FC675"/>
    <w:rsid w:val="1235854A"/>
    <w:rsid w:val="123A5E47"/>
    <w:rsid w:val="1241D9E8"/>
    <w:rsid w:val="1244C7F8"/>
    <w:rsid w:val="124A2501"/>
    <w:rsid w:val="125D7FAA"/>
    <w:rsid w:val="126DA5C4"/>
    <w:rsid w:val="12731744"/>
    <w:rsid w:val="12767455"/>
    <w:rsid w:val="1285DF10"/>
    <w:rsid w:val="129CB696"/>
    <w:rsid w:val="12BEE6B5"/>
    <w:rsid w:val="12C26C41"/>
    <w:rsid w:val="13204481"/>
    <w:rsid w:val="1323671B"/>
    <w:rsid w:val="134D0E0B"/>
    <w:rsid w:val="135BBAEB"/>
    <w:rsid w:val="137179B7"/>
    <w:rsid w:val="138D5946"/>
    <w:rsid w:val="1390D94B"/>
    <w:rsid w:val="13943D3C"/>
    <w:rsid w:val="1399C4DB"/>
    <w:rsid w:val="139C15A9"/>
    <w:rsid w:val="13A09559"/>
    <w:rsid w:val="13C09BDB"/>
    <w:rsid w:val="13D77BD5"/>
    <w:rsid w:val="13F6DB9F"/>
    <w:rsid w:val="14081070"/>
    <w:rsid w:val="140B330E"/>
    <w:rsid w:val="140CE5CB"/>
    <w:rsid w:val="14107CEE"/>
    <w:rsid w:val="142931A0"/>
    <w:rsid w:val="142DC7BD"/>
    <w:rsid w:val="142E3622"/>
    <w:rsid w:val="144EF49E"/>
    <w:rsid w:val="1474073A"/>
    <w:rsid w:val="1476F185"/>
    <w:rsid w:val="1477D7B2"/>
    <w:rsid w:val="147A2496"/>
    <w:rsid w:val="148A4A9F"/>
    <w:rsid w:val="148D83C0"/>
    <w:rsid w:val="14AD671A"/>
    <w:rsid w:val="14BA8293"/>
    <w:rsid w:val="14C7A355"/>
    <w:rsid w:val="14CF62B8"/>
    <w:rsid w:val="14ED40C1"/>
    <w:rsid w:val="14FA528F"/>
    <w:rsid w:val="15026FA8"/>
    <w:rsid w:val="15037CC8"/>
    <w:rsid w:val="1506DA02"/>
    <w:rsid w:val="150C5A4F"/>
    <w:rsid w:val="15100B8D"/>
    <w:rsid w:val="1510B716"/>
    <w:rsid w:val="151E0B45"/>
    <w:rsid w:val="1534BCAB"/>
    <w:rsid w:val="154381F7"/>
    <w:rsid w:val="15482BC4"/>
    <w:rsid w:val="156FDA80"/>
    <w:rsid w:val="1574FECA"/>
    <w:rsid w:val="1589F171"/>
    <w:rsid w:val="158EE597"/>
    <w:rsid w:val="1592FF59"/>
    <w:rsid w:val="15992A96"/>
    <w:rsid w:val="15A45775"/>
    <w:rsid w:val="15AB543A"/>
    <w:rsid w:val="15BABB0B"/>
    <w:rsid w:val="15D125C6"/>
    <w:rsid w:val="15EAE976"/>
    <w:rsid w:val="15F182AF"/>
    <w:rsid w:val="160233FC"/>
    <w:rsid w:val="1613A480"/>
    <w:rsid w:val="16196D5F"/>
    <w:rsid w:val="162D2F1C"/>
    <w:rsid w:val="16392F43"/>
    <w:rsid w:val="1648ABC5"/>
    <w:rsid w:val="1650C0D4"/>
    <w:rsid w:val="16607850"/>
    <w:rsid w:val="1677C3A9"/>
    <w:rsid w:val="167EA710"/>
    <w:rsid w:val="16805D87"/>
    <w:rsid w:val="16AD113C"/>
    <w:rsid w:val="16BB0452"/>
    <w:rsid w:val="16C7E2B2"/>
    <w:rsid w:val="16D6FC2C"/>
    <w:rsid w:val="16DE6FB4"/>
    <w:rsid w:val="16E74E2F"/>
    <w:rsid w:val="16FBC8FB"/>
    <w:rsid w:val="1702D129"/>
    <w:rsid w:val="170C9FB4"/>
    <w:rsid w:val="171A1878"/>
    <w:rsid w:val="172D7C75"/>
    <w:rsid w:val="173969A1"/>
    <w:rsid w:val="173C8E14"/>
    <w:rsid w:val="173E0962"/>
    <w:rsid w:val="173FA476"/>
    <w:rsid w:val="174101D6"/>
    <w:rsid w:val="1749362B"/>
    <w:rsid w:val="1749E266"/>
    <w:rsid w:val="17639CB7"/>
    <w:rsid w:val="176718E0"/>
    <w:rsid w:val="176ACA24"/>
    <w:rsid w:val="1771291A"/>
    <w:rsid w:val="177F507A"/>
    <w:rsid w:val="17B6FADE"/>
    <w:rsid w:val="17CEC53A"/>
    <w:rsid w:val="17CF623C"/>
    <w:rsid w:val="17D37342"/>
    <w:rsid w:val="17D9EE09"/>
    <w:rsid w:val="17DFA822"/>
    <w:rsid w:val="17E3312C"/>
    <w:rsid w:val="17EDB356"/>
    <w:rsid w:val="17F003F0"/>
    <w:rsid w:val="17F299C3"/>
    <w:rsid w:val="17F33E3F"/>
    <w:rsid w:val="17F6D83E"/>
    <w:rsid w:val="17FA7542"/>
    <w:rsid w:val="1800EE03"/>
    <w:rsid w:val="18065CDA"/>
    <w:rsid w:val="1813D835"/>
    <w:rsid w:val="181C1B11"/>
    <w:rsid w:val="182CF3A6"/>
    <w:rsid w:val="182FC7FA"/>
    <w:rsid w:val="18467C24"/>
    <w:rsid w:val="1846C1B2"/>
    <w:rsid w:val="1852CED6"/>
    <w:rsid w:val="185E3217"/>
    <w:rsid w:val="186D35FE"/>
    <w:rsid w:val="186FF501"/>
    <w:rsid w:val="1872CDB9"/>
    <w:rsid w:val="188DDAC8"/>
    <w:rsid w:val="1892F5A7"/>
    <w:rsid w:val="18A588DA"/>
    <w:rsid w:val="18AAAF2B"/>
    <w:rsid w:val="18B00551"/>
    <w:rsid w:val="18B94C1C"/>
    <w:rsid w:val="18BC0860"/>
    <w:rsid w:val="18BEAD29"/>
    <w:rsid w:val="18C55CA5"/>
    <w:rsid w:val="18D25B17"/>
    <w:rsid w:val="18DA4F9E"/>
    <w:rsid w:val="1902C402"/>
    <w:rsid w:val="19101BA2"/>
    <w:rsid w:val="192D5999"/>
    <w:rsid w:val="1958630C"/>
    <w:rsid w:val="195F822A"/>
    <w:rsid w:val="198D9485"/>
    <w:rsid w:val="19929F3F"/>
    <w:rsid w:val="19A864B2"/>
    <w:rsid w:val="19B04EC8"/>
    <w:rsid w:val="19B69DA3"/>
    <w:rsid w:val="19CE10A1"/>
    <w:rsid w:val="19D43BA2"/>
    <w:rsid w:val="19DB53CF"/>
    <w:rsid w:val="19F48CB0"/>
    <w:rsid w:val="19F70CB8"/>
    <w:rsid w:val="1A045AD5"/>
    <w:rsid w:val="1A432669"/>
    <w:rsid w:val="1A5AF684"/>
    <w:rsid w:val="1A6DC5DF"/>
    <w:rsid w:val="1AA41AE8"/>
    <w:rsid w:val="1AA5D716"/>
    <w:rsid w:val="1AAD8E42"/>
    <w:rsid w:val="1AAF847A"/>
    <w:rsid w:val="1AC91263"/>
    <w:rsid w:val="1B0E8E93"/>
    <w:rsid w:val="1B1132F4"/>
    <w:rsid w:val="1B35F91C"/>
    <w:rsid w:val="1B4B69A3"/>
    <w:rsid w:val="1B524FF8"/>
    <w:rsid w:val="1B75B6E5"/>
    <w:rsid w:val="1B766473"/>
    <w:rsid w:val="1B869AB3"/>
    <w:rsid w:val="1B943D6A"/>
    <w:rsid w:val="1B951AEA"/>
    <w:rsid w:val="1B97D6B0"/>
    <w:rsid w:val="1BA2B42A"/>
    <w:rsid w:val="1BBEFF1C"/>
    <w:rsid w:val="1BC42021"/>
    <w:rsid w:val="1BCF3A1E"/>
    <w:rsid w:val="1BD3C754"/>
    <w:rsid w:val="1BDA22B1"/>
    <w:rsid w:val="1BF66640"/>
    <w:rsid w:val="1C148B46"/>
    <w:rsid w:val="1C1999E0"/>
    <w:rsid w:val="1C2E3AB8"/>
    <w:rsid w:val="1C6C5B11"/>
    <w:rsid w:val="1C885FE2"/>
    <w:rsid w:val="1C8DF8D1"/>
    <w:rsid w:val="1C940D59"/>
    <w:rsid w:val="1C945BB8"/>
    <w:rsid w:val="1CB868E2"/>
    <w:rsid w:val="1CBE2EB0"/>
    <w:rsid w:val="1CE16AB5"/>
    <w:rsid w:val="1CE18D05"/>
    <w:rsid w:val="1CF7C45D"/>
    <w:rsid w:val="1D1B2644"/>
    <w:rsid w:val="1D2A7C73"/>
    <w:rsid w:val="1D3055A8"/>
    <w:rsid w:val="1D31EB41"/>
    <w:rsid w:val="1D524999"/>
    <w:rsid w:val="1D8D1333"/>
    <w:rsid w:val="1D9D64C8"/>
    <w:rsid w:val="1DBCF6C3"/>
    <w:rsid w:val="1DCA0B19"/>
    <w:rsid w:val="1DCD879D"/>
    <w:rsid w:val="1DCF2D7E"/>
    <w:rsid w:val="1DD6AEFF"/>
    <w:rsid w:val="1DDACD90"/>
    <w:rsid w:val="1DE7B344"/>
    <w:rsid w:val="1DF935B4"/>
    <w:rsid w:val="1E1E98B9"/>
    <w:rsid w:val="1E41F240"/>
    <w:rsid w:val="1E555CCC"/>
    <w:rsid w:val="1E796199"/>
    <w:rsid w:val="1E7BF4E4"/>
    <w:rsid w:val="1E7C7A99"/>
    <w:rsid w:val="1E7D5D66"/>
    <w:rsid w:val="1E87DB52"/>
    <w:rsid w:val="1EC9087D"/>
    <w:rsid w:val="1EDC1F2A"/>
    <w:rsid w:val="1EE88F80"/>
    <w:rsid w:val="1EEB64DF"/>
    <w:rsid w:val="1F18F705"/>
    <w:rsid w:val="1F24AA54"/>
    <w:rsid w:val="1F345F7E"/>
    <w:rsid w:val="1F59DCB5"/>
    <w:rsid w:val="1F6EA6AD"/>
    <w:rsid w:val="1F7DAE7F"/>
    <w:rsid w:val="1F92E36C"/>
    <w:rsid w:val="1FA4F734"/>
    <w:rsid w:val="1FA9C04D"/>
    <w:rsid w:val="1FDF431B"/>
    <w:rsid w:val="1FE0397B"/>
    <w:rsid w:val="1FFF2B09"/>
    <w:rsid w:val="201C537B"/>
    <w:rsid w:val="20393332"/>
    <w:rsid w:val="20441A98"/>
    <w:rsid w:val="204EDF2A"/>
    <w:rsid w:val="208004A3"/>
    <w:rsid w:val="208E65D4"/>
    <w:rsid w:val="20913301"/>
    <w:rsid w:val="209C4752"/>
    <w:rsid w:val="20A0F4C6"/>
    <w:rsid w:val="20A73877"/>
    <w:rsid w:val="20B44BE4"/>
    <w:rsid w:val="20CFBCB9"/>
    <w:rsid w:val="20FE1109"/>
    <w:rsid w:val="21070A29"/>
    <w:rsid w:val="21121E36"/>
    <w:rsid w:val="211CCD7A"/>
    <w:rsid w:val="2138AF7D"/>
    <w:rsid w:val="21436368"/>
    <w:rsid w:val="214C49A2"/>
    <w:rsid w:val="216C5729"/>
    <w:rsid w:val="217E87E8"/>
    <w:rsid w:val="21A54268"/>
    <w:rsid w:val="21AA40C2"/>
    <w:rsid w:val="21B221E6"/>
    <w:rsid w:val="21B62330"/>
    <w:rsid w:val="21C22145"/>
    <w:rsid w:val="21D12CA6"/>
    <w:rsid w:val="21DECB63"/>
    <w:rsid w:val="22203042"/>
    <w:rsid w:val="2228F531"/>
    <w:rsid w:val="222FD226"/>
    <w:rsid w:val="22374D3B"/>
    <w:rsid w:val="2245DE1D"/>
    <w:rsid w:val="226D2D4A"/>
    <w:rsid w:val="227120B1"/>
    <w:rsid w:val="22753DC5"/>
    <w:rsid w:val="227558F4"/>
    <w:rsid w:val="227C9FA5"/>
    <w:rsid w:val="22E47AC6"/>
    <w:rsid w:val="22E89F2A"/>
    <w:rsid w:val="230806EA"/>
    <w:rsid w:val="230EEA48"/>
    <w:rsid w:val="230EF59D"/>
    <w:rsid w:val="2327D076"/>
    <w:rsid w:val="2329E03A"/>
    <w:rsid w:val="23550F8B"/>
    <w:rsid w:val="235F2005"/>
    <w:rsid w:val="236162BD"/>
    <w:rsid w:val="2368B025"/>
    <w:rsid w:val="237EF08D"/>
    <w:rsid w:val="23824699"/>
    <w:rsid w:val="23911AD2"/>
    <w:rsid w:val="23AABB0C"/>
    <w:rsid w:val="23B3A4D1"/>
    <w:rsid w:val="23BA11F9"/>
    <w:rsid w:val="23C4B24B"/>
    <w:rsid w:val="23DB9F95"/>
    <w:rsid w:val="23EBA7F9"/>
    <w:rsid w:val="23F4346A"/>
    <w:rsid w:val="240254A7"/>
    <w:rsid w:val="2402C998"/>
    <w:rsid w:val="240D77D7"/>
    <w:rsid w:val="241AA0BB"/>
    <w:rsid w:val="2422A138"/>
    <w:rsid w:val="2431CBA4"/>
    <w:rsid w:val="243C089F"/>
    <w:rsid w:val="243CCA48"/>
    <w:rsid w:val="24448C03"/>
    <w:rsid w:val="244A8278"/>
    <w:rsid w:val="24588B89"/>
    <w:rsid w:val="2458D02A"/>
    <w:rsid w:val="245C7ED6"/>
    <w:rsid w:val="24627C3C"/>
    <w:rsid w:val="246FB837"/>
    <w:rsid w:val="247E5FFA"/>
    <w:rsid w:val="2480412B"/>
    <w:rsid w:val="24861DE1"/>
    <w:rsid w:val="24881D37"/>
    <w:rsid w:val="24950100"/>
    <w:rsid w:val="249BAB29"/>
    <w:rsid w:val="249EB100"/>
    <w:rsid w:val="24A08F33"/>
    <w:rsid w:val="24A52F52"/>
    <w:rsid w:val="24AABAA9"/>
    <w:rsid w:val="24AD00F7"/>
    <w:rsid w:val="24B973CF"/>
    <w:rsid w:val="24C86AFA"/>
    <w:rsid w:val="24E33C21"/>
    <w:rsid w:val="2508F876"/>
    <w:rsid w:val="2510C348"/>
    <w:rsid w:val="251233DE"/>
    <w:rsid w:val="2524CFE1"/>
    <w:rsid w:val="2534C133"/>
    <w:rsid w:val="253E75AA"/>
    <w:rsid w:val="25539533"/>
    <w:rsid w:val="25585092"/>
    <w:rsid w:val="256A4AC1"/>
    <w:rsid w:val="25776FF6"/>
    <w:rsid w:val="257EFCBB"/>
    <w:rsid w:val="259A5833"/>
    <w:rsid w:val="25B2A655"/>
    <w:rsid w:val="25CD9C05"/>
    <w:rsid w:val="25CF779D"/>
    <w:rsid w:val="25E646D0"/>
    <w:rsid w:val="25F82C10"/>
    <w:rsid w:val="25FB3C11"/>
    <w:rsid w:val="25FDC1CF"/>
    <w:rsid w:val="25FEB7BD"/>
    <w:rsid w:val="2622419A"/>
    <w:rsid w:val="2624DCD5"/>
    <w:rsid w:val="2651DB7C"/>
    <w:rsid w:val="265493E0"/>
    <w:rsid w:val="26721918"/>
    <w:rsid w:val="267A45C9"/>
    <w:rsid w:val="267F829E"/>
    <w:rsid w:val="26ADBD9D"/>
    <w:rsid w:val="26EDBE01"/>
    <w:rsid w:val="26F79A10"/>
    <w:rsid w:val="27082C96"/>
    <w:rsid w:val="2714D7C3"/>
    <w:rsid w:val="27189FA9"/>
    <w:rsid w:val="271ACD1C"/>
    <w:rsid w:val="271B5E98"/>
    <w:rsid w:val="2728A457"/>
    <w:rsid w:val="2741152D"/>
    <w:rsid w:val="2746E668"/>
    <w:rsid w:val="27688B9E"/>
    <w:rsid w:val="278000D0"/>
    <w:rsid w:val="27B3455B"/>
    <w:rsid w:val="27D34F10"/>
    <w:rsid w:val="27D83426"/>
    <w:rsid w:val="27D9A08B"/>
    <w:rsid w:val="27DCD014"/>
    <w:rsid w:val="27FB5B8F"/>
    <w:rsid w:val="280E0418"/>
    <w:rsid w:val="2811A4B6"/>
    <w:rsid w:val="281DE40F"/>
    <w:rsid w:val="281ED76D"/>
    <w:rsid w:val="28208185"/>
    <w:rsid w:val="282BE94E"/>
    <w:rsid w:val="28316F88"/>
    <w:rsid w:val="2835A1F6"/>
    <w:rsid w:val="2844F9E5"/>
    <w:rsid w:val="2846AA21"/>
    <w:rsid w:val="285FE7B9"/>
    <w:rsid w:val="286FEAC3"/>
    <w:rsid w:val="2874904F"/>
    <w:rsid w:val="2882F734"/>
    <w:rsid w:val="2887A74D"/>
    <w:rsid w:val="28B0384E"/>
    <w:rsid w:val="28B9D21D"/>
    <w:rsid w:val="28C2FE8F"/>
    <w:rsid w:val="28CFBC4C"/>
    <w:rsid w:val="28D0F673"/>
    <w:rsid w:val="28DAA652"/>
    <w:rsid w:val="28E644EB"/>
    <w:rsid w:val="28E7969E"/>
    <w:rsid w:val="28EA5123"/>
    <w:rsid w:val="28FA0987"/>
    <w:rsid w:val="29190297"/>
    <w:rsid w:val="291E0352"/>
    <w:rsid w:val="292AE348"/>
    <w:rsid w:val="292C3616"/>
    <w:rsid w:val="296908EE"/>
    <w:rsid w:val="2971F892"/>
    <w:rsid w:val="2995852E"/>
    <w:rsid w:val="299F81F0"/>
    <w:rsid w:val="29AB08A7"/>
    <w:rsid w:val="29AE7925"/>
    <w:rsid w:val="29B2BEA8"/>
    <w:rsid w:val="29BB5E1C"/>
    <w:rsid w:val="29BD7F8E"/>
    <w:rsid w:val="29CC26E9"/>
    <w:rsid w:val="29DD80D3"/>
    <w:rsid w:val="29DF27FB"/>
    <w:rsid w:val="29E4FDBD"/>
    <w:rsid w:val="29E5E853"/>
    <w:rsid w:val="29F3B820"/>
    <w:rsid w:val="29F73267"/>
    <w:rsid w:val="29FCB67A"/>
    <w:rsid w:val="2A0944C1"/>
    <w:rsid w:val="2A17A444"/>
    <w:rsid w:val="2A17C768"/>
    <w:rsid w:val="2A4FD486"/>
    <w:rsid w:val="2A6402BD"/>
    <w:rsid w:val="2A6D275B"/>
    <w:rsid w:val="2A8287F6"/>
    <w:rsid w:val="2A9C8F5C"/>
    <w:rsid w:val="2AAB2267"/>
    <w:rsid w:val="2AACDF9A"/>
    <w:rsid w:val="2AB28F93"/>
    <w:rsid w:val="2AED14FF"/>
    <w:rsid w:val="2AED696F"/>
    <w:rsid w:val="2AEDE80C"/>
    <w:rsid w:val="2B011463"/>
    <w:rsid w:val="2B2B3F62"/>
    <w:rsid w:val="2B2C7573"/>
    <w:rsid w:val="2B31C145"/>
    <w:rsid w:val="2B37AC7E"/>
    <w:rsid w:val="2B682E4F"/>
    <w:rsid w:val="2B682E78"/>
    <w:rsid w:val="2B6FE513"/>
    <w:rsid w:val="2B893226"/>
    <w:rsid w:val="2B8A29C1"/>
    <w:rsid w:val="2B8E6328"/>
    <w:rsid w:val="2BAAF63E"/>
    <w:rsid w:val="2BB9F76D"/>
    <w:rsid w:val="2BD9A512"/>
    <w:rsid w:val="2BF2E2D6"/>
    <w:rsid w:val="2C083980"/>
    <w:rsid w:val="2C0A566C"/>
    <w:rsid w:val="2C1E4526"/>
    <w:rsid w:val="2C1ECA16"/>
    <w:rsid w:val="2C2B6F71"/>
    <w:rsid w:val="2C31AA49"/>
    <w:rsid w:val="2C3E5E1C"/>
    <w:rsid w:val="2C669DD5"/>
    <w:rsid w:val="2C6D528D"/>
    <w:rsid w:val="2C7CBC37"/>
    <w:rsid w:val="2C8AB814"/>
    <w:rsid w:val="2C8C33A6"/>
    <w:rsid w:val="2C943E2E"/>
    <w:rsid w:val="2CAFBC09"/>
    <w:rsid w:val="2CB3AEC2"/>
    <w:rsid w:val="2CB51E4A"/>
    <w:rsid w:val="2CCAD200"/>
    <w:rsid w:val="2CCD10E8"/>
    <w:rsid w:val="2CD74FDB"/>
    <w:rsid w:val="2CE20132"/>
    <w:rsid w:val="2CEB3909"/>
    <w:rsid w:val="2D210632"/>
    <w:rsid w:val="2D48E3EC"/>
    <w:rsid w:val="2D4ACAF6"/>
    <w:rsid w:val="2D5D4E17"/>
    <w:rsid w:val="2D69597E"/>
    <w:rsid w:val="2D759C2B"/>
    <w:rsid w:val="2D7D9A9B"/>
    <w:rsid w:val="2D86D2AA"/>
    <w:rsid w:val="2D9736E9"/>
    <w:rsid w:val="2D9B56E7"/>
    <w:rsid w:val="2DA31038"/>
    <w:rsid w:val="2DA7C56F"/>
    <w:rsid w:val="2DB96A14"/>
    <w:rsid w:val="2DBB07C1"/>
    <w:rsid w:val="2DBD6FC4"/>
    <w:rsid w:val="2DC2E4CC"/>
    <w:rsid w:val="2DCA9081"/>
    <w:rsid w:val="2DD3B5BC"/>
    <w:rsid w:val="2DD4475D"/>
    <w:rsid w:val="2DFFB1FD"/>
    <w:rsid w:val="2E00224B"/>
    <w:rsid w:val="2E244F4A"/>
    <w:rsid w:val="2E27D4A0"/>
    <w:rsid w:val="2E2BF6AB"/>
    <w:rsid w:val="2E375085"/>
    <w:rsid w:val="2E37C112"/>
    <w:rsid w:val="2E519CEF"/>
    <w:rsid w:val="2E5AAD7E"/>
    <w:rsid w:val="2E660A8A"/>
    <w:rsid w:val="2E6C320D"/>
    <w:rsid w:val="2EA570B6"/>
    <w:rsid w:val="2EA5ECA2"/>
    <w:rsid w:val="2EA60989"/>
    <w:rsid w:val="2EAFF7CF"/>
    <w:rsid w:val="2EB83B15"/>
    <w:rsid w:val="2EBF114D"/>
    <w:rsid w:val="2EC3EBB2"/>
    <w:rsid w:val="2EDF505E"/>
    <w:rsid w:val="2EE58AED"/>
    <w:rsid w:val="2EF3368B"/>
    <w:rsid w:val="2EFF5D18"/>
    <w:rsid w:val="2F0B38C8"/>
    <w:rsid w:val="2F147C54"/>
    <w:rsid w:val="2F271131"/>
    <w:rsid w:val="2F341D73"/>
    <w:rsid w:val="2F38EA59"/>
    <w:rsid w:val="2F49E7D6"/>
    <w:rsid w:val="2F4D1EB7"/>
    <w:rsid w:val="2F4E0EA3"/>
    <w:rsid w:val="2F51487F"/>
    <w:rsid w:val="2F631033"/>
    <w:rsid w:val="2F7DDF82"/>
    <w:rsid w:val="2F8DD7F5"/>
    <w:rsid w:val="2F8F4B52"/>
    <w:rsid w:val="2FB75F48"/>
    <w:rsid w:val="2FC04BFD"/>
    <w:rsid w:val="2FC08960"/>
    <w:rsid w:val="2FCDEC10"/>
    <w:rsid w:val="2FDD0DFA"/>
    <w:rsid w:val="2FED6D50"/>
    <w:rsid w:val="2FF34342"/>
    <w:rsid w:val="2FF3DA9A"/>
    <w:rsid w:val="2FF67DDF"/>
    <w:rsid w:val="2FFCB703"/>
    <w:rsid w:val="3007779B"/>
    <w:rsid w:val="3018CD51"/>
    <w:rsid w:val="3020D782"/>
    <w:rsid w:val="30237F93"/>
    <w:rsid w:val="3031A5BB"/>
    <w:rsid w:val="3042AF0F"/>
    <w:rsid w:val="3067687D"/>
    <w:rsid w:val="306E8170"/>
    <w:rsid w:val="30716DA4"/>
    <w:rsid w:val="30941E9C"/>
    <w:rsid w:val="309D42D8"/>
    <w:rsid w:val="30B7714C"/>
    <w:rsid w:val="30CED7AB"/>
    <w:rsid w:val="30E5B837"/>
    <w:rsid w:val="30F2E5EC"/>
    <w:rsid w:val="31030010"/>
    <w:rsid w:val="31051B6C"/>
    <w:rsid w:val="3122C171"/>
    <w:rsid w:val="312B48FF"/>
    <w:rsid w:val="312C0BA3"/>
    <w:rsid w:val="313CE78A"/>
    <w:rsid w:val="313E7D20"/>
    <w:rsid w:val="31417124"/>
    <w:rsid w:val="3144E9CD"/>
    <w:rsid w:val="314738E2"/>
    <w:rsid w:val="3166FE74"/>
    <w:rsid w:val="3188BF08"/>
    <w:rsid w:val="31D8BAC9"/>
    <w:rsid w:val="31DF370D"/>
    <w:rsid w:val="31E3FFFA"/>
    <w:rsid w:val="31E86C77"/>
    <w:rsid w:val="31EAE942"/>
    <w:rsid w:val="31F11B83"/>
    <w:rsid w:val="32071D24"/>
    <w:rsid w:val="32244681"/>
    <w:rsid w:val="322E61C7"/>
    <w:rsid w:val="323FA5EF"/>
    <w:rsid w:val="326702E2"/>
    <w:rsid w:val="32847893"/>
    <w:rsid w:val="328E78E4"/>
    <w:rsid w:val="3290AB66"/>
    <w:rsid w:val="32CFF77D"/>
    <w:rsid w:val="32EE6259"/>
    <w:rsid w:val="32F8AA21"/>
    <w:rsid w:val="33019A70"/>
    <w:rsid w:val="3321C0A8"/>
    <w:rsid w:val="33250E12"/>
    <w:rsid w:val="3326267C"/>
    <w:rsid w:val="332EFE71"/>
    <w:rsid w:val="332F3A02"/>
    <w:rsid w:val="3333C738"/>
    <w:rsid w:val="334B6A80"/>
    <w:rsid w:val="335156C3"/>
    <w:rsid w:val="3364AD9B"/>
    <w:rsid w:val="337A768D"/>
    <w:rsid w:val="3386B9A3"/>
    <w:rsid w:val="338D31E1"/>
    <w:rsid w:val="3398B524"/>
    <w:rsid w:val="339C0CEF"/>
    <w:rsid w:val="33B65552"/>
    <w:rsid w:val="33CA59F4"/>
    <w:rsid w:val="33DB7650"/>
    <w:rsid w:val="33E169E3"/>
    <w:rsid w:val="33E4FFDA"/>
    <w:rsid w:val="33EA8A73"/>
    <w:rsid w:val="3410BC4E"/>
    <w:rsid w:val="341CEE6F"/>
    <w:rsid w:val="34464478"/>
    <w:rsid w:val="3469824D"/>
    <w:rsid w:val="34869A4E"/>
    <w:rsid w:val="349A0E36"/>
    <w:rsid w:val="34A328D6"/>
    <w:rsid w:val="34A786EE"/>
    <w:rsid w:val="34B68F97"/>
    <w:rsid w:val="34B86B9F"/>
    <w:rsid w:val="34D26CDE"/>
    <w:rsid w:val="34E5ACD8"/>
    <w:rsid w:val="34EE0594"/>
    <w:rsid w:val="3503EB29"/>
    <w:rsid w:val="3523ECF0"/>
    <w:rsid w:val="353789D2"/>
    <w:rsid w:val="3539AA5C"/>
    <w:rsid w:val="353D32F4"/>
    <w:rsid w:val="3564B1D3"/>
    <w:rsid w:val="356EDA83"/>
    <w:rsid w:val="3581135E"/>
    <w:rsid w:val="358369D6"/>
    <w:rsid w:val="358C6CAE"/>
    <w:rsid w:val="358D0067"/>
    <w:rsid w:val="359AE0B7"/>
    <w:rsid w:val="35C116E0"/>
    <w:rsid w:val="35C35A8C"/>
    <w:rsid w:val="35ED523E"/>
    <w:rsid w:val="35F2E927"/>
    <w:rsid w:val="35F9F1E3"/>
    <w:rsid w:val="360E360A"/>
    <w:rsid w:val="360FA4B0"/>
    <w:rsid w:val="362110CC"/>
    <w:rsid w:val="36334B2C"/>
    <w:rsid w:val="3635DE97"/>
    <w:rsid w:val="364127BD"/>
    <w:rsid w:val="36488F64"/>
    <w:rsid w:val="365CAED4"/>
    <w:rsid w:val="36631186"/>
    <w:rsid w:val="3671B239"/>
    <w:rsid w:val="36980FF5"/>
    <w:rsid w:val="369FBB8A"/>
    <w:rsid w:val="36A178D6"/>
    <w:rsid w:val="36A42E97"/>
    <w:rsid w:val="36BCBC15"/>
    <w:rsid w:val="36BE5A65"/>
    <w:rsid w:val="36C174AD"/>
    <w:rsid w:val="36C82687"/>
    <w:rsid w:val="36D2A028"/>
    <w:rsid w:val="36D46BAD"/>
    <w:rsid w:val="36D90355"/>
    <w:rsid w:val="36DC20C8"/>
    <w:rsid w:val="36E730AA"/>
    <w:rsid w:val="3708335A"/>
    <w:rsid w:val="37325429"/>
    <w:rsid w:val="373B4202"/>
    <w:rsid w:val="375C6449"/>
    <w:rsid w:val="3764D4D9"/>
    <w:rsid w:val="37744500"/>
    <w:rsid w:val="37885D60"/>
    <w:rsid w:val="3796FFBA"/>
    <w:rsid w:val="37AABAE2"/>
    <w:rsid w:val="37C7F64E"/>
    <w:rsid w:val="37CA20ED"/>
    <w:rsid w:val="37D11642"/>
    <w:rsid w:val="37EA1A79"/>
    <w:rsid w:val="37EFE997"/>
    <w:rsid w:val="37FAD55B"/>
    <w:rsid w:val="37FC6C14"/>
    <w:rsid w:val="3803EDC6"/>
    <w:rsid w:val="3807385B"/>
    <w:rsid w:val="3811480B"/>
    <w:rsid w:val="38364811"/>
    <w:rsid w:val="3838EC5B"/>
    <w:rsid w:val="38392668"/>
    <w:rsid w:val="3840014B"/>
    <w:rsid w:val="384964C8"/>
    <w:rsid w:val="385792A6"/>
    <w:rsid w:val="3857BD00"/>
    <w:rsid w:val="38605D5E"/>
    <w:rsid w:val="3861ABBF"/>
    <w:rsid w:val="387448BA"/>
    <w:rsid w:val="3877C53D"/>
    <w:rsid w:val="38839731"/>
    <w:rsid w:val="3884A2BA"/>
    <w:rsid w:val="388B9A44"/>
    <w:rsid w:val="3894B6DD"/>
    <w:rsid w:val="389641E8"/>
    <w:rsid w:val="38A7A3C7"/>
    <w:rsid w:val="38A971C6"/>
    <w:rsid w:val="38B75D48"/>
    <w:rsid w:val="38D7EC16"/>
    <w:rsid w:val="38D7FD39"/>
    <w:rsid w:val="38DDEA9B"/>
    <w:rsid w:val="38E4F5D8"/>
    <w:rsid w:val="38E54F1A"/>
    <w:rsid w:val="38F6113B"/>
    <w:rsid w:val="3928F339"/>
    <w:rsid w:val="392B0558"/>
    <w:rsid w:val="3936D355"/>
    <w:rsid w:val="395E5B1D"/>
    <w:rsid w:val="39775A24"/>
    <w:rsid w:val="3980C299"/>
    <w:rsid w:val="39835BBE"/>
    <w:rsid w:val="398693AD"/>
    <w:rsid w:val="39899A53"/>
    <w:rsid w:val="398DC73E"/>
    <w:rsid w:val="399AEC1A"/>
    <w:rsid w:val="39AFC555"/>
    <w:rsid w:val="39AFDB40"/>
    <w:rsid w:val="39B4B3F6"/>
    <w:rsid w:val="39D48BC3"/>
    <w:rsid w:val="39D4F2DE"/>
    <w:rsid w:val="39DD1DE5"/>
    <w:rsid w:val="39F51D45"/>
    <w:rsid w:val="39F92D85"/>
    <w:rsid w:val="3A055C1F"/>
    <w:rsid w:val="3A24512F"/>
    <w:rsid w:val="3A3AD4E7"/>
    <w:rsid w:val="3A4B5EFB"/>
    <w:rsid w:val="3A5C38A9"/>
    <w:rsid w:val="3A616C71"/>
    <w:rsid w:val="3A6680C1"/>
    <w:rsid w:val="3A6E05A1"/>
    <w:rsid w:val="3A7F0783"/>
    <w:rsid w:val="3A8D4FC7"/>
    <w:rsid w:val="3A97A112"/>
    <w:rsid w:val="3AB17EEC"/>
    <w:rsid w:val="3AC1C53A"/>
    <w:rsid w:val="3AC2A092"/>
    <w:rsid w:val="3ACBDA88"/>
    <w:rsid w:val="3AD2A3B6"/>
    <w:rsid w:val="3AD8EC18"/>
    <w:rsid w:val="3ADCE9AA"/>
    <w:rsid w:val="3AEBCC13"/>
    <w:rsid w:val="3B01F817"/>
    <w:rsid w:val="3B04904A"/>
    <w:rsid w:val="3B2AB9C3"/>
    <w:rsid w:val="3B3FF59D"/>
    <w:rsid w:val="3B60CBFC"/>
    <w:rsid w:val="3B65227B"/>
    <w:rsid w:val="3B739888"/>
    <w:rsid w:val="3B7AAB95"/>
    <w:rsid w:val="3B836164"/>
    <w:rsid w:val="3B8BE37B"/>
    <w:rsid w:val="3B91CB88"/>
    <w:rsid w:val="3BA88146"/>
    <w:rsid w:val="3BBB37F3"/>
    <w:rsid w:val="3BBFE37D"/>
    <w:rsid w:val="3BCCAF49"/>
    <w:rsid w:val="3BD93342"/>
    <w:rsid w:val="3BE98542"/>
    <w:rsid w:val="3C03673A"/>
    <w:rsid w:val="3C0402C7"/>
    <w:rsid w:val="3C0AFE1D"/>
    <w:rsid w:val="3C25C266"/>
    <w:rsid w:val="3C2E0EDA"/>
    <w:rsid w:val="3C33A097"/>
    <w:rsid w:val="3C365A57"/>
    <w:rsid w:val="3C546090"/>
    <w:rsid w:val="3C75A24B"/>
    <w:rsid w:val="3C879C74"/>
    <w:rsid w:val="3C9B8B37"/>
    <w:rsid w:val="3CAF7187"/>
    <w:rsid w:val="3CB6BC5E"/>
    <w:rsid w:val="3D06AD45"/>
    <w:rsid w:val="3D27C753"/>
    <w:rsid w:val="3D3F2461"/>
    <w:rsid w:val="3D473A2F"/>
    <w:rsid w:val="3D5813DD"/>
    <w:rsid w:val="3D61A97A"/>
    <w:rsid w:val="3D640472"/>
    <w:rsid w:val="3D673666"/>
    <w:rsid w:val="3D698A48"/>
    <w:rsid w:val="3D6C59FF"/>
    <w:rsid w:val="3D9EA34C"/>
    <w:rsid w:val="3DCCA24A"/>
    <w:rsid w:val="3DD1194D"/>
    <w:rsid w:val="3DD63A4B"/>
    <w:rsid w:val="3DDC2CEB"/>
    <w:rsid w:val="3DDD639C"/>
    <w:rsid w:val="3DE9707E"/>
    <w:rsid w:val="3E2398F6"/>
    <w:rsid w:val="3E3B5CDD"/>
    <w:rsid w:val="3E4D287D"/>
    <w:rsid w:val="3E527495"/>
    <w:rsid w:val="3E699B05"/>
    <w:rsid w:val="3E6AD5DB"/>
    <w:rsid w:val="3E7C2DF5"/>
    <w:rsid w:val="3E7DB7DA"/>
    <w:rsid w:val="3E82BC26"/>
    <w:rsid w:val="3E9CD560"/>
    <w:rsid w:val="3E9D7FAA"/>
    <w:rsid w:val="3EA55D29"/>
    <w:rsid w:val="3EB069CB"/>
    <w:rsid w:val="3EC72E0D"/>
    <w:rsid w:val="3ED5B444"/>
    <w:rsid w:val="3EDFDCD3"/>
    <w:rsid w:val="3EE7F0FD"/>
    <w:rsid w:val="3EF41244"/>
    <w:rsid w:val="3EFB48E8"/>
    <w:rsid w:val="3F028EAF"/>
    <w:rsid w:val="3F03B3B7"/>
    <w:rsid w:val="3F165753"/>
    <w:rsid w:val="3F1DF15D"/>
    <w:rsid w:val="3F3B5C2C"/>
    <w:rsid w:val="3F58DBCB"/>
    <w:rsid w:val="3F84C972"/>
    <w:rsid w:val="3F8A953F"/>
    <w:rsid w:val="3F9117BB"/>
    <w:rsid w:val="3F9297CB"/>
    <w:rsid w:val="3F94E49A"/>
    <w:rsid w:val="3FA8183B"/>
    <w:rsid w:val="3FB5B7A0"/>
    <w:rsid w:val="3FB61B8C"/>
    <w:rsid w:val="3FBEF1CB"/>
    <w:rsid w:val="3FC1310D"/>
    <w:rsid w:val="3FE4369F"/>
    <w:rsid w:val="3FF2B1F8"/>
    <w:rsid w:val="3FF3611F"/>
    <w:rsid w:val="400D568A"/>
    <w:rsid w:val="400F109C"/>
    <w:rsid w:val="4016C39A"/>
    <w:rsid w:val="40193DD6"/>
    <w:rsid w:val="402C9A97"/>
    <w:rsid w:val="404D4205"/>
    <w:rsid w:val="40576E05"/>
    <w:rsid w:val="405F8C14"/>
    <w:rsid w:val="4065BFA9"/>
    <w:rsid w:val="407F88A8"/>
    <w:rsid w:val="408498C0"/>
    <w:rsid w:val="409FB570"/>
    <w:rsid w:val="40A3B29C"/>
    <w:rsid w:val="40A9C3FD"/>
    <w:rsid w:val="40BDEA2B"/>
    <w:rsid w:val="40C51A79"/>
    <w:rsid w:val="40D24AC5"/>
    <w:rsid w:val="40D2EFF9"/>
    <w:rsid w:val="40DED215"/>
    <w:rsid w:val="40F58512"/>
    <w:rsid w:val="40F89A22"/>
    <w:rsid w:val="41064D67"/>
    <w:rsid w:val="410705E8"/>
    <w:rsid w:val="4132EC4A"/>
    <w:rsid w:val="41415F53"/>
    <w:rsid w:val="415539D6"/>
    <w:rsid w:val="41572DB8"/>
    <w:rsid w:val="415F1094"/>
    <w:rsid w:val="4171FA06"/>
    <w:rsid w:val="4176C601"/>
    <w:rsid w:val="417A6285"/>
    <w:rsid w:val="419D9856"/>
    <w:rsid w:val="419DD43F"/>
    <w:rsid w:val="41A74F01"/>
    <w:rsid w:val="41AABFC9"/>
    <w:rsid w:val="41AF138B"/>
    <w:rsid w:val="41B3CEB7"/>
    <w:rsid w:val="41B60827"/>
    <w:rsid w:val="41BF01A8"/>
    <w:rsid w:val="41C34BA3"/>
    <w:rsid w:val="41CB3B9A"/>
    <w:rsid w:val="41CBE984"/>
    <w:rsid w:val="41D234F2"/>
    <w:rsid w:val="41D6A271"/>
    <w:rsid w:val="41FC8F40"/>
    <w:rsid w:val="41FF6E16"/>
    <w:rsid w:val="4212E024"/>
    <w:rsid w:val="42195988"/>
    <w:rsid w:val="422DF71D"/>
    <w:rsid w:val="423266FD"/>
    <w:rsid w:val="4237D74E"/>
    <w:rsid w:val="42384912"/>
    <w:rsid w:val="4239EC7D"/>
    <w:rsid w:val="423F82FD"/>
    <w:rsid w:val="4256DF56"/>
    <w:rsid w:val="425B485D"/>
    <w:rsid w:val="426128B4"/>
    <w:rsid w:val="4263C9AB"/>
    <w:rsid w:val="42663302"/>
    <w:rsid w:val="42733DE0"/>
    <w:rsid w:val="4279FC11"/>
    <w:rsid w:val="427EBA0D"/>
    <w:rsid w:val="4288F87E"/>
    <w:rsid w:val="4291D5C9"/>
    <w:rsid w:val="42AB336A"/>
    <w:rsid w:val="42AD53D9"/>
    <w:rsid w:val="42CF7C8C"/>
    <w:rsid w:val="42DBE984"/>
    <w:rsid w:val="42F7404B"/>
    <w:rsid w:val="43048167"/>
    <w:rsid w:val="430EF033"/>
    <w:rsid w:val="432C7CF5"/>
    <w:rsid w:val="432CF163"/>
    <w:rsid w:val="432E0443"/>
    <w:rsid w:val="43466663"/>
    <w:rsid w:val="435154B5"/>
    <w:rsid w:val="435FF99A"/>
    <w:rsid w:val="436F2069"/>
    <w:rsid w:val="43944650"/>
    <w:rsid w:val="43A47BA3"/>
    <w:rsid w:val="43AA9B80"/>
    <w:rsid w:val="43BF9D23"/>
    <w:rsid w:val="43C75561"/>
    <w:rsid w:val="43CC9994"/>
    <w:rsid w:val="43CE375E"/>
    <w:rsid w:val="43D6F6C5"/>
    <w:rsid w:val="43D749AA"/>
    <w:rsid w:val="43E385D5"/>
    <w:rsid w:val="43E3A9A1"/>
    <w:rsid w:val="43E77E5A"/>
    <w:rsid w:val="43FEDDD7"/>
    <w:rsid w:val="43FEFACA"/>
    <w:rsid w:val="44067AAF"/>
    <w:rsid w:val="440D4FE4"/>
    <w:rsid w:val="4424A5F3"/>
    <w:rsid w:val="44484B83"/>
    <w:rsid w:val="444EAAEA"/>
    <w:rsid w:val="4456E93F"/>
    <w:rsid w:val="446FC874"/>
    <w:rsid w:val="447985FC"/>
    <w:rsid w:val="4499FE6B"/>
    <w:rsid w:val="449EDDF8"/>
    <w:rsid w:val="44A0F12D"/>
    <w:rsid w:val="44B24CC0"/>
    <w:rsid w:val="44C5D2DD"/>
    <w:rsid w:val="44D05DAD"/>
    <w:rsid w:val="44DB4230"/>
    <w:rsid w:val="44E6ED75"/>
    <w:rsid w:val="44EDEEBF"/>
    <w:rsid w:val="44F1C4E1"/>
    <w:rsid w:val="44F24186"/>
    <w:rsid w:val="44F736CD"/>
    <w:rsid w:val="44F7EFE7"/>
    <w:rsid w:val="450625A5"/>
    <w:rsid w:val="450F572F"/>
    <w:rsid w:val="451604DF"/>
    <w:rsid w:val="451AC54B"/>
    <w:rsid w:val="4536018B"/>
    <w:rsid w:val="454131D1"/>
    <w:rsid w:val="45464556"/>
    <w:rsid w:val="4557DF41"/>
    <w:rsid w:val="455C36FC"/>
    <w:rsid w:val="455F7452"/>
    <w:rsid w:val="4572DDC1"/>
    <w:rsid w:val="45924A22"/>
    <w:rsid w:val="45988B9C"/>
    <w:rsid w:val="45BA2312"/>
    <w:rsid w:val="45C8F635"/>
    <w:rsid w:val="45CBB8A0"/>
    <w:rsid w:val="45D24037"/>
    <w:rsid w:val="45E87581"/>
    <w:rsid w:val="46032695"/>
    <w:rsid w:val="4605EC86"/>
    <w:rsid w:val="46162F37"/>
    <w:rsid w:val="4626C276"/>
    <w:rsid w:val="46516839"/>
    <w:rsid w:val="465B6D71"/>
    <w:rsid w:val="465CCA9D"/>
    <w:rsid w:val="466046C5"/>
    <w:rsid w:val="466284A2"/>
    <w:rsid w:val="46892064"/>
    <w:rsid w:val="468E96F3"/>
    <w:rsid w:val="469EB93D"/>
    <w:rsid w:val="46B63C1D"/>
    <w:rsid w:val="46E1A8ED"/>
    <w:rsid w:val="46FA3218"/>
    <w:rsid w:val="4706B445"/>
    <w:rsid w:val="472F5180"/>
    <w:rsid w:val="47393992"/>
    <w:rsid w:val="474620E4"/>
    <w:rsid w:val="4765975F"/>
    <w:rsid w:val="47673544"/>
    <w:rsid w:val="47694EE9"/>
    <w:rsid w:val="47938B0C"/>
    <w:rsid w:val="479648B9"/>
    <w:rsid w:val="479A396B"/>
    <w:rsid w:val="47A60C87"/>
    <w:rsid w:val="47AA9AF9"/>
    <w:rsid w:val="47AC7246"/>
    <w:rsid w:val="47BEDF34"/>
    <w:rsid w:val="47E45F96"/>
    <w:rsid w:val="47F2A77D"/>
    <w:rsid w:val="47F3E22B"/>
    <w:rsid w:val="47FB5344"/>
    <w:rsid w:val="482ED78F"/>
    <w:rsid w:val="48355228"/>
    <w:rsid w:val="48387CC0"/>
    <w:rsid w:val="484906BA"/>
    <w:rsid w:val="48651B50"/>
    <w:rsid w:val="48847299"/>
    <w:rsid w:val="488794B4"/>
    <w:rsid w:val="488AE9D5"/>
    <w:rsid w:val="48B35AD6"/>
    <w:rsid w:val="48BAA551"/>
    <w:rsid w:val="48BCCD09"/>
    <w:rsid w:val="48C90627"/>
    <w:rsid w:val="48D46914"/>
    <w:rsid w:val="48EFA047"/>
    <w:rsid w:val="4930849B"/>
    <w:rsid w:val="49387335"/>
    <w:rsid w:val="493AC757"/>
    <w:rsid w:val="495733BA"/>
    <w:rsid w:val="497C95BD"/>
    <w:rsid w:val="4981D7FF"/>
    <w:rsid w:val="49896C7B"/>
    <w:rsid w:val="49978522"/>
    <w:rsid w:val="49ABBE2F"/>
    <w:rsid w:val="49B260E6"/>
    <w:rsid w:val="49B7DFA2"/>
    <w:rsid w:val="49B97A7C"/>
    <w:rsid w:val="49C5F7AD"/>
    <w:rsid w:val="49C68FFE"/>
    <w:rsid w:val="49CA05EB"/>
    <w:rsid w:val="49D6A492"/>
    <w:rsid w:val="49D9C37D"/>
    <w:rsid w:val="49F3B41B"/>
    <w:rsid w:val="4A0F290C"/>
    <w:rsid w:val="4A148FD0"/>
    <w:rsid w:val="4A26EBF8"/>
    <w:rsid w:val="4A4A98C3"/>
    <w:rsid w:val="4A50230A"/>
    <w:rsid w:val="4A511474"/>
    <w:rsid w:val="4A5B6788"/>
    <w:rsid w:val="4A6472D7"/>
    <w:rsid w:val="4A665A42"/>
    <w:rsid w:val="4A6D9ED0"/>
    <w:rsid w:val="4A6E3EBB"/>
    <w:rsid w:val="4A779EA0"/>
    <w:rsid w:val="4A795A8D"/>
    <w:rsid w:val="4A7ABF1A"/>
    <w:rsid w:val="4A8B70A8"/>
    <w:rsid w:val="4A8F39E6"/>
    <w:rsid w:val="4A9DD7D3"/>
    <w:rsid w:val="4AA774BC"/>
    <w:rsid w:val="4AB1F0D0"/>
    <w:rsid w:val="4AC3542A"/>
    <w:rsid w:val="4AD4A12A"/>
    <w:rsid w:val="4AD5E624"/>
    <w:rsid w:val="4AD95DA9"/>
    <w:rsid w:val="4AE8C780"/>
    <w:rsid w:val="4AEC17BC"/>
    <w:rsid w:val="4B1A14DF"/>
    <w:rsid w:val="4B4EEA81"/>
    <w:rsid w:val="4B534EBD"/>
    <w:rsid w:val="4B545BD5"/>
    <w:rsid w:val="4B667851"/>
    <w:rsid w:val="4B7311DF"/>
    <w:rsid w:val="4B7A9222"/>
    <w:rsid w:val="4B959543"/>
    <w:rsid w:val="4B9C9AB7"/>
    <w:rsid w:val="4B9F114D"/>
    <w:rsid w:val="4BA0B26C"/>
    <w:rsid w:val="4BD77E81"/>
    <w:rsid w:val="4BDE41C5"/>
    <w:rsid w:val="4BF18394"/>
    <w:rsid w:val="4C00A6E9"/>
    <w:rsid w:val="4C18C971"/>
    <w:rsid w:val="4C3DBC17"/>
    <w:rsid w:val="4C4E1427"/>
    <w:rsid w:val="4C4F5329"/>
    <w:rsid w:val="4C52F6F0"/>
    <w:rsid w:val="4C58ACD2"/>
    <w:rsid w:val="4C726819"/>
    <w:rsid w:val="4C7CC59B"/>
    <w:rsid w:val="4C911B7E"/>
    <w:rsid w:val="4CA5BE39"/>
    <w:rsid w:val="4CEBB5E7"/>
    <w:rsid w:val="4D091ADB"/>
    <w:rsid w:val="4D0F9945"/>
    <w:rsid w:val="4D1728C9"/>
    <w:rsid w:val="4D1739EE"/>
    <w:rsid w:val="4D29DF0A"/>
    <w:rsid w:val="4D2C620C"/>
    <w:rsid w:val="4D2C64E2"/>
    <w:rsid w:val="4D3510DF"/>
    <w:rsid w:val="4D353274"/>
    <w:rsid w:val="4D3B9A5F"/>
    <w:rsid w:val="4D4FB5E2"/>
    <w:rsid w:val="4D6F0302"/>
    <w:rsid w:val="4D75AE78"/>
    <w:rsid w:val="4D84EDE1"/>
    <w:rsid w:val="4DB6CA6C"/>
    <w:rsid w:val="4DBA772C"/>
    <w:rsid w:val="4DC2EDDE"/>
    <w:rsid w:val="4DDA5F09"/>
    <w:rsid w:val="4DE7207A"/>
    <w:rsid w:val="4DF3E084"/>
    <w:rsid w:val="4DFF5557"/>
    <w:rsid w:val="4E04A59A"/>
    <w:rsid w:val="4E07A587"/>
    <w:rsid w:val="4E0DD8C0"/>
    <w:rsid w:val="4E3A630F"/>
    <w:rsid w:val="4E48D23D"/>
    <w:rsid w:val="4E49E2B2"/>
    <w:rsid w:val="4E554922"/>
    <w:rsid w:val="4E63618E"/>
    <w:rsid w:val="4E69877C"/>
    <w:rsid w:val="4E6BCDA0"/>
    <w:rsid w:val="4E8402AF"/>
    <w:rsid w:val="4E88F1C1"/>
    <w:rsid w:val="4E8C39E3"/>
    <w:rsid w:val="4EA0F926"/>
    <w:rsid w:val="4EE4B997"/>
    <w:rsid w:val="4EE77D9A"/>
    <w:rsid w:val="4EF6AAED"/>
    <w:rsid w:val="4EF899A7"/>
    <w:rsid w:val="4EF99923"/>
    <w:rsid w:val="4EFD51ED"/>
    <w:rsid w:val="4F119B4E"/>
    <w:rsid w:val="4F191720"/>
    <w:rsid w:val="4F22921F"/>
    <w:rsid w:val="4F23636D"/>
    <w:rsid w:val="4F24AAF7"/>
    <w:rsid w:val="4F3E5266"/>
    <w:rsid w:val="4F49CBC1"/>
    <w:rsid w:val="4F4F0433"/>
    <w:rsid w:val="4F5A2706"/>
    <w:rsid w:val="4F6888B9"/>
    <w:rsid w:val="4F6BCB42"/>
    <w:rsid w:val="4F7C040F"/>
    <w:rsid w:val="4F7F255F"/>
    <w:rsid w:val="4F7F50A3"/>
    <w:rsid w:val="4F882E78"/>
    <w:rsid w:val="4F8ED598"/>
    <w:rsid w:val="4FC9A033"/>
    <w:rsid w:val="4FCEF54E"/>
    <w:rsid w:val="4FE4A29E"/>
    <w:rsid w:val="500B145E"/>
    <w:rsid w:val="501FADB3"/>
    <w:rsid w:val="5023736C"/>
    <w:rsid w:val="502B3B03"/>
    <w:rsid w:val="50305B90"/>
    <w:rsid w:val="5035A12E"/>
    <w:rsid w:val="503CF4C9"/>
    <w:rsid w:val="5058B786"/>
    <w:rsid w:val="5068DCA8"/>
    <w:rsid w:val="507966B3"/>
    <w:rsid w:val="507CE108"/>
    <w:rsid w:val="50968E11"/>
    <w:rsid w:val="50C7A22A"/>
    <w:rsid w:val="50CF1D2C"/>
    <w:rsid w:val="50D8C863"/>
    <w:rsid w:val="50DB365E"/>
    <w:rsid w:val="50FAF299"/>
    <w:rsid w:val="5119ED51"/>
    <w:rsid w:val="513275F0"/>
    <w:rsid w:val="514733D7"/>
    <w:rsid w:val="51503EFD"/>
    <w:rsid w:val="51AAB7B8"/>
    <w:rsid w:val="51BF4D17"/>
    <w:rsid w:val="51C15C15"/>
    <w:rsid w:val="51CADF85"/>
    <w:rsid w:val="51CC2BF1"/>
    <w:rsid w:val="51F487E7"/>
    <w:rsid w:val="5214D55C"/>
    <w:rsid w:val="5216E95E"/>
    <w:rsid w:val="5225C7C8"/>
    <w:rsid w:val="5234F2AF"/>
    <w:rsid w:val="5238B572"/>
    <w:rsid w:val="524F9212"/>
    <w:rsid w:val="5275F328"/>
    <w:rsid w:val="52901FDB"/>
    <w:rsid w:val="52C349A4"/>
    <w:rsid w:val="52C6A70F"/>
    <w:rsid w:val="52C998FE"/>
    <w:rsid w:val="52CD9600"/>
    <w:rsid w:val="52F55A3E"/>
    <w:rsid w:val="5302F430"/>
    <w:rsid w:val="5310BBB6"/>
    <w:rsid w:val="532FB16A"/>
    <w:rsid w:val="5351A93A"/>
    <w:rsid w:val="535A1A7F"/>
    <w:rsid w:val="5362D2CF"/>
    <w:rsid w:val="5382295C"/>
    <w:rsid w:val="539B12F7"/>
    <w:rsid w:val="539D4894"/>
    <w:rsid w:val="539FE2C6"/>
    <w:rsid w:val="53AED5B5"/>
    <w:rsid w:val="53AF52D1"/>
    <w:rsid w:val="53B89BED"/>
    <w:rsid w:val="53DA4AD2"/>
    <w:rsid w:val="53DA7273"/>
    <w:rsid w:val="53F34535"/>
    <w:rsid w:val="53F688F7"/>
    <w:rsid w:val="54156C3A"/>
    <w:rsid w:val="541B3450"/>
    <w:rsid w:val="5439DD94"/>
    <w:rsid w:val="543A4353"/>
    <w:rsid w:val="543AF6D7"/>
    <w:rsid w:val="543DBA79"/>
    <w:rsid w:val="54428683"/>
    <w:rsid w:val="54507753"/>
    <w:rsid w:val="54513872"/>
    <w:rsid w:val="547AE156"/>
    <w:rsid w:val="5480810E"/>
    <w:rsid w:val="54820987"/>
    <w:rsid w:val="548CBB05"/>
    <w:rsid w:val="54A77A20"/>
    <w:rsid w:val="54A844BD"/>
    <w:rsid w:val="54A8751F"/>
    <w:rsid w:val="54B26870"/>
    <w:rsid w:val="54C71DD9"/>
    <w:rsid w:val="54C9F7F2"/>
    <w:rsid w:val="54D6A1CF"/>
    <w:rsid w:val="54E68D42"/>
    <w:rsid w:val="550A6002"/>
    <w:rsid w:val="552C28A9"/>
    <w:rsid w:val="555194E8"/>
    <w:rsid w:val="555E78D8"/>
    <w:rsid w:val="556BAEB6"/>
    <w:rsid w:val="55813712"/>
    <w:rsid w:val="55876FB6"/>
    <w:rsid w:val="5588A9B7"/>
    <w:rsid w:val="558F7566"/>
    <w:rsid w:val="55ACC616"/>
    <w:rsid w:val="55C7C09D"/>
    <w:rsid w:val="55CFAE23"/>
    <w:rsid w:val="55DFF754"/>
    <w:rsid w:val="55F320E2"/>
    <w:rsid w:val="55F4A599"/>
    <w:rsid w:val="56055D0D"/>
    <w:rsid w:val="560D9F45"/>
    <w:rsid w:val="561BFD92"/>
    <w:rsid w:val="561FEDD7"/>
    <w:rsid w:val="5622C232"/>
    <w:rsid w:val="56288B66"/>
    <w:rsid w:val="5630F7AA"/>
    <w:rsid w:val="564A8413"/>
    <w:rsid w:val="5653E755"/>
    <w:rsid w:val="565F8A42"/>
    <w:rsid w:val="568661FE"/>
    <w:rsid w:val="56873465"/>
    <w:rsid w:val="5688C6F0"/>
    <w:rsid w:val="5691F17B"/>
    <w:rsid w:val="56966B42"/>
    <w:rsid w:val="56A156DD"/>
    <w:rsid w:val="56A34692"/>
    <w:rsid w:val="56A690AA"/>
    <w:rsid w:val="56AEE316"/>
    <w:rsid w:val="56B1EB4A"/>
    <w:rsid w:val="56B60560"/>
    <w:rsid w:val="56B7BB75"/>
    <w:rsid w:val="56D48B79"/>
    <w:rsid w:val="56D6F485"/>
    <w:rsid w:val="56D8865A"/>
    <w:rsid w:val="56F28F7F"/>
    <w:rsid w:val="56F3922A"/>
    <w:rsid w:val="56FA4939"/>
    <w:rsid w:val="56FC7976"/>
    <w:rsid w:val="57024630"/>
    <w:rsid w:val="57149E5B"/>
    <w:rsid w:val="57224D48"/>
    <w:rsid w:val="5729BD13"/>
    <w:rsid w:val="573E9D3E"/>
    <w:rsid w:val="573EDD83"/>
    <w:rsid w:val="576AC9CA"/>
    <w:rsid w:val="5773CAAC"/>
    <w:rsid w:val="5774FBA4"/>
    <w:rsid w:val="5782A512"/>
    <w:rsid w:val="5783222D"/>
    <w:rsid w:val="57902DE7"/>
    <w:rsid w:val="579100F1"/>
    <w:rsid w:val="57918424"/>
    <w:rsid w:val="57C68EEA"/>
    <w:rsid w:val="57F50C2F"/>
    <w:rsid w:val="57FC1AF5"/>
    <w:rsid w:val="57FC26C5"/>
    <w:rsid w:val="580BCDB7"/>
    <w:rsid w:val="581DCACF"/>
    <w:rsid w:val="582938AE"/>
    <w:rsid w:val="582F1F39"/>
    <w:rsid w:val="5833E04F"/>
    <w:rsid w:val="583516A4"/>
    <w:rsid w:val="584BE3E7"/>
    <w:rsid w:val="584CE8DF"/>
    <w:rsid w:val="5857915A"/>
    <w:rsid w:val="58621528"/>
    <w:rsid w:val="58753783"/>
    <w:rsid w:val="58791DAA"/>
    <w:rsid w:val="588E5FE0"/>
    <w:rsid w:val="58A2F910"/>
    <w:rsid w:val="58A81A95"/>
    <w:rsid w:val="58AB430C"/>
    <w:rsid w:val="58B62876"/>
    <w:rsid w:val="58BB011F"/>
    <w:rsid w:val="58BDB4D6"/>
    <w:rsid w:val="58BED4E4"/>
    <w:rsid w:val="58C3B652"/>
    <w:rsid w:val="58C8F838"/>
    <w:rsid w:val="58DC1D24"/>
    <w:rsid w:val="58E89B31"/>
    <w:rsid w:val="58FA92DA"/>
    <w:rsid w:val="5905FCF6"/>
    <w:rsid w:val="59122278"/>
    <w:rsid w:val="59137E5E"/>
    <w:rsid w:val="59394E7D"/>
    <w:rsid w:val="593CFDCF"/>
    <w:rsid w:val="5956AE94"/>
    <w:rsid w:val="596AF052"/>
    <w:rsid w:val="596BB2D4"/>
    <w:rsid w:val="5971EC40"/>
    <w:rsid w:val="597326D3"/>
    <w:rsid w:val="597F58F8"/>
    <w:rsid w:val="59897766"/>
    <w:rsid w:val="598A47A6"/>
    <w:rsid w:val="598D11A6"/>
    <w:rsid w:val="598E4C0A"/>
    <w:rsid w:val="59A120DB"/>
    <w:rsid w:val="59AAA995"/>
    <w:rsid w:val="59B14E3C"/>
    <w:rsid w:val="59B63DD4"/>
    <w:rsid w:val="59F43ACB"/>
    <w:rsid w:val="5A03B208"/>
    <w:rsid w:val="5A0BADBB"/>
    <w:rsid w:val="5A0C4CAF"/>
    <w:rsid w:val="5A162BE2"/>
    <w:rsid w:val="5A4706C1"/>
    <w:rsid w:val="5A747AA8"/>
    <w:rsid w:val="5A9BD2F6"/>
    <w:rsid w:val="5AC0CF97"/>
    <w:rsid w:val="5AD9B0A4"/>
    <w:rsid w:val="5AE7A022"/>
    <w:rsid w:val="5AFC20FB"/>
    <w:rsid w:val="5B01F1C6"/>
    <w:rsid w:val="5B22C0C5"/>
    <w:rsid w:val="5B2E0F6A"/>
    <w:rsid w:val="5B37CF7C"/>
    <w:rsid w:val="5B4CCAE6"/>
    <w:rsid w:val="5B4E010C"/>
    <w:rsid w:val="5B65C1DA"/>
    <w:rsid w:val="5B74C800"/>
    <w:rsid w:val="5B7BFDB8"/>
    <w:rsid w:val="5B86797F"/>
    <w:rsid w:val="5B90AA5F"/>
    <w:rsid w:val="5B91FEB5"/>
    <w:rsid w:val="5B9B6A2D"/>
    <w:rsid w:val="5BC51270"/>
    <w:rsid w:val="5BC600A2"/>
    <w:rsid w:val="5BCA5639"/>
    <w:rsid w:val="5BCDBA5C"/>
    <w:rsid w:val="5BD6FF75"/>
    <w:rsid w:val="5BE62B73"/>
    <w:rsid w:val="5BF07818"/>
    <w:rsid w:val="5C093B3E"/>
    <w:rsid w:val="5C0CE1C8"/>
    <w:rsid w:val="5C1A0CAF"/>
    <w:rsid w:val="5C1C0344"/>
    <w:rsid w:val="5C23062E"/>
    <w:rsid w:val="5C247648"/>
    <w:rsid w:val="5C2727E7"/>
    <w:rsid w:val="5C28A598"/>
    <w:rsid w:val="5C2CE05F"/>
    <w:rsid w:val="5C356696"/>
    <w:rsid w:val="5C3AE21E"/>
    <w:rsid w:val="5C411865"/>
    <w:rsid w:val="5C45E8BC"/>
    <w:rsid w:val="5C560EAD"/>
    <w:rsid w:val="5C57EFCB"/>
    <w:rsid w:val="5C7B15DF"/>
    <w:rsid w:val="5C812779"/>
    <w:rsid w:val="5C907969"/>
    <w:rsid w:val="5C99DE34"/>
    <w:rsid w:val="5CB809C7"/>
    <w:rsid w:val="5CB8B192"/>
    <w:rsid w:val="5CB8D2FA"/>
    <w:rsid w:val="5CC3F05F"/>
    <w:rsid w:val="5CC420DA"/>
    <w:rsid w:val="5CC4C8DA"/>
    <w:rsid w:val="5CD5331A"/>
    <w:rsid w:val="5CD6954A"/>
    <w:rsid w:val="5CE51154"/>
    <w:rsid w:val="5CFDFFA8"/>
    <w:rsid w:val="5D296473"/>
    <w:rsid w:val="5D3715C2"/>
    <w:rsid w:val="5D37E378"/>
    <w:rsid w:val="5D40E0E9"/>
    <w:rsid w:val="5D483B40"/>
    <w:rsid w:val="5D490519"/>
    <w:rsid w:val="5D57B539"/>
    <w:rsid w:val="5D5939E6"/>
    <w:rsid w:val="5D7DFF08"/>
    <w:rsid w:val="5D81CE39"/>
    <w:rsid w:val="5D84B43A"/>
    <w:rsid w:val="5D889278"/>
    <w:rsid w:val="5D91957F"/>
    <w:rsid w:val="5D91FF0E"/>
    <w:rsid w:val="5D97127D"/>
    <w:rsid w:val="5DB7D3A5"/>
    <w:rsid w:val="5DBAAE9F"/>
    <w:rsid w:val="5DEE019E"/>
    <w:rsid w:val="5E06F4AC"/>
    <w:rsid w:val="5E154E11"/>
    <w:rsid w:val="5E3D7781"/>
    <w:rsid w:val="5E440155"/>
    <w:rsid w:val="5E53DA28"/>
    <w:rsid w:val="5E56D6AE"/>
    <w:rsid w:val="5E77782A"/>
    <w:rsid w:val="5E8500F3"/>
    <w:rsid w:val="5E9416DB"/>
    <w:rsid w:val="5E97802A"/>
    <w:rsid w:val="5EA11BC7"/>
    <w:rsid w:val="5EAAF586"/>
    <w:rsid w:val="5ED2F976"/>
    <w:rsid w:val="5ED91825"/>
    <w:rsid w:val="5ED9E661"/>
    <w:rsid w:val="5EDD3C21"/>
    <w:rsid w:val="5EDEA471"/>
    <w:rsid w:val="5EE0F56E"/>
    <w:rsid w:val="5EE4BA8A"/>
    <w:rsid w:val="5EF3DA24"/>
    <w:rsid w:val="5EFF2C79"/>
    <w:rsid w:val="5F068FC5"/>
    <w:rsid w:val="5F1E1384"/>
    <w:rsid w:val="5F2E51FC"/>
    <w:rsid w:val="5F3ACA9A"/>
    <w:rsid w:val="5F5072D6"/>
    <w:rsid w:val="5F545082"/>
    <w:rsid w:val="5F562FB8"/>
    <w:rsid w:val="5F660D78"/>
    <w:rsid w:val="5F6B5BE0"/>
    <w:rsid w:val="5F6C01CD"/>
    <w:rsid w:val="5F6F9969"/>
    <w:rsid w:val="5F769069"/>
    <w:rsid w:val="5F872A50"/>
    <w:rsid w:val="5F94B56E"/>
    <w:rsid w:val="5FA6B581"/>
    <w:rsid w:val="5FB8F7F9"/>
    <w:rsid w:val="5FC3414E"/>
    <w:rsid w:val="5FCB366A"/>
    <w:rsid w:val="5FD66EA7"/>
    <w:rsid w:val="5FDA3AE5"/>
    <w:rsid w:val="5FEAF764"/>
    <w:rsid w:val="600481EE"/>
    <w:rsid w:val="60224E09"/>
    <w:rsid w:val="602EAF19"/>
    <w:rsid w:val="6046DEBF"/>
    <w:rsid w:val="6050B350"/>
    <w:rsid w:val="6056CD66"/>
    <w:rsid w:val="605FD2DA"/>
    <w:rsid w:val="606EDB50"/>
    <w:rsid w:val="60804968"/>
    <w:rsid w:val="608BC815"/>
    <w:rsid w:val="60A64A30"/>
    <w:rsid w:val="60A7094D"/>
    <w:rsid w:val="60C85BF7"/>
    <w:rsid w:val="60D71419"/>
    <w:rsid w:val="60E4E6BB"/>
    <w:rsid w:val="60EBB43B"/>
    <w:rsid w:val="613F87EB"/>
    <w:rsid w:val="61466A7F"/>
    <w:rsid w:val="614EC907"/>
    <w:rsid w:val="61575164"/>
    <w:rsid w:val="6178BDFD"/>
    <w:rsid w:val="6181506C"/>
    <w:rsid w:val="61948BD4"/>
    <w:rsid w:val="619D78C6"/>
    <w:rsid w:val="61AA2878"/>
    <w:rsid w:val="61B61A91"/>
    <w:rsid w:val="61B7D65C"/>
    <w:rsid w:val="61BDAFC2"/>
    <w:rsid w:val="61C125F9"/>
    <w:rsid w:val="61CB6E17"/>
    <w:rsid w:val="620020BF"/>
    <w:rsid w:val="620AABB1"/>
    <w:rsid w:val="620D2413"/>
    <w:rsid w:val="6222EF6F"/>
    <w:rsid w:val="6234A752"/>
    <w:rsid w:val="6262B115"/>
    <w:rsid w:val="62637930"/>
    <w:rsid w:val="6279014B"/>
    <w:rsid w:val="6282303B"/>
    <w:rsid w:val="6283AF7C"/>
    <w:rsid w:val="6294C0DC"/>
    <w:rsid w:val="62A3C1F4"/>
    <w:rsid w:val="62B5E54C"/>
    <w:rsid w:val="62BAFD59"/>
    <w:rsid w:val="62CA13BF"/>
    <w:rsid w:val="62CFFAE4"/>
    <w:rsid w:val="62D928CB"/>
    <w:rsid w:val="62DFD9C8"/>
    <w:rsid w:val="62E063EA"/>
    <w:rsid w:val="62E8333C"/>
    <w:rsid w:val="62EBBB3C"/>
    <w:rsid w:val="62FAC04B"/>
    <w:rsid w:val="630CD7AA"/>
    <w:rsid w:val="630FDCBC"/>
    <w:rsid w:val="63135BD7"/>
    <w:rsid w:val="6328202C"/>
    <w:rsid w:val="632A1FA3"/>
    <w:rsid w:val="633D8218"/>
    <w:rsid w:val="6356CC1C"/>
    <w:rsid w:val="636365D8"/>
    <w:rsid w:val="63649969"/>
    <w:rsid w:val="6370587A"/>
    <w:rsid w:val="63A13F64"/>
    <w:rsid w:val="6410A1C1"/>
    <w:rsid w:val="641A8872"/>
    <w:rsid w:val="641AA6C9"/>
    <w:rsid w:val="641BACFA"/>
    <w:rsid w:val="6427C0F4"/>
    <w:rsid w:val="644FF95D"/>
    <w:rsid w:val="64838009"/>
    <w:rsid w:val="649C0A8B"/>
    <w:rsid w:val="64A02B2D"/>
    <w:rsid w:val="64B30448"/>
    <w:rsid w:val="64B41EB4"/>
    <w:rsid w:val="64C31BAC"/>
    <w:rsid w:val="64E5289D"/>
    <w:rsid w:val="6500F0F7"/>
    <w:rsid w:val="6505F6A0"/>
    <w:rsid w:val="650A2478"/>
    <w:rsid w:val="6520E0E9"/>
    <w:rsid w:val="65357879"/>
    <w:rsid w:val="654F8410"/>
    <w:rsid w:val="654FAB4C"/>
    <w:rsid w:val="655F8CFD"/>
    <w:rsid w:val="65767A41"/>
    <w:rsid w:val="657C13AE"/>
    <w:rsid w:val="657F5A2B"/>
    <w:rsid w:val="65806826"/>
    <w:rsid w:val="658AA4C1"/>
    <w:rsid w:val="65932B60"/>
    <w:rsid w:val="6599E169"/>
    <w:rsid w:val="65A25073"/>
    <w:rsid w:val="65AB60E7"/>
    <w:rsid w:val="65E1E2B4"/>
    <w:rsid w:val="65E443B4"/>
    <w:rsid w:val="660C2CFB"/>
    <w:rsid w:val="6620CBD4"/>
    <w:rsid w:val="662387A1"/>
    <w:rsid w:val="66410FE6"/>
    <w:rsid w:val="66422565"/>
    <w:rsid w:val="6647FB80"/>
    <w:rsid w:val="66495EF8"/>
    <w:rsid w:val="665A5CFF"/>
    <w:rsid w:val="666E53EB"/>
    <w:rsid w:val="6678AD4C"/>
    <w:rsid w:val="6678DE9F"/>
    <w:rsid w:val="669247D1"/>
    <w:rsid w:val="66950B5B"/>
    <w:rsid w:val="66B16028"/>
    <w:rsid w:val="66B214F6"/>
    <w:rsid w:val="66D027AA"/>
    <w:rsid w:val="66D9192F"/>
    <w:rsid w:val="66DC3D3E"/>
    <w:rsid w:val="66DE1CD4"/>
    <w:rsid w:val="66EFB6EB"/>
    <w:rsid w:val="6700A266"/>
    <w:rsid w:val="671B8C52"/>
    <w:rsid w:val="6729F639"/>
    <w:rsid w:val="672BF732"/>
    <w:rsid w:val="67335B05"/>
    <w:rsid w:val="674505CC"/>
    <w:rsid w:val="6745131B"/>
    <w:rsid w:val="674C5917"/>
    <w:rsid w:val="676B717F"/>
    <w:rsid w:val="676D82DE"/>
    <w:rsid w:val="6784229D"/>
    <w:rsid w:val="678C0A82"/>
    <w:rsid w:val="67974F0A"/>
    <w:rsid w:val="679BE423"/>
    <w:rsid w:val="679E9A10"/>
    <w:rsid w:val="67B9F2DB"/>
    <w:rsid w:val="67BD2BC5"/>
    <w:rsid w:val="67C5A81F"/>
    <w:rsid w:val="67CBCCFF"/>
    <w:rsid w:val="67F0332F"/>
    <w:rsid w:val="680CF4BA"/>
    <w:rsid w:val="6820FFFF"/>
    <w:rsid w:val="684C052A"/>
    <w:rsid w:val="684D3089"/>
    <w:rsid w:val="68574835"/>
    <w:rsid w:val="687B0705"/>
    <w:rsid w:val="6886A87B"/>
    <w:rsid w:val="68AD1C70"/>
    <w:rsid w:val="68B29387"/>
    <w:rsid w:val="68BAABF4"/>
    <w:rsid w:val="68CC4329"/>
    <w:rsid w:val="68DEB8A8"/>
    <w:rsid w:val="68F385F0"/>
    <w:rsid w:val="68FA65F9"/>
    <w:rsid w:val="68FB5876"/>
    <w:rsid w:val="69000C13"/>
    <w:rsid w:val="691BA3B4"/>
    <w:rsid w:val="6939BAC4"/>
    <w:rsid w:val="6940391A"/>
    <w:rsid w:val="69642890"/>
    <w:rsid w:val="696B92FA"/>
    <w:rsid w:val="69728F41"/>
    <w:rsid w:val="697A9162"/>
    <w:rsid w:val="69940DD8"/>
    <w:rsid w:val="699F2760"/>
    <w:rsid w:val="69A42A6B"/>
    <w:rsid w:val="69A70CB4"/>
    <w:rsid w:val="69A99634"/>
    <w:rsid w:val="69B2BCD5"/>
    <w:rsid w:val="69B3FF43"/>
    <w:rsid w:val="69B5EF4B"/>
    <w:rsid w:val="69B8E662"/>
    <w:rsid w:val="6A018A57"/>
    <w:rsid w:val="6A14DE87"/>
    <w:rsid w:val="6A3215DD"/>
    <w:rsid w:val="6A34C336"/>
    <w:rsid w:val="6A35040D"/>
    <w:rsid w:val="6A39237C"/>
    <w:rsid w:val="6A4FD4F1"/>
    <w:rsid w:val="6A539D42"/>
    <w:rsid w:val="6A603048"/>
    <w:rsid w:val="6A72E335"/>
    <w:rsid w:val="6A780B3A"/>
    <w:rsid w:val="6A8636CC"/>
    <w:rsid w:val="6A97A024"/>
    <w:rsid w:val="6A99A251"/>
    <w:rsid w:val="6A9E7CA0"/>
    <w:rsid w:val="6A9EBACB"/>
    <w:rsid w:val="6AA34034"/>
    <w:rsid w:val="6AA514B3"/>
    <w:rsid w:val="6AA923D7"/>
    <w:rsid w:val="6AB3F0D6"/>
    <w:rsid w:val="6AC039A0"/>
    <w:rsid w:val="6AC48CFA"/>
    <w:rsid w:val="6ACC4F57"/>
    <w:rsid w:val="6ACD41D4"/>
    <w:rsid w:val="6AD4CCDB"/>
    <w:rsid w:val="6ADA5021"/>
    <w:rsid w:val="6AFC45C6"/>
    <w:rsid w:val="6B1378FE"/>
    <w:rsid w:val="6B181D52"/>
    <w:rsid w:val="6B31070D"/>
    <w:rsid w:val="6B457EAC"/>
    <w:rsid w:val="6B4C84DB"/>
    <w:rsid w:val="6B4DD6E7"/>
    <w:rsid w:val="6B4F9D9E"/>
    <w:rsid w:val="6B5CB5CC"/>
    <w:rsid w:val="6B889CE3"/>
    <w:rsid w:val="6B8D980D"/>
    <w:rsid w:val="6B90B48D"/>
    <w:rsid w:val="6B953B87"/>
    <w:rsid w:val="6B9F2ECB"/>
    <w:rsid w:val="6BA198B8"/>
    <w:rsid w:val="6BA1EC94"/>
    <w:rsid w:val="6BA62DA0"/>
    <w:rsid w:val="6BCC5D46"/>
    <w:rsid w:val="6BCD333E"/>
    <w:rsid w:val="6BECBAE9"/>
    <w:rsid w:val="6BEEA430"/>
    <w:rsid w:val="6BFDD95B"/>
    <w:rsid w:val="6C0EB396"/>
    <w:rsid w:val="6C20E027"/>
    <w:rsid w:val="6C534EDF"/>
    <w:rsid w:val="6C6AC02D"/>
    <w:rsid w:val="6C705D2B"/>
    <w:rsid w:val="6C7C177D"/>
    <w:rsid w:val="6C87F294"/>
    <w:rsid w:val="6CA5179E"/>
    <w:rsid w:val="6CB7223B"/>
    <w:rsid w:val="6CB8B8FB"/>
    <w:rsid w:val="6CB90CFF"/>
    <w:rsid w:val="6CFD22B2"/>
    <w:rsid w:val="6D0CA974"/>
    <w:rsid w:val="6D1B11E9"/>
    <w:rsid w:val="6D1E7FFC"/>
    <w:rsid w:val="6D34D6A3"/>
    <w:rsid w:val="6D5C4CDC"/>
    <w:rsid w:val="6D5CD528"/>
    <w:rsid w:val="6D5CE44F"/>
    <w:rsid w:val="6D7049AF"/>
    <w:rsid w:val="6DA114EC"/>
    <w:rsid w:val="6DA80169"/>
    <w:rsid w:val="6DC0F92C"/>
    <w:rsid w:val="6DC3EBF6"/>
    <w:rsid w:val="6DE9FC53"/>
    <w:rsid w:val="6DEE795E"/>
    <w:rsid w:val="6DF34EBC"/>
    <w:rsid w:val="6DFE4CDD"/>
    <w:rsid w:val="6E046BD1"/>
    <w:rsid w:val="6E0E574F"/>
    <w:rsid w:val="6E1C8577"/>
    <w:rsid w:val="6E2F62B6"/>
    <w:rsid w:val="6E596B57"/>
    <w:rsid w:val="6E6AA0E3"/>
    <w:rsid w:val="6E7B753C"/>
    <w:rsid w:val="6E8267B9"/>
    <w:rsid w:val="6E8D3ADC"/>
    <w:rsid w:val="6E8F55E0"/>
    <w:rsid w:val="6E99F354"/>
    <w:rsid w:val="6EA70AA4"/>
    <w:rsid w:val="6EB5D3F6"/>
    <w:rsid w:val="6EB8DF63"/>
    <w:rsid w:val="6EBC3398"/>
    <w:rsid w:val="6EE0137F"/>
    <w:rsid w:val="6EE3B885"/>
    <w:rsid w:val="6EE92EB9"/>
    <w:rsid w:val="6F1FF6F6"/>
    <w:rsid w:val="6F314A5B"/>
    <w:rsid w:val="6F34F758"/>
    <w:rsid w:val="6F3825FB"/>
    <w:rsid w:val="6F42E529"/>
    <w:rsid w:val="6F4D93D4"/>
    <w:rsid w:val="6F65FD38"/>
    <w:rsid w:val="6F7A2C2D"/>
    <w:rsid w:val="6F7DB7C6"/>
    <w:rsid w:val="6F93ECFF"/>
    <w:rsid w:val="6FBABE74"/>
    <w:rsid w:val="6FC19E9F"/>
    <w:rsid w:val="6FC8599E"/>
    <w:rsid w:val="6FC93A7A"/>
    <w:rsid w:val="6FCC409B"/>
    <w:rsid w:val="6FF03EF0"/>
    <w:rsid w:val="6FFD361E"/>
    <w:rsid w:val="7000BFD0"/>
    <w:rsid w:val="700DBBD9"/>
    <w:rsid w:val="7017ADB3"/>
    <w:rsid w:val="7018D7B8"/>
    <w:rsid w:val="701D6319"/>
    <w:rsid w:val="7026D8A9"/>
    <w:rsid w:val="702F7202"/>
    <w:rsid w:val="703F1A11"/>
    <w:rsid w:val="70450BB7"/>
    <w:rsid w:val="7073B079"/>
    <w:rsid w:val="7076A513"/>
    <w:rsid w:val="70777535"/>
    <w:rsid w:val="7079AE15"/>
    <w:rsid w:val="708440D4"/>
    <w:rsid w:val="7085B8B0"/>
    <w:rsid w:val="708E9B80"/>
    <w:rsid w:val="70934806"/>
    <w:rsid w:val="709D9623"/>
    <w:rsid w:val="70ABF7A6"/>
    <w:rsid w:val="70BD4CC7"/>
    <w:rsid w:val="70C62F6B"/>
    <w:rsid w:val="70CB0853"/>
    <w:rsid w:val="70D9D04B"/>
    <w:rsid w:val="71163387"/>
    <w:rsid w:val="7120EAA2"/>
    <w:rsid w:val="71368FE4"/>
    <w:rsid w:val="713A8DF7"/>
    <w:rsid w:val="713AAC57"/>
    <w:rsid w:val="713E3150"/>
    <w:rsid w:val="71402DDA"/>
    <w:rsid w:val="71410837"/>
    <w:rsid w:val="7145746B"/>
    <w:rsid w:val="7148BF0E"/>
    <w:rsid w:val="7155FD2E"/>
    <w:rsid w:val="715F99B0"/>
    <w:rsid w:val="7166D8B4"/>
    <w:rsid w:val="71702700"/>
    <w:rsid w:val="71849498"/>
    <w:rsid w:val="718A4718"/>
    <w:rsid w:val="7192B428"/>
    <w:rsid w:val="719D0676"/>
    <w:rsid w:val="719D2283"/>
    <w:rsid w:val="71A6C9D5"/>
    <w:rsid w:val="71C1175F"/>
    <w:rsid w:val="71C9D71F"/>
    <w:rsid w:val="71EC9DF2"/>
    <w:rsid w:val="71ECA5A3"/>
    <w:rsid w:val="71F45E58"/>
    <w:rsid w:val="72031F2A"/>
    <w:rsid w:val="722D2852"/>
    <w:rsid w:val="7231EBAF"/>
    <w:rsid w:val="7249AD1D"/>
    <w:rsid w:val="7255798B"/>
    <w:rsid w:val="7255FC5F"/>
    <w:rsid w:val="725BF523"/>
    <w:rsid w:val="7269C444"/>
    <w:rsid w:val="727C5B3E"/>
    <w:rsid w:val="728C1209"/>
    <w:rsid w:val="729E3AE7"/>
    <w:rsid w:val="72D33813"/>
    <w:rsid w:val="72D3552F"/>
    <w:rsid w:val="72FB6A11"/>
    <w:rsid w:val="72FCDB18"/>
    <w:rsid w:val="7302A915"/>
    <w:rsid w:val="7313EE22"/>
    <w:rsid w:val="731AF6BF"/>
    <w:rsid w:val="73260086"/>
    <w:rsid w:val="732AB564"/>
    <w:rsid w:val="73305FB4"/>
    <w:rsid w:val="733F1625"/>
    <w:rsid w:val="7350787A"/>
    <w:rsid w:val="735201EC"/>
    <w:rsid w:val="7358C37F"/>
    <w:rsid w:val="736AD805"/>
    <w:rsid w:val="736CA8EE"/>
    <w:rsid w:val="73D4F972"/>
    <w:rsid w:val="73D830FA"/>
    <w:rsid w:val="73D94F02"/>
    <w:rsid w:val="73EF2D04"/>
    <w:rsid w:val="73FA68FB"/>
    <w:rsid w:val="7406AC12"/>
    <w:rsid w:val="7406F657"/>
    <w:rsid w:val="74095CF4"/>
    <w:rsid w:val="74135686"/>
    <w:rsid w:val="74313208"/>
    <w:rsid w:val="743913DB"/>
    <w:rsid w:val="74534EA2"/>
    <w:rsid w:val="745C631C"/>
    <w:rsid w:val="7481414A"/>
    <w:rsid w:val="748B0261"/>
    <w:rsid w:val="748BBAEB"/>
    <w:rsid w:val="749127AA"/>
    <w:rsid w:val="74929F9B"/>
    <w:rsid w:val="749C9494"/>
    <w:rsid w:val="74AA183D"/>
    <w:rsid w:val="74C3C2B2"/>
    <w:rsid w:val="74E12CFC"/>
    <w:rsid w:val="74EBC6F2"/>
    <w:rsid w:val="74EC685A"/>
    <w:rsid w:val="74F1EF77"/>
    <w:rsid w:val="74F885FA"/>
    <w:rsid w:val="74FA4357"/>
    <w:rsid w:val="74FBA77F"/>
    <w:rsid w:val="7500A37E"/>
    <w:rsid w:val="75031959"/>
    <w:rsid w:val="750A3698"/>
    <w:rsid w:val="75570BFF"/>
    <w:rsid w:val="7558703D"/>
    <w:rsid w:val="757A41B3"/>
    <w:rsid w:val="757D0259"/>
    <w:rsid w:val="7587366D"/>
    <w:rsid w:val="759427BD"/>
    <w:rsid w:val="75A344AA"/>
    <w:rsid w:val="75AF26E7"/>
    <w:rsid w:val="75B03BC1"/>
    <w:rsid w:val="75FF83D4"/>
    <w:rsid w:val="7626D2C2"/>
    <w:rsid w:val="76284B05"/>
    <w:rsid w:val="76331C2A"/>
    <w:rsid w:val="76349BD9"/>
    <w:rsid w:val="763FFB1F"/>
    <w:rsid w:val="76403888"/>
    <w:rsid w:val="764F9F0E"/>
    <w:rsid w:val="768E51E0"/>
    <w:rsid w:val="769D05B0"/>
    <w:rsid w:val="76A6BF9B"/>
    <w:rsid w:val="76A9AB77"/>
    <w:rsid w:val="76A9B67E"/>
    <w:rsid w:val="76B1EA17"/>
    <w:rsid w:val="76BDAB80"/>
    <w:rsid w:val="76CF994D"/>
    <w:rsid w:val="76D43193"/>
    <w:rsid w:val="76E8D3C2"/>
    <w:rsid w:val="76F5E8F6"/>
    <w:rsid w:val="770D85D7"/>
    <w:rsid w:val="772C0857"/>
    <w:rsid w:val="772D0519"/>
    <w:rsid w:val="773776E7"/>
    <w:rsid w:val="773A49D7"/>
    <w:rsid w:val="773BF29E"/>
    <w:rsid w:val="774324A9"/>
    <w:rsid w:val="7763E62F"/>
    <w:rsid w:val="777A7A71"/>
    <w:rsid w:val="778B267D"/>
    <w:rsid w:val="77B8CCCA"/>
    <w:rsid w:val="77CF841E"/>
    <w:rsid w:val="77D20157"/>
    <w:rsid w:val="77D6C8BA"/>
    <w:rsid w:val="7809D6A0"/>
    <w:rsid w:val="780BE241"/>
    <w:rsid w:val="7811A33D"/>
    <w:rsid w:val="781761BE"/>
    <w:rsid w:val="782716F2"/>
    <w:rsid w:val="783B34B2"/>
    <w:rsid w:val="783F6499"/>
    <w:rsid w:val="7845EC3D"/>
    <w:rsid w:val="785AA791"/>
    <w:rsid w:val="78607EFD"/>
    <w:rsid w:val="78752649"/>
    <w:rsid w:val="789010FF"/>
    <w:rsid w:val="78A0D9E5"/>
    <w:rsid w:val="78AC7EDC"/>
    <w:rsid w:val="78D5D6B9"/>
    <w:rsid w:val="78E72CC0"/>
    <w:rsid w:val="79003C68"/>
    <w:rsid w:val="79014BA3"/>
    <w:rsid w:val="7904C175"/>
    <w:rsid w:val="792EDB58"/>
    <w:rsid w:val="7939C0C9"/>
    <w:rsid w:val="793F8267"/>
    <w:rsid w:val="7943061C"/>
    <w:rsid w:val="794F82C3"/>
    <w:rsid w:val="795C1CDE"/>
    <w:rsid w:val="795E7384"/>
    <w:rsid w:val="7972991B"/>
    <w:rsid w:val="797A6F23"/>
    <w:rsid w:val="799763BA"/>
    <w:rsid w:val="79B289AE"/>
    <w:rsid w:val="79C0D74B"/>
    <w:rsid w:val="79C93213"/>
    <w:rsid w:val="79D1BA4C"/>
    <w:rsid w:val="79F10707"/>
    <w:rsid w:val="7A0D1B79"/>
    <w:rsid w:val="7A150CA1"/>
    <w:rsid w:val="7A1E3AED"/>
    <w:rsid w:val="7A2BE160"/>
    <w:rsid w:val="7A3B96A5"/>
    <w:rsid w:val="7A5B89CB"/>
    <w:rsid w:val="7A5E85EE"/>
    <w:rsid w:val="7A60A789"/>
    <w:rsid w:val="7A66D819"/>
    <w:rsid w:val="7A7B75EE"/>
    <w:rsid w:val="7A91E1AD"/>
    <w:rsid w:val="7AA895A2"/>
    <w:rsid w:val="7AA9E714"/>
    <w:rsid w:val="7AB975EB"/>
    <w:rsid w:val="7AC1F5A0"/>
    <w:rsid w:val="7ADAC844"/>
    <w:rsid w:val="7ADEBF1E"/>
    <w:rsid w:val="7AE605A0"/>
    <w:rsid w:val="7AE7D7AE"/>
    <w:rsid w:val="7AED7DF1"/>
    <w:rsid w:val="7AF066D2"/>
    <w:rsid w:val="7B090D97"/>
    <w:rsid w:val="7B18B794"/>
    <w:rsid w:val="7B1FA453"/>
    <w:rsid w:val="7B2968AA"/>
    <w:rsid w:val="7B2A8D96"/>
    <w:rsid w:val="7B327CEE"/>
    <w:rsid w:val="7B352DD2"/>
    <w:rsid w:val="7B3EA9F3"/>
    <w:rsid w:val="7B4CDED4"/>
    <w:rsid w:val="7B50C039"/>
    <w:rsid w:val="7B52E80B"/>
    <w:rsid w:val="7B6D723D"/>
    <w:rsid w:val="7B75F507"/>
    <w:rsid w:val="7B76DD22"/>
    <w:rsid w:val="7B77E482"/>
    <w:rsid w:val="7B8A40A7"/>
    <w:rsid w:val="7B92A48D"/>
    <w:rsid w:val="7BC329CD"/>
    <w:rsid w:val="7BC73184"/>
    <w:rsid w:val="7BEA6E96"/>
    <w:rsid w:val="7BEC3B3C"/>
    <w:rsid w:val="7BF8A6E1"/>
    <w:rsid w:val="7BFB8176"/>
    <w:rsid w:val="7C0ACC39"/>
    <w:rsid w:val="7C0D9A6A"/>
    <w:rsid w:val="7C0DBAFA"/>
    <w:rsid w:val="7C4F368B"/>
    <w:rsid w:val="7C540340"/>
    <w:rsid w:val="7C661A38"/>
    <w:rsid w:val="7C68B58A"/>
    <w:rsid w:val="7C6EF1DF"/>
    <w:rsid w:val="7C8247E4"/>
    <w:rsid w:val="7C872385"/>
    <w:rsid w:val="7C9FD607"/>
    <w:rsid w:val="7CA6D967"/>
    <w:rsid w:val="7CB82CD9"/>
    <w:rsid w:val="7CBC8437"/>
    <w:rsid w:val="7CCD24F1"/>
    <w:rsid w:val="7CD7DDB5"/>
    <w:rsid w:val="7CEC3EE1"/>
    <w:rsid w:val="7CEE893F"/>
    <w:rsid w:val="7D0C608F"/>
    <w:rsid w:val="7D0E6C99"/>
    <w:rsid w:val="7D19D0E1"/>
    <w:rsid w:val="7D232545"/>
    <w:rsid w:val="7D24F071"/>
    <w:rsid w:val="7D3006E0"/>
    <w:rsid w:val="7D30A4D3"/>
    <w:rsid w:val="7D314ABA"/>
    <w:rsid w:val="7D4E4640"/>
    <w:rsid w:val="7DA22549"/>
    <w:rsid w:val="7DAD375A"/>
    <w:rsid w:val="7DB72DDA"/>
    <w:rsid w:val="7DCB9C65"/>
    <w:rsid w:val="7DE03664"/>
    <w:rsid w:val="7DE187D6"/>
    <w:rsid w:val="7DE80864"/>
    <w:rsid w:val="7DFCBC68"/>
    <w:rsid w:val="7E075B30"/>
    <w:rsid w:val="7E0A8C55"/>
    <w:rsid w:val="7E1214DA"/>
    <w:rsid w:val="7E127681"/>
    <w:rsid w:val="7E1884C5"/>
    <w:rsid w:val="7E1ED340"/>
    <w:rsid w:val="7E406762"/>
    <w:rsid w:val="7E40F84D"/>
    <w:rsid w:val="7E5D48E3"/>
    <w:rsid w:val="7E690E4D"/>
    <w:rsid w:val="7E8E863E"/>
    <w:rsid w:val="7E96A89E"/>
    <w:rsid w:val="7EA7F240"/>
    <w:rsid w:val="7EAFD1CA"/>
    <w:rsid w:val="7EC4CE72"/>
    <w:rsid w:val="7EC6E9FC"/>
    <w:rsid w:val="7ED4ABDD"/>
    <w:rsid w:val="7EDA4562"/>
    <w:rsid w:val="7EE1A232"/>
    <w:rsid w:val="7EE28111"/>
    <w:rsid w:val="7EFA0F3C"/>
    <w:rsid w:val="7EFC32E5"/>
    <w:rsid w:val="7F302CFD"/>
    <w:rsid w:val="7F35B266"/>
    <w:rsid w:val="7F37E105"/>
    <w:rsid w:val="7F61CDDB"/>
    <w:rsid w:val="7F6C6C14"/>
    <w:rsid w:val="7F7E7A94"/>
    <w:rsid w:val="7FA429DC"/>
    <w:rsid w:val="7FA4AF13"/>
    <w:rsid w:val="7FA8DEA6"/>
    <w:rsid w:val="7FBB2AA2"/>
    <w:rsid w:val="7FCD9FF7"/>
    <w:rsid w:val="7FD010C6"/>
    <w:rsid w:val="7FE69DD4"/>
    <w:rsid w:val="7FF274E1"/>
    <w:rsid w:val="7FF303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36153"/>
  <w14:defaultImageDpi w14:val="330"/>
  <w15:chartTrackingRefBased/>
  <w15:docId w15:val="{D59B2233-852A-4AF2-885C-586E94355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14F1F"/>
    <w:pPr>
      <w:widowControl w:val="0"/>
      <w:spacing w:line="280" w:lineRule="atLeast"/>
    </w:pPr>
    <w:rPr>
      <w:rFonts w:ascii="Arial" w:hAnsi="Arial"/>
      <w:sz w:val="19"/>
      <w:lang w:val="nl-NL" w:eastAsia="en-US"/>
    </w:rPr>
  </w:style>
  <w:style w:type="paragraph" w:styleId="Kop1">
    <w:name w:val="heading 1"/>
    <w:basedOn w:val="Standaard"/>
    <w:next w:val="Standaard"/>
    <w:qFormat/>
    <w:rsid w:val="00EC720E"/>
    <w:pPr>
      <w:keepNext/>
      <w:pageBreakBefore/>
      <w:widowControl/>
      <w:numPr>
        <w:numId w:val="26"/>
      </w:numPr>
      <w:spacing w:after="568" w:line="284" w:lineRule="atLeast"/>
      <w:outlineLvl w:val="0"/>
    </w:pPr>
    <w:rPr>
      <w:b/>
      <w:sz w:val="32"/>
    </w:rPr>
  </w:style>
  <w:style w:type="paragraph" w:styleId="Kop2">
    <w:name w:val="heading 2"/>
    <w:basedOn w:val="Standaard"/>
    <w:next w:val="Standaard"/>
    <w:qFormat/>
    <w:rsid w:val="00EC720E"/>
    <w:pPr>
      <w:keepNext/>
      <w:widowControl/>
      <w:numPr>
        <w:ilvl w:val="1"/>
        <w:numId w:val="26"/>
      </w:numPr>
      <w:spacing w:before="284" w:line="284" w:lineRule="atLeast"/>
      <w:outlineLvl w:val="1"/>
    </w:pPr>
    <w:rPr>
      <w:b/>
      <w:sz w:val="24"/>
    </w:rPr>
  </w:style>
  <w:style w:type="paragraph" w:styleId="Kop3">
    <w:name w:val="heading 3"/>
    <w:basedOn w:val="Standaard"/>
    <w:next w:val="Standaard"/>
    <w:link w:val="Kop3Char"/>
    <w:qFormat/>
    <w:rsid w:val="00EC720E"/>
    <w:pPr>
      <w:keepNext/>
      <w:widowControl/>
      <w:numPr>
        <w:ilvl w:val="2"/>
        <w:numId w:val="26"/>
      </w:numPr>
      <w:spacing w:before="284" w:line="284" w:lineRule="atLeast"/>
      <w:outlineLvl w:val="2"/>
    </w:pPr>
    <w:rPr>
      <w:b/>
    </w:rPr>
  </w:style>
  <w:style w:type="paragraph" w:styleId="Kop4">
    <w:name w:val="heading 4"/>
    <w:basedOn w:val="Standaard"/>
    <w:next w:val="Standaard"/>
    <w:qFormat/>
    <w:rsid w:val="00EC720E"/>
    <w:pPr>
      <w:keepNext/>
      <w:widowControl/>
      <w:numPr>
        <w:ilvl w:val="3"/>
        <w:numId w:val="26"/>
      </w:numPr>
      <w:spacing w:before="284" w:line="284" w:lineRule="atLeast"/>
      <w:outlineLvl w:val="3"/>
    </w:pPr>
    <w:rPr>
      <w:b/>
      <w:sz w:val="18"/>
    </w:rPr>
  </w:style>
  <w:style w:type="paragraph" w:styleId="Kop5">
    <w:name w:val="heading 5"/>
    <w:basedOn w:val="Standaard"/>
    <w:next w:val="Standaard"/>
    <w:qFormat/>
    <w:rsid w:val="00EC720E"/>
    <w:pPr>
      <w:keepNext/>
      <w:numPr>
        <w:ilvl w:val="4"/>
        <w:numId w:val="26"/>
      </w:numPr>
      <w:spacing w:line="284" w:lineRule="atLeast"/>
      <w:outlineLvl w:val="4"/>
    </w:pPr>
    <w:rPr>
      <w:i/>
      <w:sz w:val="18"/>
    </w:rPr>
  </w:style>
  <w:style w:type="paragraph" w:styleId="Kop6">
    <w:name w:val="heading 6"/>
    <w:basedOn w:val="Standaard"/>
    <w:next w:val="Standaard"/>
    <w:qFormat/>
    <w:pPr>
      <w:keepNext/>
      <w:numPr>
        <w:ilvl w:val="5"/>
        <w:numId w:val="26"/>
      </w:numPr>
      <w:tabs>
        <w:tab w:val="left" w:pos="1152"/>
      </w:tabs>
      <w:spacing w:after="120" w:line="240" w:lineRule="auto"/>
      <w:outlineLvl w:val="5"/>
    </w:pPr>
    <w:rPr>
      <w:b/>
      <w:sz w:val="36"/>
    </w:rPr>
  </w:style>
  <w:style w:type="paragraph" w:styleId="Kop7">
    <w:name w:val="heading 7"/>
    <w:basedOn w:val="Standaard"/>
    <w:next w:val="Standaard"/>
    <w:qFormat/>
    <w:pPr>
      <w:keepNext/>
      <w:numPr>
        <w:ilvl w:val="6"/>
        <w:numId w:val="26"/>
      </w:numPr>
      <w:tabs>
        <w:tab w:val="left" w:pos="1296"/>
      </w:tabs>
      <w:outlineLvl w:val="6"/>
    </w:pPr>
    <w:rPr>
      <w:b/>
    </w:rPr>
  </w:style>
  <w:style w:type="paragraph" w:styleId="Kop8">
    <w:name w:val="heading 8"/>
    <w:basedOn w:val="Standaard"/>
    <w:next w:val="Standaard"/>
    <w:qFormat/>
    <w:pPr>
      <w:numPr>
        <w:ilvl w:val="7"/>
        <w:numId w:val="26"/>
      </w:numPr>
      <w:tabs>
        <w:tab w:val="left" w:pos="1440"/>
      </w:tabs>
      <w:spacing w:before="240" w:after="60"/>
      <w:outlineLvl w:val="7"/>
    </w:pPr>
    <w:rPr>
      <w:i/>
    </w:rPr>
  </w:style>
  <w:style w:type="paragraph" w:styleId="Kop9">
    <w:name w:val="heading 9"/>
    <w:basedOn w:val="Standaard"/>
    <w:next w:val="Standaard"/>
    <w:qFormat/>
    <w:pPr>
      <w:numPr>
        <w:ilvl w:val="8"/>
        <w:numId w:val="26"/>
      </w:numPr>
      <w:tabs>
        <w:tab w:val="left" w:pos="1584"/>
      </w:tabs>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Zwaar">
    <w:name w:val="Strong"/>
    <w:qFormat/>
    <w:rPr>
      <w:b/>
      <w:sz w:val="20"/>
    </w:rPr>
  </w:style>
  <w:style w:type="paragraph" w:styleId="Koptekst">
    <w:name w:val="header"/>
    <w:basedOn w:val="Standaard"/>
    <w:link w:val="KoptekstChar"/>
    <w:pPr>
      <w:tabs>
        <w:tab w:val="center" w:pos="4536"/>
        <w:tab w:val="right" w:pos="9072"/>
      </w:tabs>
    </w:pPr>
    <w:rPr>
      <w:sz w:val="18"/>
    </w:rPr>
  </w:style>
  <w:style w:type="paragraph" w:styleId="Voettekst">
    <w:name w:val="footer"/>
    <w:basedOn w:val="Standaard"/>
    <w:link w:val="VoettekstChar"/>
    <w:pPr>
      <w:tabs>
        <w:tab w:val="center" w:pos="4536"/>
        <w:tab w:val="right" w:pos="9072"/>
      </w:tabs>
    </w:pPr>
  </w:style>
  <w:style w:type="paragraph" w:styleId="Plattetekstinspringen">
    <w:name w:val="Body Text Indent"/>
    <w:basedOn w:val="Standaard"/>
    <w:pPr>
      <w:ind w:left="993"/>
    </w:pPr>
  </w:style>
  <w:style w:type="paragraph" w:styleId="Plattetekstinspringen2">
    <w:name w:val="Body Text Indent 2"/>
    <w:basedOn w:val="Standaard"/>
    <w:pPr>
      <w:ind w:left="851"/>
    </w:pPr>
  </w:style>
  <w:style w:type="paragraph" w:styleId="Plattetekst">
    <w:name w:val="Body Text"/>
    <w:basedOn w:val="Standaard"/>
    <w:pPr>
      <w:framePr w:w="431" w:h="1140" w:wrap="auto" w:vAnchor="page" w:hAnchor="page" w:x="1152" w:y="2099"/>
      <w:spacing w:line="240" w:lineRule="auto"/>
    </w:pPr>
    <w:rPr>
      <w:rFonts w:ascii="InterstateRegular" w:hAnsi="InterstateRegular"/>
      <w:spacing w:val="-12"/>
      <w:sz w:val="32"/>
    </w:rPr>
  </w:style>
  <w:style w:type="paragraph" w:styleId="Inhopg2">
    <w:name w:val="toc 2"/>
    <w:basedOn w:val="Standaard"/>
    <w:next w:val="Standaard"/>
    <w:uiPriority w:val="39"/>
    <w:rsid w:val="00030EBE"/>
    <w:pPr>
      <w:tabs>
        <w:tab w:val="right" w:pos="7994"/>
      </w:tabs>
      <w:spacing w:line="340" w:lineRule="exact"/>
      <w:ind w:hanging="426"/>
    </w:pPr>
    <w:rPr>
      <w:noProof/>
    </w:rPr>
  </w:style>
  <w:style w:type="paragraph" w:customStyle="1" w:styleId="vervolgkopjes">
    <w:name w:val="vervolgkopjes"/>
    <w:basedOn w:val="Standaard"/>
    <w:pPr>
      <w:framePr w:w="2041" w:wrap="auto" w:vAnchor="text" w:hAnchor="page" w:x="143" w:y="302"/>
      <w:spacing w:line="230" w:lineRule="exact"/>
      <w:jc w:val="right"/>
    </w:pPr>
    <w:rPr>
      <w:sz w:val="15"/>
    </w:rPr>
  </w:style>
  <w:style w:type="paragraph" w:customStyle="1" w:styleId="AgendaNummering">
    <w:name w:val="AgendaNummering"/>
    <w:basedOn w:val="Standaard"/>
    <w:pPr>
      <w:tabs>
        <w:tab w:val="left" w:pos="624"/>
      </w:tabs>
      <w:spacing w:after="280"/>
      <w:ind w:left="624" w:right="692" w:hanging="624"/>
    </w:pPr>
  </w:style>
  <w:style w:type="paragraph" w:customStyle="1" w:styleId="ErasmusVoettekst">
    <w:name w:val="Erasmus_Voettekst"/>
    <w:basedOn w:val="Standaard"/>
    <w:pPr>
      <w:spacing w:line="240" w:lineRule="exact"/>
    </w:pPr>
    <w:rPr>
      <w:sz w:val="16"/>
    </w:rPr>
  </w:style>
  <w:style w:type="paragraph" w:customStyle="1" w:styleId="ErasmusSubtitel">
    <w:name w:val="Erasmus_Subtitel"/>
    <w:basedOn w:val="Standaard"/>
    <w:pPr>
      <w:framePr w:wrap="auto" w:vAnchor="page" w:hAnchor="page" w:x="2178" w:y="2836"/>
      <w:spacing w:line="240" w:lineRule="atLeast"/>
    </w:pPr>
    <w:rPr>
      <w:b/>
      <w:sz w:val="24"/>
    </w:rPr>
  </w:style>
  <w:style w:type="paragraph" w:customStyle="1" w:styleId="ErasmusTitel">
    <w:name w:val="Erasmus_Titel"/>
    <w:basedOn w:val="Standaard"/>
    <w:pPr>
      <w:framePr w:w="5925" w:h="2126" w:hRule="exact" w:hSpace="181" w:vSpace="181" w:wrap="around" w:vAnchor="page" w:hAnchor="page" w:x="3063" w:y="10987"/>
      <w:spacing w:line="240" w:lineRule="atLeast"/>
    </w:pPr>
    <w:rPr>
      <w:b/>
      <w:sz w:val="36"/>
    </w:rPr>
  </w:style>
  <w:style w:type="paragraph" w:customStyle="1" w:styleId="Inhoudsopgave">
    <w:name w:val="Inhoudsopgave"/>
    <w:basedOn w:val="Standaard"/>
    <w:rPr>
      <w:b/>
      <w:sz w:val="32"/>
    </w:rPr>
  </w:style>
  <w:style w:type="paragraph" w:styleId="Inhopg1">
    <w:name w:val="toc 1"/>
    <w:basedOn w:val="Standaard"/>
    <w:next w:val="Standaard"/>
    <w:uiPriority w:val="39"/>
    <w:rsid w:val="00030EBE"/>
    <w:pPr>
      <w:tabs>
        <w:tab w:val="right" w:pos="7994"/>
      </w:tabs>
      <w:spacing w:before="340" w:line="340" w:lineRule="exact"/>
      <w:ind w:hanging="284"/>
    </w:pPr>
    <w:rPr>
      <w:b/>
      <w:noProof/>
    </w:rPr>
  </w:style>
  <w:style w:type="paragraph" w:styleId="Inhopg3">
    <w:name w:val="toc 3"/>
    <w:basedOn w:val="Standaard"/>
    <w:next w:val="Standaard"/>
    <w:uiPriority w:val="39"/>
    <w:rsid w:val="00D57F31"/>
    <w:pPr>
      <w:tabs>
        <w:tab w:val="right" w:pos="7995"/>
        <w:tab w:val="right" w:pos="8936"/>
      </w:tabs>
      <w:spacing w:line="340" w:lineRule="exact"/>
      <w:ind w:hanging="567"/>
    </w:pPr>
    <w:rPr>
      <w:noProof/>
    </w:rPr>
  </w:style>
  <w:style w:type="paragraph" w:styleId="Inhopg4">
    <w:name w:val="toc 4"/>
    <w:basedOn w:val="Standaard"/>
    <w:next w:val="Standaard"/>
    <w:uiPriority w:val="39"/>
    <w:pPr>
      <w:tabs>
        <w:tab w:val="left" w:pos="851"/>
        <w:tab w:val="right" w:pos="8936"/>
      </w:tabs>
      <w:spacing w:before="340" w:line="340" w:lineRule="exact"/>
    </w:pPr>
  </w:style>
  <w:style w:type="paragraph" w:styleId="Inhopg5">
    <w:name w:val="toc 5"/>
    <w:basedOn w:val="Standaard"/>
    <w:next w:val="Standaard"/>
    <w:uiPriority w:val="39"/>
    <w:pPr>
      <w:ind w:left="800"/>
    </w:pPr>
  </w:style>
  <w:style w:type="paragraph" w:styleId="Inhopg6">
    <w:name w:val="toc 6"/>
    <w:basedOn w:val="Standaard"/>
    <w:next w:val="Standaard"/>
    <w:uiPriority w:val="39"/>
    <w:pPr>
      <w:ind w:left="1000"/>
    </w:pPr>
  </w:style>
  <w:style w:type="paragraph" w:styleId="Inhopg7">
    <w:name w:val="toc 7"/>
    <w:basedOn w:val="Standaard"/>
    <w:next w:val="Standaard"/>
    <w:uiPriority w:val="39"/>
    <w:pPr>
      <w:ind w:left="1200"/>
    </w:pPr>
  </w:style>
  <w:style w:type="paragraph" w:styleId="Inhopg8">
    <w:name w:val="toc 8"/>
    <w:basedOn w:val="Standaard"/>
    <w:next w:val="Standaard"/>
    <w:uiPriority w:val="39"/>
    <w:pPr>
      <w:ind w:left="1400"/>
    </w:pPr>
  </w:style>
  <w:style w:type="paragraph" w:styleId="Inhopg9">
    <w:name w:val="toc 9"/>
    <w:basedOn w:val="Standaard"/>
    <w:next w:val="Standaard"/>
    <w:uiPriority w:val="39"/>
    <w:pPr>
      <w:ind w:left="1600"/>
    </w:pPr>
  </w:style>
  <w:style w:type="paragraph" w:customStyle="1" w:styleId="ErasmusVoettekstVet">
    <w:name w:val="Erasmus_VoettekstVet"/>
    <w:pPr>
      <w:widowControl w:val="0"/>
    </w:pPr>
    <w:rPr>
      <w:rFonts w:ascii="Arial" w:hAnsi="Arial"/>
      <w:b/>
      <w:sz w:val="14"/>
      <w:lang w:val="nl-NL" w:eastAsia="en-US"/>
    </w:rPr>
  </w:style>
  <w:style w:type="paragraph" w:customStyle="1" w:styleId="ErasmusVolgTitel">
    <w:name w:val="Erasmus_VolgTitel"/>
    <w:pPr>
      <w:framePr w:h="2982" w:hRule="exact" w:hSpace="142" w:wrap="auto" w:vAnchor="text" w:hAnchor="text" w:x="1362" w:y="1"/>
      <w:widowControl w:val="0"/>
      <w:spacing w:line="240" w:lineRule="exact"/>
    </w:pPr>
    <w:rPr>
      <w:rFonts w:ascii="Arial" w:hAnsi="Arial"/>
      <w:b/>
      <w:sz w:val="14"/>
      <w:lang w:val="nl-NL" w:eastAsia="en-US"/>
    </w:rPr>
  </w:style>
  <w:style w:type="paragraph" w:customStyle="1" w:styleId="ErasmusKopjeskop">
    <w:name w:val="Erasmus_Kopjeskop"/>
    <w:rPr>
      <w:rFonts w:ascii="Arial" w:hAnsi="Arial"/>
      <w:noProof/>
      <w:spacing w:val="-6"/>
      <w:sz w:val="15"/>
      <w:lang w:val="nl-NL" w:eastAsia="en-US"/>
    </w:rPr>
  </w:style>
  <w:style w:type="paragraph" w:customStyle="1" w:styleId="Bijlage">
    <w:name w:val="Bijlage"/>
    <w:basedOn w:val="Standaard"/>
    <w:next w:val="Standaard"/>
    <w:pPr>
      <w:keepNext/>
      <w:tabs>
        <w:tab w:val="left" w:pos="-2098"/>
        <w:tab w:val="left" w:pos="227"/>
      </w:tabs>
      <w:spacing w:before="280" w:after="560" w:line="360" w:lineRule="exact"/>
    </w:pPr>
    <w:rPr>
      <w:b/>
      <w:sz w:val="36"/>
    </w:rPr>
  </w:style>
  <w:style w:type="paragraph" w:customStyle="1" w:styleId="ErasmusStandaard">
    <w:name w:val="Erasmus_Standaard"/>
    <w:basedOn w:val="Standaard"/>
    <w:pPr>
      <w:widowControl/>
      <w:spacing w:line="284" w:lineRule="atLeast"/>
    </w:pPr>
    <w:rPr>
      <w:sz w:val="18"/>
    </w:rPr>
  </w:style>
  <w:style w:type="paragraph" w:customStyle="1" w:styleId="ErasmusKopjesSmal">
    <w:name w:val="Erasmus_KopjesSmal"/>
    <w:basedOn w:val="ErasmusStandaard"/>
    <w:rPr>
      <w:rFonts w:ascii="Arial Narrow" w:hAnsi="Arial Narrow"/>
      <w:b/>
      <w:sz w:val="15"/>
    </w:rPr>
  </w:style>
  <w:style w:type="paragraph" w:customStyle="1" w:styleId="ErasmusSubafdeling">
    <w:name w:val="Erasmus_Subafdeling"/>
    <w:basedOn w:val="Standaard"/>
    <w:pPr>
      <w:framePr w:wrap="around" w:vAnchor="page" w:hAnchor="page" w:x="8631" w:y="1022"/>
      <w:widowControl/>
      <w:spacing w:line="210" w:lineRule="atLeast"/>
    </w:pPr>
    <w:rPr>
      <w:rFonts w:ascii="Arial Narrow" w:hAnsi="Arial Narrow"/>
      <w:sz w:val="15"/>
    </w:rPr>
  </w:style>
  <w:style w:type="paragraph" w:customStyle="1" w:styleId="Erasmusvestiging">
    <w:name w:val="Erasmus_vestiging"/>
    <w:basedOn w:val="Kop3"/>
    <w:pPr>
      <w:framePr w:hSpace="142" w:wrap="around" w:vAnchor="page" w:hAnchor="page" w:x="8563" w:y="625"/>
      <w:numPr>
        <w:ilvl w:val="0"/>
        <w:numId w:val="0"/>
      </w:numPr>
      <w:spacing w:before="0"/>
    </w:pPr>
  </w:style>
  <w:style w:type="character" w:styleId="Paginanummer">
    <w:name w:val="page number"/>
    <w:basedOn w:val="Standaardalinea-lettertype"/>
  </w:style>
  <w:style w:type="paragraph" w:customStyle="1" w:styleId="ErasmusKopjes">
    <w:name w:val="Erasmus_Kopjes"/>
    <w:pPr>
      <w:framePr w:h="6951" w:hSpace="142" w:wrap="around" w:vAnchor="page" w:hAnchor="page" w:x="3715" w:y="4276"/>
      <w:spacing w:line="284" w:lineRule="atLeast"/>
    </w:pPr>
    <w:rPr>
      <w:rFonts w:ascii="Arial" w:hAnsi="Arial"/>
      <w:b/>
      <w:noProof/>
      <w:sz w:val="18"/>
      <w:lang w:val="nl-NL" w:eastAsia="en-US"/>
    </w:rPr>
  </w:style>
  <w:style w:type="paragraph" w:customStyle="1" w:styleId="Erasmusinvulkopjes">
    <w:name w:val="Erasmus_invulkopjes"/>
    <w:basedOn w:val="ErasmusVoettekstVet"/>
    <w:pPr>
      <w:framePr w:h="6951" w:hSpace="142" w:wrap="around" w:vAnchor="page" w:hAnchor="page" w:x="3715" w:y="4276"/>
      <w:widowControl/>
      <w:spacing w:line="284" w:lineRule="atLeast"/>
    </w:pPr>
    <w:rPr>
      <w:b w:val="0"/>
      <w:sz w:val="18"/>
    </w:rPr>
  </w:style>
  <w:style w:type="paragraph" w:customStyle="1" w:styleId="ErasmustitelVolg">
    <w:name w:val="Erasmus_titelVolg"/>
    <w:basedOn w:val="Koptekst"/>
    <w:rPr>
      <w:rFonts w:ascii="Arial Narrow" w:hAnsi="Arial Narrow"/>
    </w:rPr>
  </w:style>
  <w:style w:type="paragraph" w:styleId="Bloktekst">
    <w:name w:val="Block Text"/>
    <w:basedOn w:val="Standaard"/>
    <w:pPr>
      <w:spacing w:after="120"/>
      <w:ind w:left="1440" w:right="1440"/>
    </w:pPr>
  </w:style>
  <w:style w:type="paragraph" w:customStyle="1" w:styleId="RapportInhoud">
    <w:name w:val="RapportInhoud"/>
    <w:pPr>
      <w:spacing w:line="160" w:lineRule="exact"/>
    </w:pPr>
    <w:rPr>
      <w:rFonts w:ascii="Arial" w:hAnsi="Arial"/>
      <w:noProof/>
      <w:sz w:val="16"/>
      <w:lang w:val="nl-NL" w:eastAsia="en-US"/>
    </w:rPr>
  </w:style>
  <w:style w:type="character" w:customStyle="1" w:styleId="ErasmusTitelStijl">
    <w:name w:val="Erasmus_TitelStijl"/>
    <w:basedOn w:val="Standaardalinea-lettertype"/>
  </w:style>
  <w:style w:type="paragraph" w:customStyle="1" w:styleId="ErasmusOngenummerdHoofdstuk">
    <w:name w:val="Erasmus_OngenummerdHoofdstuk"/>
    <w:basedOn w:val="Standaard"/>
    <w:next w:val="Standaard"/>
    <w:pPr>
      <w:keepNext/>
      <w:widowControl/>
      <w:spacing w:before="284" w:line="284" w:lineRule="atLeast"/>
    </w:pPr>
    <w:rPr>
      <w:b/>
      <w:sz w:val="24"/>
    </w:rPr>
  </w:style>
  <w:style w:type="character" w:customStyle="1" w:styleId="ErasmusDatumStijl">
    <w:name w:val="Erasmus_DatumStijl"/>
    <w:basedOn w:val="Standaardalinea-lettertype"/>
  </w:style>
  <w:style w:type="paragraph" w:styleId="Plattetekst2">
    <w:name w:val="Body Text 2"/>
    <w:basedOn w:val="Standaard"/>
    <w:link w:val="Plattetekst2Char"/>
    <w:pPr>
      <w:spacing w:after="120" w:line="480" w:lineRule="auto"/>
    </w:pPr>
  </w:style>
  <w:style w:type="paragraph" w:styleId="Plattetekst3">
    <w:name w:val="Body Text 3"/>
    <w:basedOn w:val="Standaard"/>
    <w:pPr>
      <w:spacing w:after="120"/>
    </w:pPr>
    <w:rPr>
      <w:sz w:val="16"/>
      <w:szCs w:val="16"/>
    </w:rPr>
  </w:style>
  <w:style w:type="paragraph" w:styleId="Platteteksteersteinspringing">
    <w:name w:val="Body Text First Indent"/>
    <w:basedOn w:val="Plattetekst"/>
    <w:pPr>
      <w:framePr w:w="0" w:hRule="auto" w:wrap="auto" w:vAnchor="margin" w:hAnchor="text" w:xAlign="left" w:yAlign="inline"/>
      <w:spacing w:after="120" w:line="280" w:lineRule="atLeast"/>
      <w:ind w:firstLine="210"/>
    </w:pPr>
    <w:rPr>
      <w:rFonts w:ascii="Arial" w:hAnsi="Arial"/>
      <w:spacing w:val="0"/>
      <w:sz w:val="19"/>
    </w:rPr>
  </w:style>
  <w:style w:type="paragraph" w:styleId="Platteteksteersteinspringing2">
    <w:name w:val="Body Text First Indent 2"/>
    <w:basedOn w:val="Plattetekstinspringen"/>
    <w:pPr>
      <w:spacing w:after="120"/>
      <w:ind w:left="283" w:firstLine="210"/>
    </w:pPr>
  </w:style>
  <w:style w:type="paragraph" w:styleId="Plattetekstinspringen3">
    <w:name w:val="Body Text Indent 3"/>
    <w:basedOn w:val="Standaard"/>
    <w:link w:val="Plattetekstinspringen3Char"/>
    <w:pPr>
      <w:spacing w:after="120"/>
      <w:ind w:left="283"/>
    </w:pPr>
    <w:rPr>
      <w:sz w:val="16"/>
      <w:szCs w:val="16"/>
    </w:rPr>
  </w:style>
  <w:style w:type="paragraph" w:styleId="Bijschrift">
    <w:name w:val="caption"/>
    <w:basedOn w:val="Standaard"/>
    <w:next w:val="Standaard"/>
    <w:qFormat/>
    <w:pPr>
      <w:spacing w:before="120" w:after="120"/>
    </w:pPr>
    <w:rPr>
      <w:b/>
      <w:bCs/>
      <w:sz w:val="20"/>
    </w:rPr>
  </w:style>
  <w:style w:type="paragraph" w:styleId="Afsluiting">
    <w:name w:val="Closing"/>
    <w:basedOn w:val="Standaard"/>
    <w:pPr>
      <w:ind w:left="4252"/>
    </w:pPr>
  </w:style>
  <w:style w:type="character" w:styleId="Verwijzingopmerking">
    <w:name w:val="annotation reference"/>
    <w:semiHidden/>
    <w:rPr>
      <w:sz w:val="16"/>
      <w:szCs w:val="16"/>
    </w:rPr>
  </w:style>
  <w:style w:type="paragraph" w:styleId="Tekstopmerking">
    <w:name w:val="annotation text"/>
    <w:basedOn w:val="Standaard"/>
    <w:link w:val="TekstopmerkingChar"/>
    <w:semiHidden/>
    <w:rPr>
      <w:sz w:val="20"/>
    </w:rPr>
  </w:style>
  <w:style w:type="paragraph" w:styleId="Datum">
    <w:name w:val="Date"/>
    <w:basedOn w:val="Standaard"/>
    <w:next w:val="Standaard"/>
  </w:style>
  <w:style w:type="paragraph" w:styleId="Documentstructuur">
    <w:name w:val="Document Map"/>
    <w:basedOn w:val="Standaard"/>
    <w:semiHidden/>
    <w:pPr>
      <w:shd w:val="clear" w:color="auto" w:fill="000080"/>
    </w:pPr>
    <w:rPr>
      <w:rFonts w:ascii="Tahoma" w:hAnsi="Tahoma" w:cs="Tahoma"/>
    </w:rPr>
  </w:style>
  <w:style w:type="paragraph" w:styleId="E-mailhandtekening">
    <w:name w:val="E-mail Signature"/>
    <w:basedOn w:val="Standaard"/>
  </w:style>
  <w:style w:type="character" w:styleId="Nadruk">
    <w:name w:val="Emphasis"/>
    <w:qFormat/>
    <w:rPr>
      <w:i/>
      <w:iCs/>
    </w:rPr>
  </w:style>
  <w:style w:type="character" w:styleId="Eindnootmarkering">
    <w:name w:val="endnote reference"/>
    <w:semiHidden/>
    <w:rPr>
      <w:vertAlign w:val="superscript"/>
    </w:rPr>
  </w:style>
  <w:style w:type="paragraph" w:styleId="Eindnoottekst">
    <w:name w:val="endnote text"/>
    <w:basedOn w:val="Standaard"/>
    <w:semiHidden/>
    <w:rPr>
      <w:sz w:val="20"/>
    </w:rPr>
  </w:style>
  <w:style w:type="paragraph" w:styleId="Adresenvelop">
    <w:name w:val="envelope address"/>
    <w:basedOn w:val="Standaard"/>
    <w:pPr>
      <w:framePr w:w="7920" w:h="1980" w:hRule="exact" w:hSpace="180" w:wrap="auto" w:hAnchor="page" w:xAlign="center" w:yAlign="bottom"/>
      <w:ind w:left="2880"/>
    </w:pPr>
    <w:rPr>
      <w:rFonts w:cs="Arial"/>
      <w:sz w:val="24"/>
      <w:szCs w:val="24"/>
    </w:rPr>
  </w:style>
  <w:style w:type="paragraph" w:styleId="Afzender">
    <w:name w:val="envelope return"/>
    <w:basedOn w:val="Standaard"/>
    <w:rPr>
      <w:rFonts w:cs="Arial"/>
      <w:sz w:val="20"/>
    </w:rPr>
  </w:style>
  <w:style w:type="character" w:styleId="GevolgdeHyperlink">
    <w:name w:val="FollowedHyperlink"/>
    <w:rPr>
      <w:color w:val="800080"/>
      <w:u w:val="single"/>
    </w:rPr>
  </w:style>
  <w:style w:type="character" w:styleId="Voetnootmarkering">
    <w:name w:val="footnote reference"/>
    <w:semiHidden/>
    <w:rPr>
      <w:vertAlign w:val="superscript"/>
    </w:rPr>
  </w:style>
  <w:style w:type="paragraph" w:styleId="Voetnoottekst">
    <w:name w:val="footnote text"/>
    <w:basedOn w:val="Standaard"/>
    <w:semiHidden/>
    <w:rPr>
      <w:sz w:val="20"/>
    </w:rPr>
  </w:style>
  <w:style w:type="character" w:styleId="HTML-acroniem">
    <w:name w:val="HTML Acronym"/>
    <w:basedOn w:val="Standaardalinea-lettertype"/>
  </w:style>
  <w:style w:type="paragraph" w:styleId="HTML-adres">
    <w:name w:val="HTML Address"/>
    <w:basedOn w:val="Standaard"/>
    <w:rPr>
      <w:i/>
      <w:iCs/>
    </w:rPr>
  </w:style>
  <w:style w:type="character" w:styleId="HTML-cita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oetsenbord">
    <w:name w:val="HTML Keyboard"/>
    <w:rPr>
      <w:rFonts w:ascii="Courier New" w:hAnsi="Courier New"/>
      <w:sz w:val="20"/>
      <w:szCs w:val="20"/>
    </w:rPr>
  </w:style>
  <w:style w:type="paragraph" w:styleId="HTML-voorafopgemaakt">
    <w:name w:val="HTML Preformatted"/>
    <w:basedOn w:val="Standaard"/>
    <w:rPr>
      <w:rFonts w:ascii="Courier New" w:hAnsi="Courier New" w:cs="Courier New"/>
      <w:sz w:val="20"/>
    </w:rPr>
  </w:style>
  <w:style w:type="character" w:styleId="HTML-voorbeeld">
    <w:name w:val="HTML Sample"/>
    <w:rPr>
      <w:rFonts w:ascii="Courier New" w:hAnsi="Courier New"/>
    </w:rPr>
  </w:style>
  <w:style w:type="character" w:styleId="HTML-schrijfmachine">
    <w:name w:val="HTML Typewriter"/>
    <w:rPr>
      <w:rFonts w:ascii="Courier New" w:hAnsi="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Standaard"/>
    <w:next w:val="Standaard"/>
    <w:autoRedefine/>
    <w:semiHidden/>
    <w:pPr>
      <w:ind w:left="190" w:hanging="190"/>
    </w:pPr>
  </w:style>
  <w:style w:type="paragraph" w:styleId="Index2">
    <w:name w:val="index 2"/>
    <w:basedOn w:val="Standaard"/>
    <w:next w:val="Standaard"/>
    <w:autoRedefine/>
    <w:semiHidden/>
    <w:pPr>
      <w:ind w:left="380" w:hanging="190"/>
    </w:pPr>
  </w:style>
  <w:style w:type="paragraph" w:styleId="Index3">
    <w:name w:val="index 3"/>
    <w:basedOn w:val="Standaard"/>
    <w:next w:val="Standaard"/>
    <w:autoRedefine/>
    <w:semiHidden/>
    <w:pPr>
      <w:ind w:left="570" w:hanging="190"/>
    </w:pPr>
  </w:style>
  <w:style w:type="paragraph" w:styleId="Index4">
    <w:name w:val="index 4"/>
    <w:basedOn w:val="Standaard"/>
    <w:next w:val="Standaard"/>
    <w:autoRedefine/>
    <w:semiHidden/>
    <w:pPr>
      <w:ind w:left="760" w:hanging="190"/>
    </w:pPr>
  </w:style>
  <w:style w:type="paragraph" w:styleId="Index5">
    <w:name w:val="index 5"/>
    <w:basedOn w:val="Standaard"/>
    <w:next w:val="Standaard"/>
    <w:autoRedefine/>
    <w:semiHidden/>
    <w:pPr>
      <w:ind w:left="950" w:hanging="190"/>
    </w:pPr>
  </w:style>
  <w:style w:type="paragraph" w:styleId="Index6">
    <w:name w:val="index 6"/>
    <w:basedOn w:val="Standaard"/>
    <w:next w:val="Standaard"/>
    <w:autoRedefine/>
    <w:semiHidden/>
    <w:pPr>
      <w:ind w:left="1140" w:hanging="190"/>
    </w:pPr>
  </w:style>
  <w:style w:type="paragraph" w:styleId="Index7">
    <w:name w:val="index 7"/>
    <w:basedOn w:val="Standaard"/>
    <w:next w:val="Standaard"/>
    <w:autoRedefine/>
    <w:semiHidden/>
    <w:pPr>
      <w:ind w:left="1330" w:hanging="190"/>
    </w:pPr>
  </w:style>
  <w:style w:type="paragraph" w:styleId="Index8">
    <w:name w:val="index 8"/>
    <w:basedOn w:val="Standaard"/>
    <w:next w:val="Standaard"/>
    <w:autoRedefine/>
    <w:semiHidden/>
    <w:pPr>
      <w:ind w:left="1520" w:hanging="190"/>
    </w:pPr>
  </w:style>
  <w:style w:type="paragraph" w:styleId="Index9">
    <w:name w:val="index 9"/>
    <w:basedOn w:val="Standaard"/>
    <w:next w:val="Standaard"/>
    <w:autoRedefine/>
    <w:semiHidden/>
    <w:pPr>
      <w:ind w:left="1710" w:hanging="190"/>
    </w:pPr>
  </w:style>
  <w:style w:type="paragraph" w:styleId="Indexkop">
    <w:name w:val="index heading"/>
    <w:basedOn w:val="Standaard"/>
    <w:next w:val="Index1"/>
    <w:semiHidden/>
    <w:rPr>
      <w:rFonts w:cs="Arial"/>
      <w:b/>
      <w:bCs/>
    </w:rPr>
  </w:style>
  <w:style w:type="character" w:styleId="Regelnummer">
    <w:name w:val="line number"/>
    <w:basedOn w:val="Standaardalinea-lettertype"/>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Lijstopsomteken">
    <w:name w:val="List Bullet"/>
    <w:basedOn w:val="Standaard"/>
    <w:autoRedefine/>
    <w:pPr>
      <w:numPr>
        <w:numId w:val="28"/>
      </w:numPr>
    </w:pPr>
  </w:style>
  <w:style w:type="paragraph" w:styleId="Lijstopsomteken2">
    <w:name w:val="List Bullet 2"/>
    <w:basedOn w:val="Standaard"/>
    <w:autoRedefine/>
    <w:pPr>
      <w:numPr>
        <w:numId w:val="29"/>
      </w:numPr>
    </w:pPr>
  </w:style>
  <w:style w:type="paragraph" w:styleId="Lijstopsomteken3">
    <w:name w:val="List Bullet 3"/>
    <w:basedOn w:val="Standaard"/>
    <w:autoRedefine/>
    <w:pPr>
      <w:numPr>
        <w:numId w:val="30"/>
      </w:numPr>
    </w:pPr>
  </w:style>
  <w:style w:type="paragraph" w:styleId="Lijstopsomteken4">
    <w:name w:val="List Bullet 4"/>
    <w:basedOn w:val="Standaard"/>
    <w:autoRedefine/>
    <w:pPr>
      <w:numPr>
        <w:numId w:val="31"/>
      </w:numPr>
    </w:pPr>
  </w:style>
  <w:style w:type="paragraph" w:styleId="Lijstopsomteken5">
    <w:name w:val="List Bullet 5"/>
    <w:basedOn w:val="Standaard"/>
    <w:autoRedefine/>
    <w:pPr>
      <w:numPr>
        <w:numId w:val="32"/>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paragraph" w:styleId="Lijstnummering">
    <w:name w:val="List Number"/>
    <w:basedOn w:val="Standaard"/>
    <w:pPr>
      <w:numPr>
        <w:numId w:val="33"/>
      </w:numPr>
    </w:pPr>
  </w:style>
  <w:style w:type="paragraph" w:styleId="Lijstnummering2">
    <w:name w:val="List Number 2"/>
    <w:basedOn w:val="Standaard"/>
    <w:pPr>
      <w:numPr>
        <w:numId w:val="34"/>
      </w:numPr>
    </w:pPr>
  </w:style>
  <w:style w:type="paragraph" w:styleId="Lijstnummering3">
    <w:name w:val="List Number 3"/>
    <w:basedOn w:val="Standaard"/>
    <w:pPr>
      <w:numPr>
        <w:numId w:val="35"/>
      </w:numPr>
    </w:pPr>
  </w:style>
  <w:style w:type="paragraph" w:styleId="Lijstnummering4">
    <w:name w:val="List Number 4"/>
    <w:basedOn w:val="Standaard"/>
    <w:pPr>
      <w:numPr>
        <w:numId w:val="36"/>
      </w:numPr>
    </w:pPr>
  </w:style>
  <w:style w:type="paragraph" w:styleId="Lijstnummering5">
    <w:name w:val="List Number 5"/>
    <w:basedOn w:val="Standaard"/>
    <w:pPr>
      <w:numPr>
        <w:numId w:val="37"/>
      </w:numPr>
    </w:pPr>
  </w:style>
  <w:style w:type="paragraph" w:styleId="Macrotekst">
    <w:name w:val="macro"/>
    <w:semiHidden/>
    <w:pPr>
      <w:widowControl w:val="0"/>
      <w:tabs>
        <w:tab w:val="left" w:pos="480"/>
        <w:tab w:val="left" w:pos="960"/>
        <w:tab w:val="left" w:pos="1440"/>
        <w:tab w:val="left" w:pos="1920"/>
        <w:tab w:val="left" w:pos="2400"/>
        <w:tab w:val="left" w:pos="2880"/>
        <w:tab w:val="left" w:pos="3360"/>
        <w:tab w:val="left" w:pos="3840"/>
        <w:tab w:val="left" w:pos="4320"/>
      </w:tabs>
      <w:spacing w:line="280" w:lineRule="atLeast"/>
    </w:pPr>
    <w:rPr>
      <w:rFonts w:ascii="Courier New" w:hAnsi="Courier New" w:cs="Courier New"/>
      <w:lang w:val="nl-NL" w:eastAsia="en-US"/>
    </w:r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alweb">
    <w:name w:val="Normal (Web)"/>
    <w:basedOn w:val="Standaard"/>
    <w:rPr>
      <w:rFonts w:ascii="Times New Roman" w:hAnsi="Times New Roman"/>
      <w:sz w:val="24"/>
      <w:szCs w:val="24"/>
    </w:rPr>
  </w:style>
  <w:style w:type="paragraph" w:styleId="Standaardinspringing">
    <w:name w:val="Normal Indent"/>
    <w:basedOn w:val="Standaard"/>
    <w:pPr>
      <w:ind w:left="720"/>
    </w:pPr>
  </w:style>
  <w:style w:type="paragraph" w:styleId="Notitiekop">
    <w:name w:val="Note Heading"/>
    <w:basedOn w:val="Standaard"/>
    <w:next w:val="Standaard"/>
  </w:style>
  <w:style w:type="paragraph" w:styleId="Tekstzonderopmaak">
    <w:name w:val="Plain Text"/>
    <w:basedOn w:val="Standaard"/>
    <w:rPr>
      <w:rFonts w:ascii="Courier New" w:hAnsi="Courier New" w:cs="Courier New"/>
      <w:sz w:val="20"/>
    </w:rPr>
  </w:style>
  <w:style w:type="paragraph" w:styleId="Aanhef">
    <w:name w:val="Salutation"/>
    <w:basedOn w:val="Standaard"/>
    <w:next w:val="Standaard"/>
  </w:style>
  <w:style w:type="paragraph" w:styleId="Handtekening">
    <w:name w:val="Signature"/>
    <w:basedOn w:val="Standaard"/>
    <w:pPr>
      <w:ind w:left="4252"/>
    </w:pPr>
  </w:style>
  <w:style w:type="paragraph" w:styleId="Ondertitel">
    <w:name w:val="Subtitle"/>
    <w:basedOn w:val="Standaard"/>
    <w:qFormat/>
    <w:pPr>
      <w:spacing w:after="60"/>
      <w:jc w:val="center"/>
      <w:outlineLvl w:val="1"/>
    </w:pPr>
    <w:rPr>
      <w:rFonts w:cs="Arial"/>
      <w:sz w:val="24"/>
      <w:szCs w:val="24"/>
    </w:rPr>
  </w:style>
  <w:style w:type="paragraph" w:styleId="Bronvermelding">
    <w:name w:val="table of authorities"/>
    <w:basedOn w:val="Standaard"/>
    <w:next w:val="Standaard"/>
    <w:semiHidden/>
    <w:pPr>
      <w:ind w:left="190" w:hanging="190"/>
    </w:pPr>
  </w:style>
  <w:style w:type="paragraph" w:styleId="Lijstmetafbeeldingen">
    <w:name w:val="table of figures"/>
    <w:basedOn w:val="Standaard"/>
    <w:next w:val="Standaard"/>
    <w:semiHidden/>
    <w:pPr>
      <w:ind w:left="380" w:hanging="380"/>
    </w:pPr>
  </w:style>
  <w:style w:type="paragraph" w:styleId="Titel">
    <w:name w:val="Title"/>
    <w:basedOn w:val="ErasmusTitel"/>
    <w:qFormat/>
    <w:rsid w:val="00C6606F"/>
    <w:pPr>
      <w:framePr w:wrap="around"/>
    </w:pPr>
  </w:style>
  <w:style w:type="paragraph" w:styleId="Kopbronvermelding">
    <w:name w:val="toa heading"/>
    <w:basedOn w:val="Standaard"/>
    <w:next w:val="Standaard"/>
    <w:semiHidden/>
    <w:pPr>
      <w:spacing w:before="120"/>
    </w:pPr>
    <w:rPr>
      <w:rFonts w:cs="Arial"/>
      <w:b/>
      <w:bCs/>
      <w:sz w:val="24"/>
      <w:szCs w:val="24"/>
    </w:rPr>
  </w:style>
  <w:style w:type="paragraph" w:customStyle="1" w:styleId="Gemiddeldraster21">
    <w:name w:val="Gemiddeld raster 21"/>
    <w:qFormat/>
    <w:rsid w:val="002C4F0B"/>
    <w:rPr>
      <w:rFonts w:ascii="Calibri" w:eastAsia="Calibri" w:hAnsi="Calibri"/>
      <w:sz w:val="22"/>
      <w:szCs w:val="22"/>
      <w:lang w:val="nl-NL" w:eastAsia="en-US"/>
    </w:rPr>
  </w:style>
  <w:style w:type="character" w:customStyle="1" w:styleId="VoettekstChar">
    <w:name w:val="Voettekst Char"/>
    <w:link w:val="Voettekst"/>
    <w:semiHidden/>
    <w:rsid w:val="002F49FB"/>
    <w:rPr>
      <w:rFonts w:ascii="Arial" w:hAnsi="Arial"/>
      <w:sz w:val="19"/>
      <w:lang w:val="nl-NL" w:eastAsia="en-US" w:bidi="ar-SA"/>
    </w:rPr>
  </w:style>
  <w:style w:type="character" w:customStyle="1" w:styleId="Plattetekstinspringen3Char">
    <w:name w:val="Platte tekst inspringen 3 Char"/>
    <w:link w:val="Plattetekstinspringen3"/>
    <w:semiHidden/>
    <w:rsid w:val="002F49FB"/>
    <w:rPr>
      <w:rFonts w:ascii="Arial" w:hAnsi="Arial"/>
      <w:sz w:val="16"/>
      <w:szCs w:val="16"/>
      <w:lang w:val="nl-NL" w:eastAsia="en-US" w:bidi="ar-SA"/>
    </w:rPr>
  </w:style>
  <w:style w:type="character" w:customStyle="1" w:styleId="Plattetekst2Char">
    <w:name w:val="Platte tekst 2 Char"/>
    <w:link w:val="Plattetekst2"/>
    <w:semiHidden/>
    <w:rsid w:val="002F49FB"/>
    <w:rPr>
      <w:rFonts w:ascii="Arial" w:hAnsi="Arial"/>
      <w:sz w:val="19"/>
      <w:lang w:val="nl-NL" w:eastAsia="en-US" w:bidi="ar-SA"/>
    </w:rPr>
  </w:style>
  <w:style w:type="character" w:customStyle="1" w:styleId="KoptekstChar">
    <w:name w:val="Koptekst Char"/>
    <w:link w:val="Koptekst"/>
    <w:semiHidden/>
    <w:rsid w:val="002F49FB"/>
    <w:rPr>
      <w:rFonts w:ascii="Arial" w:hAnsi="Arial"/>
      <w:sz w:val="18"/>
      <w:lang w:val="nl-NL" w:eastAsia="en-US" w:bidi="ar-SA"/>
    </w:rPr>
  </w:style>
  <w:style w:type="paragraph" w:styleId="Ballontekst">
    <w:name w:val="Balloon Text"/>
    <w:basedOn w:val="Standaard"/>
    <w:semiHidden/>
    <w:rsid w:val="00830780"/>
    <w:rPr>
      <w:rFonts w:ascii="Tahoma" w:hAnsi="Tahoma" w:cs="Tahoma"/>
      <w:sz w:val="16"/>
      <w:szCs w:val="16"/>
    </w:rPr>
  </w:style>
  <w:style w:type="paragraph" w:customStyle="1" w:styleId="ColorfulList-Accent11">
    <w:name w:val="Colorful List - Accent 11"/>
    <w:basedOn w:val="Standaard"/>
    <w:uiPriority w:val="34"/>
    <w:qFormat/>
    <w:rsid w:val="00267ACD"/>
    <w:pPr>
      <w:ind w:left="708"/>
    </w:pPr>
  </w:style>
  <w:style w:type="paragraph" w:customStyle="1" w:styleId="tf-738678-2">
    <w:name w:val="tf-738678-2"/>
    <w:basedOn w:val="Standaard"/>
    <w:rsid w:val="00486FC4"/>
    <w:pPr>
      <w:widowControl/>
      <w:spacing w:before="100" w:beforeAutospacing="1" w:after="100" w:afterAutospacing="1" w:line="240" w:lineRule="auto"/>
    </w:pPr>
    <w:rPr>
      <w:rFonts w:ascii="Times New Roman" w:hAnsi="Times New Roman"/>
      <w:sz w:val="24"/>
      <w:szCs w:val="24"/>
      <w:lang w:eastAsia="nl-NL"/>
    </w:rPr>
  </w:style>
  <w:style w:type="character" w:customStyle="1" w:styleId="tf-738567-45">
    <w:name w:val="tf-738567-45"/>
    <w:rsid w:val="00486FC4"/>
  </w:style>
  <w:style w:type="character" w:customStyle="1" w:styleId="tf-738567-40">
    <w:name w:val="tf-738567-40"/>
    <w:rsid w:val="00486FC4"/>
  </w:style>
  <w:style w:type="character" w:customStyle="1" w:styleId="tf-738567-60">
    <w:name w:val="tf-738567-60"/>
    <w:rsid w:val="00486FC4"/>
  </w:style>
  <w:style w:type="paragraph" w:styleId="Geenafstand">
    <w:name w:val="No Spacing"/>
    <w:uiPriority w:val="1"/>
    <w:qFormat/>
    <w:rsid w:val="00C6606F"/>
    <w:pPr>
      <w:widowControl w:val="0"/>
    </w:pPr>
    <w:rPr>
      <w:rFonts w:ascii="Arial" w:hAnsi="Arial"/>
      <w:sz w:val="19"/>
      <w:lang w:val="nl-NL" w:eastAsia="en-US"/>
    </w:rPr>
  </w:style>
  <w:style w:type="table" w:styleId="Tabelraster">
    <w:name w:val="Table Grid"/>
    <w:basedOn w:val="Standaardtabel"/>
    <w:rsid w:val="00B332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182590"/>
    <w:pPr>
      <w:ind w:left="720"/>
      <w:contextualSpacing/>
    </w:pPr>
  </w:style>
  <w:style w:type="character" w:customStyle="1" w:styleId="Kop3Char">
    <w:name w:val="Kop 3 Char"/>
    <w:basedOn w:val="Standaardalinea-lettertype"/>
    <w:link w:val="Kop3"/>
    <w:rsid w:val="00E53B4E"/>
    <w:rPr>
      <w:rFonts w:ascii="Arial" w:hAnsi="Arial"/>
      <w:b/>
      <w:sz w:val="19"/>
      <w:lang w:val="nl-NL" w:eastAsia="en-US"/>
    </w:rPr>
  </w:style>
  <w:style w:type="paragraph" w:styleId="Kopvaninhoudsopgave">
    <w:name w:val="TOC Heading"/>
    <w:basedOn w:val="Kop1"/>
    <w:next w:val="Standaard"/>
    <w:uiPriority w:val="39"/>
    <w:unhideWhenUsed/>
    <w:qFormat/>
    <w:rsid w:val="0061516A"/>
    <w:pPr>
      <w:keepLines/>
      <w:pageBreakBefore w:val="0"/>
      <w:numPr>
        <w:numId w:val="0"/>
      </w:numPr>
      <w:spacing w:before="240" w:after="0" w:line="259" w:lineRule="auto"/>
      <w:outlineLvl w:val="9"/>
    </w:pPr>
    <w:rPr>
      <w:rFonts w:asciiTheme="majorHAnsi" w:eastAsiaTheme="majorEastAsia" w:hAnsiTheme="majorHAnsi" w:cstheme="majorBidi"/>
      <w:b w:val="0"/>
      <w:color w:val="2F5496" w:themeColor="accent1" w:themeShade="BF"/>
      <w:szCs w:val="32"/>
      <w:lang w:eastAsia="nl-NL"/>
    </w:rPr>
  </w:style>
  <w:style w:type="paragraph" w:styleId="Revisie">
    <w:name w:val="Revision"/>
    <w:hidden/>
    <w:uiPriority w:val="99"/>
    <w:semiHidden/>
    <w:rsid w:val="006C4A32"/>
    <w:rPr>
      <w:rFonts w:ascii="Arial" w:hAnsi="Arial"/>
      <w:sz w:val="19"/>
      <w:lang w:val="nl-NL" w:eastAsia="en-US"/>
    </w:rPr>
  </w:style>
  <w:style w:type="paragraph" w:styleId="Onderwerpvanopmerking">
    <w:name w:val="annotation subject"/>
    <w:basedOn w:val="Tekstopmerking"/>
    <w:next w:val="Tekstopmerking"/>
    <w:link w:val="OnderwerpvanopmerkingChar"/>
    <w:semiHidden/>
    <w:unhideWhenUsed/>
    <w:rsid w:val="006F43DA"/>
    <w:pPr>
      <w:spacing w:line="240" w:lineRule="auto"/>
    </w:pPr>
    <w:rPr>
      <w:b/>
      <w:bCs/>
    </w:rPr>
  </w:style>
  <w:style w:type="character" w:customStyle="1" w:styleId="TekstopmerkingChar">
    <w:name w:val="Tekst opmerking Char"/>
    <w:basedOn w:val="Standaardalinea-lettertype"/>
    <w:link w:val="Tekstopmerking"/>
    <w:semiHidden/>
    <w:rsid w:val="006F43DA"/>
    <w:rPr>
      <w:rFonts w:ascii="Arial" w:hAnsi="Arial"/>
      <w:lang w:val="nl-NL" w:eastAsia="en-US"/>
    </w:rPr>
  </w:style>
  <w:style w:type="character" w:customStyle="1" w:styleId="OnderwerpvanopmerkingChar">
    <w:name w:val="Onderwerp van opmerking Char"/>
    <w:basedOn w:val="TekstopmerkingChar"/>
    <w:link w:val="Onderwerpvanopmerking"/>
    <w:semiHidden/>
    <w:rsid w:val="006F43DA"/>
    <w:rPr>
      <w:rFonts w:ascii="Arial" w:hAnsi="Arial"/>
      <w:b/>
      <w:bCs/>
      <w:lang w:val="nl-NL" w:eastAsia="en-US"/>
    </w:rPr>
  </w:style>
  <w:style w:type="character" w:styleId="Onopgelostemelding">
    <w:name w:val="Unresolved Mention"/>
    <w:basedOn w:val="Standaardalinea-lettertype"/>
    <w:uiPriority w:val="99"/>
    <w:semiHidden/>
    <w:unhideWhenUsed/>
    <w:rsid w:val="00EC720E"/>
    <w:rPr>
      <w:color w:val="605E5C"/>
      <w:shd w:val="clear" w:color="auto" w:fill="E1DFDD"/>
    </w:rPr>
  </w:style>
  <w:style w:type="numbering" w:customStyle="1" w:styleId="Huidigelijst1">
    <w:name w:val="Huidige lijst1"/>
    <w:uiPriority w:val="99"/>
    <w:rsid w:val="00EC720E"/>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57470">
      <w:bodyDiv w:val="1"/>
      <w:marLeft w:val="0"/>
      <w:marRight w:val="0"/>
      <w:marTop w:val="0"/>
      <w:marBottom w:val="0"/>
      <w:divBdr>
        <w:top w:val="none" w:sz="0" w:space="0" w:color="auto"/>
        <w:left w:val="none" w:sz="0" w:space="0" w:color="auto"/>
        <w:bottom w:val="none" w:sz="0" w:space="0" w:color="auto"/>
        <w:right w:val="none" w:sz="0" w:space="0" w:color="auto"/>
      </w:divBdr>
    </w:div>
    <w:div w:id="228931019">
      <w:bodyDiv w:val="1"/>
      <w:marLeft w:val="0"/>
      <w:marRight w:val="0"/>
      <w:marTop w:val="0"/>
      <w:marBottom w:val="0"/>
      <w:divBdr>
        <w:top w:val="none" w:sz="0" w:space="0" w:color="auto"/>
        <w:left w:val="none" w:sz="0" w:space="0" w:color="auto"/>
        <w:bottom w:val="none" w:sz="0" w:space="0" w:color="auto"/>
        <w:right w:val="none" w:sz="0" w:space="0" w:color="auto"/>
      </w:divBdr>
      <w:divsChild>
        <w:div w:id="1137213402">
          <w:marLeft w:val="0"/>
          <w:marRight w:val="0"/>
          <w:marTop w:val="0"/>
          <w:marBottom w:val="0"/>
          <w:divBdr>
            <w:top w:val="none" w:sz="0" w:space="0" w:color="auto"/>
            <w:left w:val="none" w:sz="0" w:space="0" w:color="auto"/>
            <w:bottom w:val="none" w:sz="0" w:space="0" w:color="auto"/>
            <w:right w:val="none" w:sz="0" w:space="0" w:color="auto"/>
          </w:divBdr>
          <w:divsChild>
            <w:div w:id="1971207207">
              <w:marLeft w:val="0"/>
              <w:marRight w:val="0"/>
              <w:marTop w:val="0"/>
              <w:marBottom w:val="0"/>
              <w:divBdr>
                <w:top w:val="none" w:sz="0" w:space="0" w:color="auto"/>
                <w:left w:val="none" w:sz="0" w:space="0" w:color="auto"/>
                <w:bottom w:val="none" w:sz="0" w:space="0" w:color="auto"/>
                <w:right w:val="none" w:sz="0" w:space="0" w:color="auto"/>
              </w:divBdr>
              <w:divsChild>
                <w:div w:id="1462653090">
                  <w:marLeft w:val="0"/>
                  <w:marRight w:val="0"/>
                  <w:marTop w:val="0"/>
                  <w:marBottom w:val="0"/>
                  <w:divBdr>
                    <w:top w:val="none" w:sz="0" w:space="0" w:color="auto"/>
                    <w:left w:val="none" w:sz="0" w:space="0" w:color="auto"/>
                    <w:bottom w:val="none" w:sz="0" w:space="0" w:color="auto"/>
                    <w:right w:val="none" w:sz="0" w:space="0" w:color="auto"/>
                  </w:divBdr>
                  <w:divsChild>
                    <w:div w:id="469251595">
                      <w:marLeft w:val="0"/>
                      <w:marRight w:val="0"/>
                      <w:marTop w:val="0"/>
                      <w:marBottom w:val="0"/>
                      <w:divBdr>
                        <w:top w:val="none" w:sz="0" w:space="0" w:color="auto"/>
                        <w:left w:val="none" w:sz="0" w:space="0" w:color="auto"/>
                        <w:bottom w:val="none" w:sz="0" w:space="0" w:color="auto"/>
                        <w:right w:val="none" w:sz="0" w:space="0" w:color="auto"/>
                      </w:divBdr>
                      <w:divsChild>
                        <w:div w:id="723721145">
                          <w:marLeft w:val="0"/>
                          <w:marRight w:val="0"/>
                          <w:marTop w:val="0"/>
                          <w:marBottom w:val="0"/>
                          <w:divBdr>
                            <w:top w:val="none" w:sz="0" w:space="0" w:color="auto"/>
                            <w:left w:val="none" w:sz="0" w:space="0" w:color="auto"/>
                            <w:bottom w:val="none" w:sz="0" w:space="0" w:color="auto"/>
                            <w:right w:val="none" w:sz="0" w:space="0" w:color="auto"/>
                          </w:divBdr>
                          <w:divsChild>
                            <w:div w:id="1533152685">
                              <w:marLeft w:val="0"/>
                              <w:marRight w:val="0"/>
                              <w:marTop w:val="0"/>
                              <w:marBottom w:val="0"/>
                              <w:divBdr>
                                <w:top w:val="none" w:sz="0" w:space="0" w:color="auto"/>
                                <w:left w:val="none" w:sz="0" w:space="0" w:color="auto"/>
                                <w:bottom w:val="none" w:sz="0" w:space="0" w:color="auto"/>
                                <w:right w:val="none" w:sz="0" w:space="0" w:color="auto"/>
                              </w:divBdr>
                              <w:divsChild>
                                <w:div w:id="747381214">
                                  <w:marLeft w:val="0"/>
                                  <w:marRight w:val="0"/>
                                  <w:marTop w:val="0"/>
                                  <w:marBottom w:val="0"/>
                                  <w:divBdr>
                                    <w:top w:val="none" w:sz="0" w:space="0" w:color="auto"/>
                                    <w:left w:val="none" w:sz="0" w:space="0" w:color="auto"/>
                                    <w:bottom w:val="none" w:sz="0" w:space="0" w:color="auto"/>
                                    <w:right w:val="none" w:sz="0" w:space="0" w:color="auto"/>
                                  </w:divBdr>
                                  <w:divsChild>
                                    <w:div w:id="2100634818">
                                      <w:marLeft w:val="0"/>
                                      <w:marRight w:val="0"/>
                                      <w:marTop w:val="0"/>
                                      <w:marBottom w:val="0"/>
                                      <w:divBdr>
                                        <w:top w:val="none" w:sz="0" w:space="0" w:color="auto"/>
                                        <w:left w:val="none" w:sz="0" w:space="0" w:color="auto"/>
                                        <w:bottom w:val="none" w:sz="0" w:space="0" w:color="auto"/>
                                        <w:right w:val="none" w:sz="0" w:space="0" w:color="auto"/>
                                      </w:divBdr>
                                      <w:divsChild>
                                        <w:div w:id="628972557">
                                          <w:marLeft w:val="0"/>
                                          <w:marRight w:val="450"/>
                                          <w:marTop w:val="0"/>
                                          <w:marBottom w:val="0"/>
                                          <w:divBdr>
                                            <w:top w:val="none" w:sz="0" w:space="0" w:color="auto"/>
                                            <w:left w:val="none" w:sz="0" w:space="0" w:color="auto"/>
                                            <w:bottom w:val="none" w:sz="0" w:space="0" w:color="auto"/>
                                            <w:right w:val="none" w:sz="0" w:space="0" w:color="auto"/>
                                          </w:divBdr>
                                          <w:divsChild>
                                            <w:div w:id="1472408276">
                                              <w:marLeft w:val="0"/>
                                              <w:marRight w:val="0"/>
                                              <w:marTop w:val="0"/>
                                              <w:marBottom w:val="0"/>
                                              <w:divBdr>
                                                <w:top w:val="none" w:sz="0" w:space="0" w:color="auto"/>
                                                <w:left w:val="none" w:sz="0" w:space="0" w:color="auto"/>
                                                <w:bottom w:val="none" w:sz="0" w:space="0" w:color="auto"/>
                                                <w:right w:val="none" w:sz="0" w:space="0" w:color="auto"/>
                                              </w:divBdr>
                                              <w:divsChild>
                                                <w:div w:id="500393246">
                                                  <w:marLeft w:val="0"/>
                                                  <w:marRight w:val="0"/>
                                                  <w:marTop w:val="0"/>
                                                  <w:marBottom w:val="0"/>
                                                  <w:divBdr>
                                                    <w:top w:val="none" w:sz="0" w:space="0" w:color="auto"/>
                                                    <w:left w:val="none" w:sz="0" w:space="0" w:color="auto"/>
                                                    <w:bottom w:val="none" w:sz="0" w:space="0" w:color="auto"/>
                                                    <w:right w:val="none" w:sz="0" w:space="0" w:color="auto"/>
                                                  </w:divBdr>
                                                  <w:divsChild>
                                                    <w:div w:id="1746731296">
                                                      <w:marLeft w:val="0"/>
                                                      <w:marRight w:val="0"/>
                                                      <w:marTop w:val="0"/>
                                                      <w:marBottom w:val="0"/>
                                                      <w:divBdr>
                                                        <w:top w:val="none" w:sz="0" w:space="0" w:color="auto"/>
                                                        <w:left w:val="none" w:sz="0" w:space="0" w:color="auto"/>
                                                        <w:bottom w:val="none" w:sz="0" w:space="0" w:color="auto"/>
                                                        <w:right w:val="none" w:sz="0" w:space="0" w:color="auto"/>
                                                      </w:divBdr>
                                                      <w:divsChild>
                                                        <w:div w:id="1572042609">
                                                          <w:marLeft w:val="0"/>
                                                          <w:marRight w:val="0"/>
                                                          <w:marTop w:val="0"/>
                                                          <w:marBottom w:val="0"/>
                                                          <w:divBdr>
                                                            <w:top w:val="none" w:sz="0" w:space="0" w:color="auto"/>
                                                            <w:left w:val="none" w:sz="0" w:space="0" w:color="auto"/>
                                                            <w:bottom w:val="none" w:sz="0" w:space="0" w:color="auto"/>
                                                            <w:right w:val="none" w:sz="0" w:space="0" w:color="auto"/>
                                                          </w:divBdr>
                                                          <w:divsChild>
                                                            <w:div w:id="1736315324">
                                                              <w:marLeft w:val="0"/>
                                                              <w:marRight w:val="0"/>
                                                              <w:marTop w:val="0"/>
                                                              <w:marBottom w:val="0"/>
                                                              <w:divBdr>
                                                                <w:top w:val="none" w:sz="0" w:space="0" w:color="auto"/>
                                                                <w:left w:val="none" w:sz="0" w:space="0" w:color="auto"/>
                                                                <w:bottom w:val="none" w:sz="0" w:space="0" w:color="auto"/>
                                                                <w:right w:val="none" w:sz="0" w:space="0" w:color="auto"/>
                                                              </w:divBdr>
                                                              <w:divsChild>
                                                                <w:div w:id="1521435302">
                                                                  <w:marLeft w:val="0"/>
                                                                  <w:marRight w:val="0"/>
                                                                  <w:marTop w:val="0"/>
                                                                  <w:marBottom w:val="0"/>
                                                                  <w:divBdr>
                                                                    <w:top w:val="none" w:sz="0" w:space="0" w:color="auto"/>
                                                                    <w:left w:val="none" w:sz="0" w:space="0" w:color="auto"/>
                                                                    <w:bottom w:val="none" w:sz="0" w:space="0" w:color="auto"/>
                                                                    <w:right w:val="none" w:sz="0" w:space="0" w:color="auto"/>
                                                                  </w:divBdr>
                                                                  <w:divsChild>
                                                                    <w:div w:id="95113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29116046">
      <w:bodyDiv w:val="1"/>
      <w:marLeft w:val="0"/>
      <w:marRight w:val="0"/>
      <w:marTop w:val="0"/>
      <w:marBottom w:val="0"/>
      <w:divBdr>
        <w:top w:val="none" w:sz="0" w:space="0" w:color="auto"/>
        <w:left w:val="none" w:sz="0" w:space="0" w:color="auto"/>
        <w:bottom w:val="none" w:sz="0" w:space="0" w:color="auto"/>
        <w:right w:val="none" w:sz="0" w:space="0" w:color="auto"/>
      </w:divBdr>
      <w:divsChild>
        <w:div w:id="1736394737">
          <w:marLeft w:val="0"/>
          <w:marRight w:val="0"/>
          <w:marTop w:val="0"/>
          <w:marBottom w:val="0"/>
          <w:divBdr>
            <w:top w:val="none" w:sz="0" w:space="0" w:color="auto"/>
            <w:left w:val="none" w:sz="0" w:space="0" w:color="auto"/>
            <w:bottom w:val="none" w:sz="0" w:space="0" w:color="auto"/>
            <w:right w:val="none" w:sz="0" w:space="0" w:color="auto"/>
          </w:divBdr>
        </w:div>
      </w:divsChild>
    </w:div>
    <w:div w:id="405425095">
      <w:bodyDiv w:val="1"/>
      <w:marLeft w:val="0"/>
      <w:marRight w:val="0"/>
      <w:marTop w:val="0"/>
      <w:marBottom w:val="0"/>
      <w:divBdr>
        <w:top w:val="none" w:sz="0" w:space="0" w:color="auto"/>
        <w:left w:val="none" w:sz="0" w:space="0" w:color="auto"/>
        <w:bottom w:val="none" w:sz="0" w:space="0" w:color="auto"/>
        <w:right w:val="none" w:sz="0" w:space="0" w:color="auto"/>
      </w:divBdr>
      <w:divsChild>
        <w:div w:id="1939555160">
          <w:marLeft w:val="0"/>
          <w:marRight w:val="0"/>
          <w:marTop w:val="0"/>
          <w:marBottom w:val="0"/>
          <w:divBdr>
            <w:top w:val="none" w:sz="0" w:space="0" w:color="auto"/>
            <w:left w:val="none" w:sz="0" w:space="0" w:color="auto"/>
            <w:bottom w:val="none" w:sz="0" w:space="0" w:color="auto"/>
            <w:right w:val="none" w:sz="0" w:space="0" w:color="auto"/>
          </w:divBdr>
          <w:divsChild>
            <w:div w:id="27340733">
              <w:marLeft w:val="0"/>
              <w:marRight w:val="0"/>
              <w:marTop w:val="0"/>
              <w:marBottom w:val="0"/>
              <w:divBdr>
                <w:top w:val="none" w:sz="0" w:space="0" w:color="auto"/>
                <w:left w:val="none" w:sz="0" w:space="0" w:color="auto"/>
                <w:bottom w:val="none" w:sz="0" w:space="0" w:color="auto"/>
                <w:right w:val="none" w:sz="0" w:space="0" w:color="auto"/>
              </w:divBdr>
              <w:divsChild>
                <w:div w:id="1112630606">
                  <w:marLeft w:val="0"/>
                  <w:marRight w:val="0"/>
                  <w:marTop w:val="0"/>
                  <w:marBottom w:val="0"/>
                  <w:divBdr>
                    <w:top w:val="none" w:sz="0" w:space="0" w:color="auto"/>
                    <w:left w:val="none" w:sz="0" w:space="0" w:color="auto"/>
                    <w:bottom w:val="none" w:sz="0" w:space="0" w:color="auto"/>
                    <w:right w:val="none" w:sz="0" w:space="0" w:color="auto"/>
                  </w:divBdr>
                  <w:divsChild>
                    <w:div w:id="520123932">
                      <w:marLeft w:val="0"/>
                      <w:marRight w:val="0"/>
                      <w:marTop w:val="0"/>
                      <w:marBottom w:val="0"/>
                      <w:divBdr>
                        <w:top w:val="none" w:sz="0" w:space="0" w:color="auto"/>
                        <w:left w:val="none" w:sz="0" w:space="0" w:color="auto"/>
                        <w:bottom w:val="none" w:sz="0" w:space="0" w:color="auto"/>
                        <w:right w:val="none" w:sz="0" w:space="0" w:color="auto"/>
                      </w:divBdr>
                      <w:divsChild>
                        <w:div w:id="173691270">
                          <w:marLeft w:val="0"/>
                          <w:marRight w:val="0"/>
                          <w:marTop w:val="0"/>
                          <w:marBottom w:val="0"/>
                          <w:divBdr>
                            <w:top w:val="none" w:sz="0" w:space="0" w:color="auto"/>
                            <w:left w:val="none" w:sz="0" w:space="0" w:color="auto"/>
                            <w:bottom w:val="none" w:sz="0" w:space="0" w:color="auto"/>
                            <w:right w:val="none" w:sz="0" w:space="0" w:color="auto"/>
                          </w:divBdr>
                          <w:divsChild>
                            <w:div w:id="1353147583">
                              <w:marLeft w:val="0"/>
                              <w:marRight w:val="0"/>
                              <w:marTop w:val="0"/>
                              <w:marBottom w:val="0"/>
                              <w:divBdr>
                                <w:top w:val="none" w:sz="0" w:space="0" w:color="auto"/>
                                <w:left w:val="none" w:sz="0" w:space="0" w:color="auto"/>
                                <w:bottom w:val="none" w:sz="0" w:space="0" w:color="auto"/>
                                <w:right w:val="none" w:sz="0" w:space="0" w:color="auto"/>
                              </w:divBdr>
                              <w:divsChild>
                                <w:div w:id="528952936">
                                  <w:marLeft w:val="0"/>
                                  <w:marRight w:val="0"/>
                                  <w:marTop w:val="0"/>
                                  <w:marBottom w:val="0"/>
                                  <w:divBdr>
                                    <w:top w:val="none" w:sz="0" w:space="0" w:color="auto"/>
                                    <w:left w:val="none" w:sz="0" w:space="0" w:color="auto"/>
                                    <w:bottom w:val="none" w:sz="0" w:space="0" w:color="auto"/>
                                    <w:right w:val="none" w:sz="0" w:space="0" w:color="auto"/>
                                  </w:divBdr>
                                  <w:divsChild>
                                    <w:div w:id="1032076937">
                                      <w:marLeft w:val="0"/>
                                      <w:marRight w:val="0"/>
                                      <w:marTop w:val="0"/>
                                      <w:marBottom w:val="0"/>
                                      <w:divBdr>
                                        <w:top w:val="none" w:sz="0" w:space="0" w:color="auto"/>
                                        <w:left w:val="none" w:sz="0" w:space="0" w:color="auto"/>
                                        <w:bottom w:val="none" w:sz="0" w:space="0" w:color="auto"/>
                                        <w:right w:val="none" w:sz="0" w:space="0" w:color="auto"/>
                                      </w:divBdr>
                                      <w:divsChild>
                                        <w:div w:id="445931164">
                                          <w:marLeft w:val="0"/>
                                          <w:marRight w:val="450"/>
                                          <w:marTop w:val="0"/>
                                          <w:marBottom w:val="0"/>
                                          <w:divBdr>
                                            <w:top w:val="none" w:sz="0" w:space="0" w:color="auto"/>
                                            <w:left w:val="none" w:sz="0" w:space="0" w:color="auto"/>
                                            <w:bottom w:val="none" w:sz="0" w:space="0" w:color="auto"/>
                                            <w:right w:val="none" w:sz="0" w:space="0" w:color="auto"/>
                                          </w:divBdr>
                                          <w:divsChild>
                                            <w:div w:id="326179669">
                                              <w:marLeft w:val="0"/>
                                              <w:marRight w:val="0"/>
                                              <w:marTop w:val="0"/>
                                              <w:marBottom w:val="0"/>
                                              <w:divBdr>
                                                <w:top w:val="none" w:sz="0" w:space="0" w:color="auto"/>
                                                <w:left w:val="none" w:sz="0" w:space="0" w:color="auto"/>
                                                <w:bottom w:val="none" w:sz="0" w:space="0" w:color="auto"/>
                                                <w:right w:val="none" w:sz="0" w:space="0" w:color="auto"/>
                                              </w:divBdr>
                                              <w:divsChild>
                                                <w:div w:id="25327031">
                                                  <w:marLeft w:val="0"/>
                                                  <w:marRight w:val="0"/>
                                                  <w:marTop w:val="0"/>
                                                  <w:marBottom w:val="0"/>
                                                  <w:divBdr>
                                                    <w:top w:val="none" w:sz="0" w:space="0" w:color="auto"/>
                                                    <w:left w:val="none" w:sz="0" w:space="0" w:color="auto"/>
                                                    <w:bottom w:val="none" w:sz="0" w:space="0" w:color="auto"/>
                                                    <w:right w:val="none" w:sz="0" w:space="0" w:color="auto"/>
                                                  </w:divBdr>
                                                  <w:divsChild>
                                                    <w:div w:id="788403451">
                                                      <w:marLeft w:val="0"/>
                                                      <w:marRight w:val="0"/>
                                                      <w:marTop w:val="0"/>
                                                      <w:marBottom w:val="0"/>
                                                      <w:divBdr>
                                                        <w:top w:val="none" w:sz="0" w:space="0" w:color="auto"/>
                                                        <w:left w:val="none" w:sz="0" w:space="0" w:color="auto"/>
                                                        <w:bottom w:val="none" w:sz="0" w:space="0" w:color="auto"/>
                                                        <w:right w:val="none" w:sz="0" w:space="0" w:color="auto"/>
                                                      </w:divBdr>
                                                      <w:divsChild>
                                                        <w:div w:id="897208584">
                                                          <w:marLeft w:val="0"/>
                                                          <w:marRight w:val="0"/>
                                                          <w:marTop w:val="0"/>
                                                          <w:marBottom w:val="0"/>
                                                          <w:divBdr>
                                                            <w:top w:val="none" w:sz="0" w:space="0" w:color="auto"/>
                                                            <w:left w:val="none" w:sz="0" w:space="0" w:color="auto"/>
                                                            <w:bottom w:val="none" w:sz="0" w:space="0" w:color="auto"/>
                                                            <w:right w:val="none" w:sz="0" w:space="0" w:color="auto"/>
                                                          </w:divBdr>
                                                          <w:divsChild>
                                                            <w:div w:id="169490190">
                                                              <w:marLeft w:val="0"/>
                                                              <w:marRight w:val="0"/>
                                                              <w:marTop w:val="0"/>
                                                              <w:marBottom w:val="0"/>
                                                              <w:divBdr>
                                                                <w:top w:val="none" w:sz="0" w:space="0" w:color="auto"/>
                                                                <w:left w:val="none" w:sz="0" w:space="0" w:color="auto"/>
                                                                <w:bottom w:val="none" w:sz="0" w:space="0" w:color="auto"/>
                                                                <w:right w:val="none" w:sz="0" w:space="0" w:color="auto"/>
                                                              </w:divBdr>
                                                              <w:divsChild>
                                                                <w:div w:id="136748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28108635">
      <w:bodyDiv w:val="1"/>
      <w:marLeft w:val="0"/>
      <w:marRight w:val="0"/>
      <w:marTop w:val="0"/>
      <w:marBottom w:val="0"/>
      <w:divBdr>
        <w:top w:val="none" w:sz="0" w:space="0" w:color="auto"/>
        <w:left w:val="none" w:sz="0" w:space="0" w:color="auto"/>
        <w:bottom w:val="none" w:sz="0" w:space="0" w:color="auto"/>
        <w:right w:val="none" w:sz="0" w:space="0" w:color="auto"/>
      </w:divBdr>
      <w:divsChild>
        <w:div w:id="1425103012">
          <w:marLeft w:val="0"/>
          <w:marRight w:val="0"/>
          <w:marTop w:val="0"/>
          <w:marBottom w:val="0"/>
          <w:divBdr>
            <w:top w:val="none" w:sz="0" w:space="0" w:color="auto"/>
            <w:left w:val="none" w:sz="0" w:space="0" w:color="auto"/>
            <w:bottom w:val="none" w:sz="0" w:space="0" w:color="auto"/>
            <w:right w:val="none" w:sz="0" w:space="0" w:color="auto"/>
          </w:divBdr>
        </w:div>
      </w:divsChild>
    </w:div>
    <w:div w:id="543906303">
      <w:bodyDiv w:val="1"/>
      <w:marLeft w:val="0"/>
      <w:marRight w:val="0"/>
      <w:marTop w:val="0"/>
      <w:marBottom w:val="0"/>
      <w:divBdr>
        <w:top w:val="none" w:sz="0" w:space="0" w:color="auto"/>
        <w:left w:val="none" w:sz="0" w:space="0" w:color="auto"/>
        <w:bottom w:val="none" w:sz="0" w:space="0" w:color="auto"/>
        <w:right w:val="none" w:sz="0" w:space="0" w:color="auto"/>
      </w:divBdr>
      <w:divsChild>
        <w:div w:id="61756102">
          <w:marLeft w:val="0"/>
          <w:marRight w:val="0"/>
          <w:marTop w:val="0"/>
          <w:marBottom w:val="0"/>
          <w:divBdr>
            <w:top w:val="none" w:sz="0" w:space="0" w:color="auto"/>
            <w:left w:val="none" w:sz="0" w:space="0" w:color="auto"/>
            <w:bottom w:val="none" w:sz="0" w:space="0" w:color="auto"/>
            <w:right w:val="none" w:sz="0" w:space="0" w:color="auto"/>
          </w:divBdr>
        </w:div>
      </w:divsChild>
    </w:div>
    <w:div w:id="627442305">
      <w:bodyDiv w:val="1"/>
      <w:marLeft w:val="0"/>
      <w:marRight w:val="0"/>
      <w:marTop w:val="0"/>
      <w:marBottom w:val="0"/>
      <w:divBdr>
        <w:top w:val="none" w:sz="0" w:space="0" w:color="auto"/>
        <w:left w:val="none" w:sz="0" w:space="0" w:color="auto"/>
        <w:bottom w:val="none" w:sz="0" w:space="0" w:color="auto"/>
        <w:right w:val="none" w:sz="0" w:space="0" w:color="auto"/>
      </w:divBdr>
      <w:divsChild>
        <w:div w:id="1673216659">
          <w:marLeft w:val="0"/>
          <w:marRight w:val="0"/>
          <w:marTop w:val="0"/>
          <w:marBottom w:val="0"/>
          <w:divBdr>
            <w:top w:val="none" w:sz="0" w:space="0" w:color="auto"/>
            <w:left w:val="none" w:sz="0" w:space="0" w:color="auto"/>
            <w:bottom w:val="none" w:sz="0" w:space="0" w:color="auto"/>
            <w:right w:val="none" w:sz="0" w:space="0" w:color="auto"/>
          </w:divBdr>
        </w:div>
      </w:divsChild>
    </w:div>
    <w:div w:id="662777454">
      <w:bodyDiv w:val="1"/>
      <w:marLeft w:val="0"/>
      <w:marRight w:val="0"/>
      <w:marTop w:val="0"/>
      <w:marBottom w:val="0"/>
      <w:divBdr>
        <w:top w:val="none" w:sz="0" w:space="0" w:color="auto"/>
        <w:left w:val="none" w:sz="0" w:space="0" w:color="auto"/>
        <w:bottom w:val="none" w:sz="0" w:space="0" w:color="auto"/>
        <w:right w:val="none" w:sz="0" w:space="0" w:color="auto"/>
      </w:divBdr>
    </w:div>
    <w:div w:id="762847217">
      <w:bodyDiv w:val="1"/>
      <w:marLeft w:val="0"/>
      <w:marRight w:val="0"/>
      <w:marTop w:val="0"/>
      <w:marBottom w:val="0"/>
      <w:divBdr>
        <w:top w:val="none" w:sz="0" w:space="0" w:color="auto"/>
        <w:left w:val="none" w:sz="0" w:space="0" w:color="auto"/>
        <w:bottom w:val="none" w:sz="0" w:space="0" w:color="auto"/>
        <w:right w:val="none" w:sz="0" w:space="0" w:color="auto"/>
      </w:divBdr>
      <w:divsChild>
        <w:div w:id="497307321">
          <w:marLeft w:val="0"/>
          <w:marRight w:val="0"/>
          <w:marTop w:val="0"/>
          <w:marBottom w:val="0"/>
          <w:divBdr>
            <w:top w:val="none" w:sz="0" w:space="0" w:color="auto"/>
            <w:left w:val="none" w:sz="0" w:space="0" w:color="auto"/>
            <w:bottom w:val="none" w:sz="0" w:space="0" w:color="auto"/>
            <w:right w:val="none" w:sz="0" w:space="0" w:color="auto"/>
          </w:divBdr>
        </w:div>
      </w:divsChild>
    </w:div>
    <w:div w:id="817191175">
      <w:bodyDiv w:val="1"/>
      <w:marLeft w:val="0"/>
      <w:marRight w:val="0"/>
      <w:marTop w:val="0"/>
      <w:marBottom w:val="0"/>
      <w:divBdr>
        <w:top w:val="none" w:sz="0" w:space="0" w:color="auto"/>
        <w:left w:val="none" w:sz="0" w:space="0" w:color="auto"/>
        <w:bottom w:val="none" w:sz="0" w:space="0" w:color="auto"/>
        <w:right w:val="none" w:sz="0" w:space="0" w:color="auto"/>
      </w:divBdr>
      <w:divsChild>
        <w:div w:id="1485854704">
          <w:marLeft w:val="0"/>
          <w:marRight w:val="0"/>
          <w:marTop w:val="0"/>
          <w:marBottom w:val="0"/>
          <w:divBdr>
            <w:top w:val="none" w:sz="0" w:space="0" w:color="auto"/>
            <w:left w:val="none" w:sz="0" w:space="0" w:color="auto"/>
            <w:bottom w:val="none" w:sz="0" w:space="0" w:color="auto"/>
            <w:right w:val="none" w:sz="0" w:space="0" w:color="auto"/>
          </w:divBdr>
        </w:div>
      </w:divsChild>
    </w:div>
    <w:div w:id="854996138">
      <w:bodyDiv w:val="1"/>
      <w:marLeft w:val="0"/>
      <w:marRight w:val="0"/>
      <w:marTop w:val="0"/>
      <w:marBottom w:val="0"/>
      <w:divBdr>
        <w:top w:val="none" w:sz="0" w:space="0" w:color="auto"/>
        <w:left w:val="none" w:sz="0" w:space="0" w:color="auto"/>
        <w:bottom w:val="none" w:sz="0" w:space="0" w:color="auto"/>
        <w:right w:val="none" w:sz="0" w:space="0" w:color="auto"/>
      </w:divBdr>
      <w:divsChild>
        <w:div w:id="354500240">
          <w:marLeft w:val="0"/>
          <w:marRight w:val="0"/>
          <w:marTop w:val="0"/>
          <w:marBottom w:val="0"/>
          <w:divBdr>
            <w:top w:val="none" w:sz="0" w:space="0" w:color="auto"/>
            <w:left w:val="none" w:sz="0" w:space="0" w:color="auto"/>
            <w:bottom w:val="none" w:sz="0" w:space="0" w:color="auto"/>
            <w:right w:val="none" w:sz="0" w:space="0" w:color="auto"/>
          </w:divBdr>
          <w:divsChild>
            <w:div w:id="563806792">
              <w:marLeft w:val="0"/>
              <w:marRight w:val="0"/>
              <w:marTop w:val="0"/>
              <w:marBottom w:val="0"/>
              <w:divBdr>
                <w:top w:val="none" w:sz="0" w:space="0" w:color="auto"/>
                <w:left w:val="none" w:sz="0" w:space="0" w:color="auto"/>
                <w:bottom w:val="none" w:sz="0" w:space="0" w:color="auto"/>
                <w:right w:val="none" w:sz="0" w:space="0" w:color="auto"/>
              </w:divBdr>
              <w:divsChild>
                <w:div w:id="1876892111">
                  <w:marLeft w:val="0"/>
                  <w:marRight w:val="0"/>
                  <w:marTop w:val="0"/>
                  <w:marBottom w:val="0"/>
                  <w:divBdr>
                    <w:top w:val="none" w:sz="0" w:space="0" w:color="auto"/>
                    <w:left w:val="none" w:sz="0" w:space="0" w:color="auto"/>
                    <w:bottom w:val="none" w:sz="0" w:space="0" w:color="auto"/>
                    <w:right w:val="none" w:sz="0" w:space="0" w:color="auto"/>
                  </w:divBdr>
                  <w:divsChild>
                    <w:div w:id="1876504802">
                      <w:marLeft w:val="0"/>
                      <w:marRight w:val="0"/>
                      <w:marTop w:val="0"/>
                      <w:marBottom w:val="0"/>
                      <w:divBdr>
                        <w:top w:val="none" w:sz="0" w:space="0" w:color="auto"/>
                        <w:left w:val="none" w:sz="0" w:space="0" w:color="auto"/>
                        <w:bottom w:val="none" w:sz="0" w:space="0" w:color="auto"/>
                        <w:right w:val="none" w:sz="0" w:space="0" w:color="auto"/>
                      </w:divBdr>
                      <w:divsChild>
                        <w:div w:id="896087860">
                          <w:marLeft w:val="0"/>
                          <w:marRight w:val="0"/>
                          <w:marTop w:val="0"/>
                          <w:marBottom w:val="0"/>
                          <w:divBdr>
                            <w:top w:val="none" w:sz="0" w:space="0" w:color="auto"/>
                            <w:left w:val="none" w:sz="0" w:space="0" w:color="auto"/>
                            <w:bottom w:val="none" w:sz="0" w:space="0" w:color="auto"/>
                            <w:right w:val="none" w:sz="0" w:space="0" w:color="auto"/>
                          </w:divBdr>
                          <w:divsChild>
                            <w:div w:id="1509439173">
                              <w:marLeft w:val="0"/>
                              <w:marRight w:val="0"/>
                              <w:marTop w:val="0"/>
                              <w:marBottom w:val="0"/>
                              <w:divBdr>
                                <w:top w:val="none" w:sz="0" w:space="0" w:color="auto"/>
                                <w:left w:val="none" w:sz="0" w:space="0" w:color="auto"/>
                                <w:bottom w:val="none" w:sz="0" w:space="0" w:color="auto"/>
                                <w:right w:val="none" w:sz="0" w:space="0" w:color="auto"/>
                              </w:divBdr>
                              <w:divsChild>
                                <w:div w:id="2043820268">
                                  <w:marLeft w:val="0"/>
                                  <w:marRight w:val="0"/>
                                  <w:marTop w:val="0"/>
                                  <w:marBottom w:val="0"/>
                                  <w:divBdr>
                                    <w:top w:val="none" w:sz="0" w:space="0" w:color="auto"/>
                                    <w:left w:val="none" w:sz="0" w:space="0" w:color="auto"/>
                                    <w:bottom w:val="none" w:sz="0" w:space="0" w:color="auto"/>
                                    <w:right w:val="none" w:sz="0" w:space="0" w:color="auto"/>
                                  </w:divBdr>
                                  <w:divsChild>
                                    <w:div w:id="618681176">
                                      <w:marLeft w:val="0"/>
                                      <w:marRight w:val="0"/>
                                      <w:marTop w:val="0"/>
                                      <w:marBottom w:val="0"/>
                                      <w:divBdr>
                                        <w:top w:val="none" w:sz="0" w:space="0" w:color="auto"/>
                                        <w:left w:val="none" w:sz="0" w:space="0" w:color="auto"/>
                                        <w:bottom w:val="none" w:sz="0" w:space="0" w:color="auto"/>
                                        <w:right w:val="none" w:sz="0" w:space="0" w:color="auto"/>
                                      </w:divBdr>
                                      <w:divsChild>
                                        <w:div w:id="323124337">
                                          <w:marLeft w:val="0"/>
                                          <w:marRight w:val="450"/>
                                          <w:marTop w:val="0"/>
                                          <w:marBottom w:val="0"/>
                                          <w:divBdr>
                                            <w:top w:val="none" w:sz="0" w:space="0" w:color="auto"/>
                                            <w:left w:val="none" w:sz="0" w:space="0" w:color="auto"/>
                                            <w:bottom w:val="none" w:sz="0" w:space="0" w:color="auto"/>
                                            <w:right w:val="none" w:sz="0" w:space="0" w:color="auto"/>
                                          </w:divBdr>
                                          <w:divsChild>
                                            <w:div w:id="1217593414">
                                              <w:marLeft w:val="0"/>
                                              <w:marRight w:val="0"/>
                                              <w:marTop w:val="0"/>
                                              <w:marBottom w:val="0"/>
                                              <w:divBdr>
                                                <w:top w:val="none" w:sz="0" w:space="0" w:color="auto"/>
                                                <w:left w:val="none" w:sz="0" w:space="0" w:color="auto"/>
                                                <w:bottom w:val="none" w:sz="0" w:space="0" w:color="auto"/>
                                                <w:right w:val="none" w:sz="0" w:space="0" w:color="auto"/>
                                              </w:divBdr>
                                              <w:divsChild>
                                                <w:div w:id="252783694">
                                                  <w:marLeft w:val="0"/>
                                                  <w:marRight w:val="0"/>
                                                  <w:marTop w:val="0"/>
                                                  <w:marBottom w:val="0"/>
                                                  <w:divBdr>
                                                    <w:top w:val="none" w:sz="0" w:space="0" w:color="auto"/>
                                                    <w:left w:val="none" w:sz="0" w:space="0" w:color="auto"/>
                                                    <w:bottom w:val="none" w:sz="0" w:space="0" w:color="auto"/>
                                                    <w:right w:val="none" w:sz="0" w:space="0" w:color="auto"/>
                                                  </w:divBdr>
                                                  <w:divsChild>
                                                    <w:div w:id="109785886">
                                                      <w:marLeft w:val="0"/>
                                                      <w:marRight w:val="0"/>
                                                      <w:marTop w:val="0"/>
                                                      <w:marBottom w:val="0"/>
                                                      <w:divBdr>
                                                        <w:top w:val="none" w:sz="0" w:space="0" w:color="auto"/>
                                                        <w:left w:val="none" w:sz="0" w:space="0" w:color="auto"/>
                                                        <w:bottom w:val="none" w:sz="0" w:space="0" w:color="auto"/>
                                                        <w:right w:val="none" w:sz="0" w:space="0" w:color="auto"/>
                                                      </w:divBdr>
                                                      <w:divsChild>
                                                        <w:div w:id="1295718795">
                                                          <w:marLeft w:val="0"/>
                                                          <w:marRight w:val="0"/>
                                                          <w:marTop w:val="0"/>
                                                          <w:marBottom w:val="0"/>
                                                          <w:divBdr>
                                                            <w:top w:val="none" w:sz="0" w:space="0" w:color="auto"/>
                                                            <w:left w:val="none" w:sz="0" w:space="0" w:color="auto"/>
                                                            <w:bottom w:val="none" w:sz="0" w:space="0" w:color="auto"/>
                                                            <w:right w:val="none" w:sz="0" w:space="0" w:color="auto"/>
                                                          </w:divBdr>
                                                          <w:divsChild>
                                                            <w:div w:id="1211770908">
                                                              <w:marLeft w:val="0"/>
                                                              <w:marRight w:val="0"/>
                                                              <w:marTop w:val="0"/>
                                                              <w:marBottom w:val="0"/>
                                                              <w:divBdr>
                                                                <w:top w:val="none" w:sz="0" w:space="0" w:color="auto"/>
                                                                <w:left w:val="none" w:sz="0" w:space="0" w:color="auto"/>
                                                                <w:bottom w:val="none" w:sz="0" w:space="0" w:color="auto"/>
                                                                <w:right w:val="none" w:sz="0" w:space="0" w:color="auto"/>
                                                              </w:divBdr>
                                                              <w:divsChild>
                                                                <w:div w:id="500238018">
                                                                  <w:marLeft w:val="0"/>
                                                                  <w:marRight w:val="0"/>
                                                                  <w:marTop w:val="0"/>
                                                                  <w:marBottom w:val="0"/>
                                                                  <w:divBdr>
                                                                    <w:top w:val="none" w:sz="0" w:space="0" w:color="auto"/>
                                                                    <w:left w:val="none" w:sz="0" w:space="0" w:color="auto"/>
                                                                    <w:bottom w:val="none" w:sz="0" w:space="0" w:color="auto"/>
                                                                    <w:right w:val="none" w:sz="0" w:space="0" w:color="auto"/>
                                                                  </w:divBdr>
                                                                  <w:divsChild>
                                                                    <w:div w:id="170802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75861767">
      <w:bodyDiv w:val="1"/>
      <w:marLeft w:val="0"/>
      <w:marRight w:val="0"/>
      <w:marTop w:val="0"/>
      <w:marBottom w:val="0"/>
      <w:divBdr>
        <w:top w:val="none" w:sz="0" w:space="0" w:color="auto"/>
        <w:left w:val="none" w:sz="0" w:space="0" w:color="auto"/>
        <w:bottom w:val="none" w:sz="0" w:space="0" w:color="auto"/>
        <w:right w:val="none" w:sz="0" w:space="0" w:color="auto"/>
      </w:divBdr>
      <w:divsChild>
        <w:div w:id="436142529">
          <w:marLeft w:val="0"/>
          <w:marRight w:val="0"/>
          <w:marTop w:val="0"/>
          <w:marBottom w:val="0"/>
          <w:divBdr>
            <w:top w:val="none" w:sz="0" w:space="0" w:color="auto"/>
            <w:left w:val="none" w:sz="0" w:space="0" w:color="auto"/>
            <w:bottom w:val="none" w:sz="0" w:space="0" w:color="auto"/>
            <w:right w:val="none" w:sz="0" w:space="0" w:color="auto"/>
          </w:divBdr>
        </w:div>
      </w:divsChild>
    </w:div>
    <w:div w:id="1219903178">
      <w:bodyDiv w:val="1"/>
      <w:marLeft w:val="0"/>
      <w:marRight w:val="0"/>
      <w:marTop w:val="0"/>
      <w:marBottom w:val="0"/>
      <w:divBdr>
        <w:top w:val="none" w:sz="0" w:space="0" w:color="auto"/>
        <w:left w:val="none" w:sz="0" w:space="0" w:color="auto"/>
        <w:bottom w:val="none" w:sz="0" w:space="0" w:color="auto"/>
        <w:right w:val="none" w:sz="0" w:space="0" w:color="auto"/>
      </w:divBdr>
      <w:divsChild>
        <w:div w:id="2114549817">
          <w:marLeft w:val="0"/>
          <w:marRight w:val="0"/>
          <w:marTop w:val="0"/>
          <w:marBottom w:val="0"/>
          <w:divBdr>
            <w:top w:val="none" w:sz="0" w:space="0" w:color="auto"/>
            <w:left w:val="none" w:sz="0" w:space="0" w:color="auto"/>
            <w:bottom w:val="none" w:sz="0" w:space="0" w:color="auto"/>
            <w:right w:val="none" w:sz="0" w:space="0" w:color="auto"/>
          </w:divBdr>
        </w:div>
      </w:divsChild>
    </w:div>
    <w:div w:id="1774786952">
      <w:bodyDiv w:val="1"/>
      <w:marLeft w:val="0"/>
      <w:marRight w:val="0"/>
      <w:marTop w:val="0"/>
      <w:marBottom w:val="0"/>
      <w:divBdr>
        <w:top w:val="none" w:sz="0" w:space="0" w:color="auto"/>
        <w:left w:val="none" w:sz="0" w:space="0" w:color="auto"/>
        <w:bottom w:val="none" w:sz="0" w:space="0" w:color="auto"/>
        <w:right w:val="none" w:sz="0" w:space="0" w:color="auto"/>
      </w:divBdr>
      <w:divsChild>
        <w:div w:id="1931157405">
          <w:marLeft w:val="0"/>
          <w:marRight w:val="0"/>
          <w:marTop w:val="0"/>
          <w:marBottom w:val="0"/>
          <w:divBdr>
            <w:top w:val="none" w:sz="0" w:space="0" w:color="auto"/>
            <w:left w:val="none" w:sz="0" w:space="0" w:color="auto"/>
            <w:bottom w:val="none" w:sz="0" w:space="0" w:color="auto"/>
            <w:right w:val="none" w:sz="0" w:space="0" w:color="auto"/>
          </w:divBdr>
          <w:divsChild>
            <w:div w:id="2105413115">
              <w:marLeft w:val="0"/>
              <w:marRight w:val="0"/>
              <w:marTop w:val="0"/>
              <w:marBottom w:val="0"/>
              <w:divBdr>
                <w:top w:val="none" w:sz="0" w:space="0" w:color="auto"/>
                <w:left w:val="none" w:sz="0" w:space="0" w:color="auto"/>
                <w:bottom w:val="none" w:sz="0" w:space="0" w:color="auto"/>
                <w:right w:val="none" w:sz="0" w:space="0" w:color="auto"/>
              </w:divBdr>
              <w:divsChild>
                <w:div w:id="1524201787">
                  <w:marLeft w:val="0"/>
                  <w:marRight w:val="0"/>
                  <w:marTop w:val="0"/>
                  <w:marBottom w:val="0"/>
                  <w:divBdr>
                    <w:top w:val="none" w:sz="0" w:space="0" w:color="auto"/>
                    <w:left w:val="none" w:sz="0" w:space="0" w:color="auto"/>
                    <w:bottom w:val="none" w:sz="0" w:space="0" w:color="auto"/>
                    <w:right w:val="none" w:sz="0" w:space="0" w:color="auto"/>
                  </w:divBdr>
                  <w:divsChild>
                    <w:div w:id="16662491">
                      <w:marLeft w:val="0"/>
                      <w:marRight w:val="0"/>
                      <w:marTop w:val="0"/>
                      <w:marBottom w:val="0"/>
                      <w:divBdr>
                        <w:top w:val="none" w:sz="0" w:space="0" w:color="auto"/>
                        <w:left w:val="none" w:sz="0" w:space="0" w:color="auto"/>
                        <w:bottom w:val="none" w:sz="0" w:space="0" w:color="auto"/>
                        <w:right w:val="none" w:sz="0" w:space="0" w:color="auto"/>
                      </w:divBdr>
                      <w:divsChild>
                        <w:div w:id="806121146">
                          <w:marLeft w:val="0"/>
                          <w:marRight w:val="0"/>
                          <w:marTop w:val="0"/>
                          <w:marBottom w:val="0"/>
                          <w:divBdr>
                            <w:top w:val="none" w:sz="0" w:space="0" w:color="auto"/>
                            <w:left w:val="none" w:sz="0" w:space="0" w:color="auto"/>
                            <w:bottom w:val="none" w:sz="0" w:space="0" w:color="auto"/>
                            <w:right w:val="none" w:sz="0" w:space="0" w:color="auto"/>
                          </w:divBdr>
                          <w:divsChild>
                            <w:div w:id="1322664008">
                              <w:marLeft w:val="0"/>
                              <w:marRight w:val="0"/>
                              <w:marTop w:val="0"/>
                              <w:marBottom w:val="0"/>
                              <w:divBdr>
                                <w:top w:val="none" w:sz="0" w:space="0" w:color="auto"/>
                                <w:left w:val="none" w:sz="0" w:space="0" w:color="auto"/>
                                <w:bottom w:val="none" w:sz="0" w:space="0" w:color="auto"/>
                                <w:right w:val="none" w:sz="0" w:space="0" w:color="auto"/>
                              </w:divBdr>
                              <w:divsChild>
                                <w:div w:id="1106582805">
                                  <w:marLeft w:val="0"/>
                                  <w:marRight w:val="0"/>
                                  <w:marTop w:val="0"/>
                                  <w:marBottom w:val="0"/>
                                  <w:divBdr>
                                    <w:top w:val="none" w:sz="0" w:space="0" w:color="auto"/>
                                    <w:left w:val="none" w:sz="0" w:space="0" w:color="auto"/>
                                    <w:bottom w:val="none" w:sz="0" w:space="0" w:color="auto"/>
                                    <w:right w:val="none" w:sz="0" w:space="0" w:color="auto"/>
                                  </w:divBdr>
                                  <w:divsChild>
                                    <w:div w:id="1285504840">
                                      <w:marLeft w:val="0"/>
                                      <w:marRight w:val="0"/>
                                      <w:marTop w:val="0"/>
                                      <w:marBottom w:val="0"/>
                                      <w:divBdr>
                                        <w:top w:val="none" w:sz="0" w:space="0" w:color="auto"/>
                                        <w:left w:val="none" w:sz="0" w:space="0" w:color="auto"/>
                                        <w:bottom w:val="none" w:sz="0" w:space="0" w:color="auto"/>
                                        <w:right w:val="none" w:sz="0" w:space="0" w:color="auto"/>
                                      </w:divBdr>
                                      <w:divsChild>
                                        <w:div w:id="2101026343">
                                          <w:marLeft w:val="0"/>
                                          <w:marRight w:val="450"/>
                                          <w:marTop w:val="0"/>
                                          <w:marBottom w:val="0"/>
                                          <w:divBdr>
                                            <w:top w:val="none" w:sz="0" w:space="0" w:color="auto"/>
                                            <w:left w:val="none" w:sz="0" w:space="0" w:color="auto"/>
                                            <w:bottom w:val="none" w:sz="0" w:space="0" w:color="auto"/>
                                            <w:right w:val="none" w:sz="0" w:space="0" w:color="auto"/>
                                          </w:divBdr>
                                          <w:divsChild>
                                            <w:div w:id="108012293">
                                              <w:marLeft w:val="0"/>
                                              <w:marRight w:val="0"/>
                                              <w:marTop w:val="0"/>
                                              <w:marBottom w:val="0"/>
                                              <w:divBdr>
                                                <w:top w:val="none" w:sz="0" w:space="0" w:color="auto"/>
                                                <w:left w:val="none" w:sz="0" w:space="0" w:color="auto"/>
                                                <w:bottom w:val="none" w:sz="0" w:space="0" w:color="auto"/>
                                                <w:right w:val="none" w:sz="0" w:space="0" w:color="auto"/>
                                              </w:divBdr>
                                              <w:divsChild>
                                                <w:div w:id="544297603">
                                                  <w:marLeft w:val="0"/>
                                                  <w:marRight w:val="0"/>
                                                  <w:marTop w:val="0"/>
                                                  <w:marBottom w:val="0"/>
                                                  <w:divBdr>
                                                    <w:top w:val="none" w:sz="0" w:space="0" w:color="auto"/>
                                                    <w:left w:val="none" w:sz="0" w:space="0" w:color="auto"/>
                                                    <w:bottom w:val="none" w:sz="0" w:space="0" w:color="auto"/>
                                                    <w:right w:val="none" w:sz="0" w:space="0" w:color="auto"/>
                                                  </w:divBdr>
                                                  <w:divsChild>
                                                    <w:div w:id="497117549">
                                                      <w:marLeft w:val="0"/>
                                                      <w:marRight w:val="0"/>
                                                      <w:marTop w:val="0"/>
                                                      <w:marBottom w:val="0"/>
                                                      <w:divBdr>
                                                        <w:top w:val="none" w:sz="0" w:space="0" w:color="auto"/>
                                                        <w:left w:val="none" w:sz="0" w:space="0" w:color="auto"/>
                                                        <w:bottom w:val="none" w:sz="0" w:space="0" w:color="auto"/>
                                                        <w:right w:val="none" w:sz="0" w:space="0" w:color="auto"/>
                                                      </w:divBdr>
                                                      <w:divsChild>
                                                        <w:div w:id="914439133">
                                                          <w:marLeft w:val="0"/>
                                                          <w:marRight w:val="0"/>
                                                          <w:marTop w:val="0"/>
                                                          <w:marBottom w:val="0"/>
                                                          <w:divBdr>
                                                            <w:top w:val="none" w:sz="0" w:space="0" w:color="auto"/>
                                                            <w:left w:val="none" w:sz="0" w:space="0" w:color="auto"/>
                                                            <w:bottom w:val="none" w:sz="0" w:space="0" w:color="auto"/>
                                                            <w:right w:val="none" w:sz="0" w:space="0" w:color="auto"/>
                                                          </w:divBdr>
                                                          <w:divsChild>
                                                            <w:div w:id="1344892056">
                                                              <w:marLeft w:val="0"/>
                                                              <w:marRight w:val="0"/>
                                                              <w:marTop w:val="0"/>
                                                              <w:marBottom w:val="0"/>
                                                              <w:divBdr>
                                                                <w:top w:val="none" w:sz="0" w:space="0" w:color="auto"/>
                                                                <w:left w:val="none" w:sz="0" w:space="0" w:color="auto"/>
                                                                <w:bottom w:val="none" w:sz="0" w:space="0" w:color="auto"/>
                                                                <w:right w:val="none" w:sz="0" w:space="0" w:color="auto"/>
                                                              </w:divBdr>
                                                              <w:divsChild>
                                                                <w:div w:id="161408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6749728">
      <w:bodyDiv w:val="1"/>
      <w:marLeft w:val="0"/>
      <w:marRight w:val="0"/>
      <w:marTop w:val="0"/>
      <w:marBottom w:val="0"/>
      <w:divBdr>
        <w:top w:val="none" w:sz="0" w:space="0" w:color="auto"/>
        <w:left w:val="none" w:sz="0" w:space="0" w:color="auto"/>
        <w:bottom w:val="none" w:sz="0" w:space="0" w:color="auto"/>
        <w:right w:val="none" w:sz="0" w:space="0" w:color="auto"/>
      </w:divBdr>
      <w:divsChild>
        <w:div w:id="19581705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36570\AppData\Local\Temp\Templafy\WordVsto\Rapport%20-%20NL%20met%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emplafyTemplateConfiguration><![CDATA[{"elementsMetadata":[],"transformationConfigurations":[],"templateName":"Rapport - NL met Logo","templateDescription":"","enableDocumentContentUpdater":false,"version":"2.0"}]]></TemplafyTemplateConfigura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mplafyFormConfiguration><![CDATA[{"formFields":[],"formDataEntries":[]}]]></TemplafyFormConfiguration>
</file>

<file path=customXml/item5.xml><?xml version="1.0" encoding="utf-8"?>
<p:properties xmlns:p="http://schemas.microsoft.com/office/2006/metadata/properties" xmlns:xsi="http://www.w3.org/2001/XMLSchema-instance" xmlns:pc="http://schemas.microsoft.com/office/infopath/2007/PartnerControls">
  <documentManagement>
    <SharedWithUsers xmlns="150e50aa-9d9c-48d4-8dbe-f98c844df76b">
      <UserInfo>
        <DisplayName/>
        <AccountId xsi:nil="true"/>
        <AccountType/>
      </UserInfo>
    </SharedWithUsers>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97A3C-91FE-4B70-A852-D09E6376E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BD0D6-9A43-4529-BFB7-EA85A39CD392}">
  <ds:schemaRefs/>
</ds:datastoreItem>
</file>

<file path=customXml/itemProps3.xml><?xml version="1.0" encoding="utf-8"?>
<ds:datastoreItem xmlns:ds="http://schemas.openxmlformats.org/officeDocument/2006/customXml" ds:itemID="{89C45D36-109F-45EC-AE81-3EF2A59EAB39}">
  <ds:schemaRefs>
    <ds:schemaRef ds:uri="http://schemas.microsoft.com/sharepoint/v3/contenttype/forms"/>
  </ds:schemaRefs>
</ds:datastoreItem>
</file>

<file path=customXml/itemProps4.xml><?xml version="1.0" encoding="utf-8"?>
<ds:datastoreItem xmlns:ds="http://schemas.openxmlformats.org/officeDocument/2006/customXml" ds:itemID="{ED621047-1EE3-447B-B093-83A66A47DEC2}">
  <ds:schemaRefs/>
</ds:datastoreItem>
</file>

<file path=customXml/itemProps5.xml><?xml version="1.0" encoding="utf-8"?>
<ds:datastoreItem xmlns:ds="http://schemas.openxmlformats.org/officeDocument/2006/customXml" ds:itemID="{BA5C939A-F9C9-406A-97DA-C5E86FA737C6}">
  <ds:schemaRefs>
    <ds:schemaRef ds:uri="http://schemas.microsoft.com/office/2006/metadata/properties"/>
    <ds:schemaRef ds:uri="http://schemas.microsoft.com/office/infopath/2007/PartnerControls"/>
    <ds:schemaRef ds:uri="150e50aa-9d9c-48d4-8dbe-f98c844df76b"/>
    <ds:schemaRef ds:uri="13a99f58-4674-4c64-a83e-34a01a075c49"/>
  </ds:schemaRefs>
</ds:datastoreItem>
</file>

<file path=customXml/itemProps6.xml><?xml version="1.0" encoding="utf-8"?>
<ds:datastoreItem xmlns:ds="http://schemas.openxmlformats.org/officeDocument/2006/customXml" ds:itemID="{33059E36-96E5-4D15-8384-74F49A1D8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C:\Users\636570\AppData\Local\Temp\Templafy\WordVsto\Rapport - NL met Logo.dotx</Template>
  <TotalTime>0</TotalTime>
  <Pages>32</Pages>
  <Words>5363</Words>
  <Characters>29499</Characters>
  <Application>Microsoft Office Word</Application>
  <DocSecurity>0</DocSecurity>
  <Lines>245</Lines>
  <Paragraphs>69</Paragraphs>
  <ScaleCrop>false</ScaleCrop>
  <Company>Iris Huisstijlautomatisering</Company>
  <LinksUpToDate>false</LinksUpToDate>
  <CharactersWithSpaces>34793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 NL met Logo</dc:title>
  <dc:subject/>
  <dc:creator>C.M. Ouwens</dc:creator>
  <cp:keywords/>
  <cp:lastModifiedBy>Eric Paauwe</cp:lastModifiedBy>
  <cp:revision>2</cp:revision>
  <dcterms:created xsi:type="dcterms:W3CDTF">2023-01-12T16:28:00Z</dcterms:created>
  <dcterms:modified xsi:type="dcterms:W3CDTF">2023-01-12T16:28:00Z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oAanUit">
    <vt:lpwstr>AAN</vt:lpwstr>
  </property>
  <property fmtid="{D5CDD505-2E9C-101B-9397-08002B2CF9AE}" pid="3" name="Logo">
    <vt:r8>0</vt:r8>
  </property>
  <property fmtid="{D5CDD505-2E9C-101B-9397-08002B2CF9AE}" pid="4" name="LogoAsPicture">
    <vt:lpwstr>True</vt:lpwstr>
  </property>
  <property fmtid="{D5CDD505-2E9C-101B-9397-08002B2CF9AE}" pid="5" name="ProjectCode">
    <vt:lpwstr> </vt:lpwstr>
  </property>
  <property fmtid="{D5CDD505-2E9C-101B-9397-08002B2CF9AE}" pid="6" name="Versie">
    <vt:lpwstr> </vt:lpwstr>
  </property>
  <property fmtid="{D5CDD505-2E9C-101B-9397-08002B2CF9AE}" pid="7" name="Datum">
    <vt:lpwstr> </vt:lpwstr>
  </property>
  <property fmtid="{D5CDD505-2E9C-101B-9397-08002B2CF9AE}" pid="8" name="RapportTitel">
    <vt:lpwstr> </vt:lpwstr>
  </property>
  <property fmtid="{D5CDD505-2E9C-101B-9397-08002B2CF9AE}" pid="9" name="KopVersie">
    <vt:lpwstr> </vt:lpwstr>
  </property>
  <property fmtid="{D5CDD505-2E9C-101B-9397-08002B2CF9AE}" pid="10" name="LogoAanUitVolg">
    <vt:lpwstr>AAN</vt:lpwstr>
  </property>
  <property fmtid="{D5CDD505-2E9C-101B-9397-08002B2CF9AE}" pid="11" name="LogoPath">
    <vt:lpwstr>K:\\Huisstijl95dev\\Correspondentie\\Logos\\GemWerkRDam.wmf</vt:lpwstr>
  </property>
  <property fmtid="{D5CDD505-2E9C-101B-9397-08002B2CF9AE}" pid="12" name="Kopstijl">
    <vt:lpwstr>Kop 1</vt:lpwstr>
  </property>
  <property fmtid="{D5CDD505-2E9C-101B-9397-08002B2CF9AE}" pid="13" name="Taal">
    <vt:lpwstr>Nederlands</vt:lpwstr>
  </property>
  <property fmtid="{D5CDD505-2E9C-101B-9397-08002B2CF9AE}" pid="14" name="LogoVolg">
    <vt:r8>0</vt:r8>
  </property>
  <property fmtid="{D5CDD505-2E9C-101B-9397-08002B2CF9AE}" pid="15" name="MediaServiceImageTags">
    <vt:lpwstr/>
  </property>
  <property fmtid="{D5CDD505-2E9C-101B-9397-08002B2CF9AE}" pid="16" name="TemplafyTenantId">
    <vt:lpwstr>erasmusmc</vt:lpwstr>
  </property>
  <property fmtid="{D5CDD505-2E9C-101B-9397-08002B2CF9AE}" pid="17" name="TemplafyTemplateId">
    <vt:lpwstr>637890005675106352</vt:lpwstr>
  </property>
  <property fmtid="{D5CDD505-2E9C-101B-9397-08002B2CF9AE}" pid="18" name="TemplafyUserProfileId">
    <vt:lpwstr>637732653067850057</vt:lpwstr>
  </property>
  <property fmtid="{D5CDD505-2E9C-101B-9397-08002B2CF9AE}" pid="19" name="TemplafyFromBlank">
    <vt:bool>false</vt:bool>
  </property>
  <property fmtid="{D5CDD505-2E9C-101B-9397-08002B2CF9AE}" pid="20" name="ContentTypeId">
    <vt:lpwstr>0x01010001CF7C20313B404E9B2B665617C1D8C5</vt:lpwstr>
  </property>
</Properties>
</file>